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A29AA" w14:textId="306793A7" w:rsidR="00593ECC" w:rsidRPr="00593ECC" w:rsidRDefault="00D645FE" w:rsidP="00896E9D">
      <w:pPr>
        <w:pStyle w:val="Heading1"/>
        <w:rPr>
          <w:sz w:val="32"/>
        </w:rPr>
      </w:pPr>
      <w:r>
        <w:rPr>
          <w:sz w:val="32"/>
        </w:rPr>
        <w:t>6</w:t>
      </w:r>
      <w:r w:rsidR="00F325F1">
        <w:rPr>
          <w:sz w:val="32"/>
        </w:rPr>
        <w:t>/</w:t>
      </w:r>
      <w:r>
        <w:rPr>
          <w:sz w:val="32"/>
        </w:rPr>
        <w:t>21</w:t>
      </w:r>
      <w:r w:rsidR="00F325F1">
        <w:rPr>
          <w:sz w:val="32"/>
        </w:rPr>
        <w:t>/</w:t>
      </w:r>
      <w:r>
        <w:rPr>
          <w:sz w:val="32"/>
        </w:rPr>
        <w:t>2003</w:t>
      </w:r>
    </w:p>
    <w:p w14:paraId="12CD4E1B" w14:textId="77777777" w:rsidR="00593ECC" w:rsidRPr="00593ECC" w:rsidRDefault="00593ECC" w:rsidP="00896E9D">
      <w:pPr>
        <w:pStyle w:val="Heading1"/>
        <w:rPr>
          <w:sz w:val="36"/>
        </w:rPr>
      </w:pPr>
      <w:r w:rsidRPr="00593ECC">
        <w:rPr>
          <w:sz w:val="36"/>
        </w:rPr>
        <w:t>IWDM Study Library</w:t>
      </w:r>
    </w:p>
    <w:p w14:paraId="693A1223" w14:textId="47326167" w:rsidR="003345CC" w:rsidRPr="00896E9D" w:rsidRDefault="00D645FE" w:rsidP="00896E9D">
      <w:pPr>
        <w:pStyle w:val="Heading1"/>
        <w:spacing w:before="360" w:after="120"/>
        <w:contextualSpacing w:val="0"/>
        <w:rPr>
          <w:sz w:val="24"/>
        </w:rPr>
      </w:pPr>
      <w:r>
        <w:rPr>
          <w:sz w:val="44"/>
        </w:rPr>
        <w:t>Radio Apollo NY</w:t>
      </w:r>
      <w:r w:rsidR="00BD4376" w:rsidRPr="007E7A5E">
        <w:br/>
      </w:r>
    </w:p>
    <w:p w14:paraId="73D6A89F" w14:textId="77777777" w:rsidR="003345CC" w:rsidRPr="007E7A5E" w:rsidRDefault="003345CC" w:rsidP="00896E9D">
      <w:pPr>
        <w:pStyle w:val="Heading3"/>
      </w:pPr>
      <w:r w:rsidRPr="007E7A5E">
        <w:t>By Imam W. Deen Mohammed</w:t>
      </w:r>
    </w:p>
    <w:p w14:paraId="32D44A87" w14:textId="77777777" w:rsidR="00D645FE" w:rsidRDefault="00D645FE" w:rsidP="00D645FE">
      <w:pPr>
        <w:jc w:val="both"/>
      </w:pPr>
      <w:r>
        <w:t>And slavery as you know it prevailed, exists, continued to exist until recently in our history. However the civilized society or nation, they have abolished slavery and if slavery is going on in any of those so-called civilized lands it is kept secret or they don't want it to be known in the world, to the world. They are ashamed of it. That's what I'm saying. And the belief that a black man is inferior to a white man. Look how long it lasted, but it's gone. It's gone. No one wants to publish that or have it known that there publishing such ideas now because it is very uncomfortable to admit such. These are new times we are living in.</w:t>
      </w:r>
    </w:p>
    <w:p w14:paraId="153BFCF4" w14:textId="77777777" w:rsidR="00D645FE" w:rsidRDefault="00D645FE" w:rsidP="00D645FE">
      <w:pPr>
        <w:jc w:val="both"/>
      </w:pPr>
      <w:r>
        <w:t xml:space="preserve">But these are great issues for the history of the rights, of the soul of mankind and </w:t>
      </w:r>
      <w:proofErr w:type="spellStart"/>
      <w:r>
        <w:t>it's</w:t>
      </w:r>
      <w:proofErr w:type="spellEnd"/>
      <w:r>
        <w:t xml:space="preserve"> efforts to establish the best human life and the best human society. These are the great issues. The value of women now finally coming to the forefront and women finally getting their respect. All of this to me, it says that we are living in the final days. We are living in the final days, in the end of time. Not the end time for the world but the end of time for the troubles in the world. The troubles that were not testified by nature, the natural life did not support those things. There were opposite of the natural life and they have to be done away with. I have come to believe that these very unnatural and cruel events that I'll just say were permitted by G-d to awaken others to G-d, to bring mankind, the full humanity to where G-d wants us to be. I believe that G-d prepares individuals, from females like Mary the mother of Christ Jesus, Peace be upon them. Like the mother of Moses, Peace be upon her. But mostly what I had in mind are those Prophets from Noah to the last. How he worked with individuals and he was their company, he was their friend and he worked with them to help them in the world of their time or in the circumstances of their time. I believe that just as G-d works with individuals, G-d also works with people. Not individually, but with the whole people. With the whole people. And G-d permits that some whole societies or people in numbers, big numbers. He has subjected their very existence to certain circumstances and adversities so that they'll be formed a new people. So misery, rejection, social rejection, misery, being put down, has been a pressure upon our souls that has pressed out the best. It will press out the worst too, but it also presses out the best and good is always stronger than bad.</w:t>
      </w:r>
    </w:p>
    <w:p w14:paraId="3963E34C" w14:textId="77777777" w:rsidR="00D645FE" w:rsidRDefault="00D645FE" w:rsidP="00D645FE">
      <w:pPr>
        <w:jc w:val="both"/>
      </w:pPr>
      <w:r>
        <w:t>Righteousness is always stronger than wickedness. Yes, health is always stronger than sickness. So G-d has subjected us, has permitted that we be subjected to the worst treatment recorded in human history. G-d has permitted that we be subjected to form a people anew. And to me, when G-d speaks of a lamb, when G-d speaks of Christ Jesus as a lamb. And when G-d tells us of Muhammad the Prophet that he had an excellent life even before he was called to be the Prophet of G-d, that he was excellent, there was nothing wrong with his human life. G-d didn't call Muhammad to make him a decent man. He was already a decent man. G-d didn't call Muhammad to raise him up into good morals, he was already raised up in good morals.</w:t>
      </w:r>
    </w:p>
    <w:p w14:paraId="4813BF76" w14:textId="77777777" w:rsidR="00D645FE" w:rsidRDefault="00D645FE" w:rsidP="00D645FE">
      <w:pPr>
        <w:jc w:val="both"/>
      </w:pPr>
      <w:r>
        <w:lastRenderedPageBreak/>
        <w:t>He didn't call him to teach him to be sociable and kind and to treat family members and strangers with kindness et cetera. He was already that kind of man. G-d didn't call Muhammed to teach him how to be honest, he already had a reputation on the peninsula of Arabia for being honest. He was called the honest one before G-d called him to be His servant. He didn't have to teach him be truthful. He was already called the truthful one. Before G-d called Muhammad, he was already called these things. And G-d says in the Qur'an addressing just that He says he has already lived a lifetime among you, saying to the Arab people his life is already a lifetime, 40 years is a lifetime. The average lifetime was not much more than that back then. They didn't hardly live to see more than forty years. And he had already lived a lifetime among them and he had already proven that a man does not have to lose his human excellence, doesn't have to lose his moral quality to the temptation of devils, he can survive whatever the world throw at him and keep his excellence, the human excellence that G-d gave man when He created Adam in the garden. That the man can defeat that and that he can survive whatever the world has to throw against him.</w:t>
      </w:r>
    </w:p>
    <w:p w14:paraId="38A4FE70" w14:textId="77777777" w:rsidR="00D645FE" w:rsidRDefault="00D645FE" w:rsidP="00D645FE">
      <w:pPr>
        <w:jc w:val="both"/>
      </w:pPr>
      <w:r>
        <w:t>So G-d gave Muhammad as an indication, as a model, but G-d had already given Jesus to the world and Jesus was born among animals, the nativity. A little child among animals. But he kept his human excellence and he lived the life of human excellence and died in his human excellence. He died in his human excellence. So behind Christ Jesus comes Muhammad the Prophet who made physical changes upon the world with his life and those who supported him, he changed the world, physically change the world. And he motivated the world knowledge and inspired in them appreciation for higher education and this resulted in scientists and scholars and not only Muslims coming into enlightenment but also to awaken non-Muslims intellectual life and appreciation for scholarly work and thereafter the Renaissance, the revival of the sciences for the West. He led the world into all of that and Jesus Christ was a sign, a mysterious sign that it would come behind him, the righteous servant of G-d.</w:t>
      </w:r>
    </w:p>
    <w:p w14:paraId="2CC1F019" w14:textId="77777777" w:rsidR="00D645FE" w:rsidRDefault="00D645FE" w:rsidP="00D645FE">
      <w:pPr>
        <w:jc w:val="both"/>
      </w:pPr>
      <w:r>
        <w:t>There is the real thing happening. The real thing is happening in the people that need justice. They still need justice And anyone who study our life, especially a knowledgeable person of scripture, of how G-d treat matters, of how G-d answered other people in bad circumstances, that bad circumstances obligated G-d to intervene, to be involved. What circumstances we need to bring G-d again to be involved. When you look at what happened to African people brought here to America in chains and how we will put down and made to think that we were inferior as a creation to white folk, made us ashamed of our hair, ashamed of our black skin, ashamed of our broad features. Worst thing has been done to any people. So I shall any scholar of scripture if you can't understand that our condition obligates G-d to be with us, to intervene on our behalf, it obligates even mother nature to be on our side and mother nature is on our side. Many of you don't care much for religion anymore.</w:t>
      </w:r>
    </w:p>
    <w:p w14:paraId="2724A7A8" w14:textId="77777777" w:rsidR="00D645FE" w:rsidRDefault="00D645FE" w:rsidP="00D645FE">
      <w:pPr>
        <w:jc w:val="both"/>
      </w:pPr>
      <w:r>
        <w:t xml:space="preserve">And I don't blame you the way religion has been today in the world and for the last 20 years or more and the way it was presented when we were put down as slaves and black subjects, et cetera. I don't blame you if you're fed up with religion. But if you have a good preacher like Benjamin Mays and some of the others that I know about. I met him in prison, you have no excuse for you being a bad Christian. You should be a good Christian no matter what is happening in your life, you should be a good Christian. No matter what has happened to our people in history, you should be a good Christiann because Muhammad survived all the evils </w:t>
      </w:r>
      <w:r>
        <w:lastRenderedPageBreak/>
        <w:t>and polytheism and ignorance of his time and he never wavered. There is no excuse for anybody not keeping that good morals if you are sane. No matter how fast the world gets, how ugly it gets, put you down, even though it abandon respect for G-d, if you intelligent and you got good human sensitivity, you have no excuse for going bad.</w:t>
      </w:r>
    </w:p>
    <w:p w14:paraId="444090D4" w14:textId="77777777" w:rsidR="00D645FE" w:rsidRDefault="00D645FE" w:rsidP="00D645FE">
      <w:pPr>
        <w:jc w:val="both"/>
      </w:pPr>
      <w:r>
        <w:t xml:space="preserve">You are weak. That's why you go bad. The pressures if you take them, only the strong survive. I'm not sure which one but I really love that song. Only the strong survive. Well we live in that time right now you know. Ronald Reagan, Bush, no special favors, only the strong survive. And if we get a democratic leader, a Democrat to go in the White House, if he's not true standing against on </w:t>
      </w:r>
      <w:proofErr w:type="spellStart"/>
      <w:r>
        <w:t>ly</w:t>
      </w:r>
      <w:proofErr w:type="spellEnd"/>
      <w:r>
        <w:t xml:space="preserve"> the strong survive, he won't be in there long. In fact, I don't think he can even get in there. This is the time of the survival of the fittest. The world have too much waste and it can't take care of waste the way it takes care of good things. So if you don't want to waste your life and give your life to bad morals, to self-destruction, to violence and indecency, they have a plan for you. Only the strong survive. Some of you are ready to accept all that I'm going to say today. But most of you I don't know. That's why I started off saying you don't need no pimp. Now don't think the learned of the Islamic world like what I'm saying. If you want to run back to them just see how they going to react I'll tell you it's going to be a waste of time. They're not going to like what I'm going to say.</w:t>
      </w:r>
    </w:p>
    <w:p w14:paraId="7C00E2B7" w14:textId="77777777" w:rsidR="00D645FE" w:rsidRDefault="00D645FE" w:rsidP="00D645FE">
      <w:pPr>
        <w:jc w:val="both"/>
      </w:pPr>
      <w:r>
        <w:t>Now. Yes. So Jesus Christ, it is reported in the Qur'an that he asked for helpers and the collective responded to him and said, we are your helpers to G-d. We are your helpers to G-d. What does it mean? We are your helpers to bring the matter to G-d. What is the matter? Justice. We are your helpers to be with you, to support the just cause so that we bring it to G-d. G-d wants man to bring justice all the way to Him, to bring justice all the way to G-d, then justice will be complete. But if we stop bringing justice all the way to G-d, it will not be complete for human beings. Justice can only be complete for society or for any society when we bring justice all the way to G-d. And that's why it is given also in scripture that the worst form of oppression is false worship, worshiping something that's not G-d.</w:t>
      </w:r>
    </w:p>
    <w:p w14:paraId="49066E2E" w14:textId="77777777" w:rsidR="00D645FE" w:rsidRDefault="00D645FE" w:rsidP="00D645FE">
      <w:pPr>
        <w:jc w:val="both"/>
      </w:pPr>
      <w:r>
        <w:t>Because anything other than G-d will be for justice for man. And shouldn't that be the reason for those who believe there is a G-d that they treat each other better? Shouldn't that be our reason? Yes it should because G-d know us. Because as it says in scripture, Who is better to serve than the one who has been around always? Somebody coming up from here at a later time or even 10,000 years ago doesn't know about the complete history of human beings on this earth. And who can know better than the one who created and designed the life in the first place or in the first instance. So this is the logic, this is the logic of Islam that no worship other than the worship of G-d can result in the full freedom or emancipation of the human soul and justice for human society. Nothing short of the worship of G-d can do that. I repeat that I believe that mother nature has already gone to war in our defense. And I believe that nature is our defender. Yes mother nature is our defender. Not all of us but those of us who want to be good, who want excellence in our life, in our behavior. Nature is on our side. Mother nature is on our side.</w:t>
      </w:r>
    </w:p>
    <w:p w14:paraId="16BDC38A" w14:textId="77777777" w:rsidR="00D645FE" w:rsidRDefault="00D645FE" w:rsidP="00D645FE">
      <w:pPr>
        <w:jc w:val="both"/>
      </w:pPr>
      <w:r>
        <w:t>Speaker 2:</w:t>
      </w:r>
    </w:p>
    <w:p w14:paraId="09033D08" w14:textId="016376D7" w:rsidR="00D645FE" w:rsidRDefault="00D645FE" w:rsidP="00D645FE">
      <w:pPr>
        <w:jc w:val="both"/>
      </w:pPr>
      <w:r>
        <w:t xml:space="preserve">Yes. But when Jesus asked for helpers, he got helpers. </w:t>
      </w:r>
      <w:r w:rsidR="00BC444A">
        <w:t>There</w:t>
      </w:r>
      <w:r>
        <w:t xml:space="preserve"> were righteous men who were available to him and they said, we are your righteous helpers and they helped bring justice </w:t>
      </w:r>
      <w:r>
        <w:lastRenderedPageBreak/>
        <w:t xml:space="preserve">to G-d, bring the issue to G-d. So G-d then used men, leaders and other men to help those leaders to advance this cause, advance real justice for human society. I understand when Jesus was speaking to his following and he said to them, I in you and you and me, he was saying that </w:t>
      </w:r>
      <w:proofErr w:type="spellStart"/>
      <w:r>
        <w:t>their</w:t>
      </w:r>
      <w:proofErr w:type="spellEnd"/>
      <w:r>
        <w:t xml:space="preserve"> is a common life that they shared. They shared the common life. And then G-d gave us Muhammad and Muhammad was told to say by G-d I am a mortal being just like you. I am a mortal just like you. We are to see the connection for these two expressions. The last Prophet saying something, but he's saying something to give further explanation or to make it clearer what the one before him said it. And Jesus said, I in you and you in me.</w:t>
      </w:r>
    </w:p>
    <w:p w14:paraId="5C4922B6" w14:textId="77777777" w:rsidR="00D645FE" w:rsidRDefault="00D645FE" w:rsidP="00D645FE">
      <w:pPr>
        <w:jc w:val="both"/>
      </w:pPr>
      <w:r>
        <w:t>Now the more familiar statement that you can recall as Muslims who came from church life too as well as our Christian friends is that Jesus says I and the father are one. That's probably what you're recalling. But don't forget, don't forget that it says too of Jesus Christ I in you and you in me. I don't want you to think that I said it wrongly, but I would like to also say don't forget that this man is an excellent student of the Bible. And in the discussion of the Bible, I'm not as intimidated by the Pope of Rome or by the of the Bishop of the Baptist Union or whatever you call it. The Baptist Conference. Yes. The Baptist National Conventions, whatever. No, none of them make me feel uncomfortable. In fact, I can go to sleep and when they wake me up I'll continue the conversation.</w:t>
      </w:r>
    </w:p>
    <w:p w14:paraId="7CC592E7" w14:textId="77777777" w:rsidR="00D645FE" w:rsidRDefault="00D645FE" w:rsidP="00D645FE">
      <w:pPr>
        <w:jc w:val="both"/>
      </w:pPr>
      <w:r>
        <w:t>Yes. Not bragging, not bragging but I have said it diligently and for over many years and I thank G-d, G-d preserved my innocence and preserved my truthfulness and I was not sheltered. I was not reading the Bible to prove something for myself or to disprove something against somebody else. I read it just to know. I didn't have any prejudices or anything. And G-d blessed me with more than what most Christians leaders have. I assure you that. And why shouldn't He bless me? I do believe in divine intervention. And Mr. Fard was divine intervention. Elijah Muhammad as an able spokesperson was divine intervention. Malcolm X, my old friend and the father of that wonderful girl over there. Yes, divine intervention, divine intervention. Yes, yes. The Civil Rights movement, Rosa Parks, Dr. King taking up the cause. Divine intervention. So I believe in divine intervention. Yes. Wallace D. Muhammad coming from the lifeline of the Honorable Elijah Muhammad. Divine intervention. Yes. So I believe in divine intervention.</w:t>
      </w:r>
    </w:p>
    <w:p w14:paraId="42A1B29C" w14:textId="77777777" w:rsidR="00D645FE" w:rsidRDefault="00D645FE" w:rsidP="00D645FE">
      <w:pPr>
        <w:jc w:val="both"/>
      </w:pPr>
      <w:r>
        <w:t>Imam WD Mohammed:</w:t>
      </w:r>
    </w:p>
    <w:p w14:paraId="504DECE7" w14:textId="77777777" w:rsidR="00D645FE" w:rsidRDefault="00D645FE" w:rsidP="00D645FE">
      <w:pPr>
        <w:jc w:val="both"/>
      </w:pPr>
      <w:r>
        <w:t>So why shouldn't G-d then if I believe Wallace D. Muhammad is divine intervention and he prepared me to teach you Islam and Qur'an and the way of our Prophet, Peace be upon him. I live in a predominantly Christian society. My neighbors are Christians, across the street next door, Christians. But I speak to an audience with the Christian public listening or we'll hear it later and whatever we do in this country, we have to do it amid Christians and in their neighborhood. So you think G-d wouldn't prepare me to also live with Christians and to understand what they have as their religion and to help you live better with your Christian neighbors. So G-d had to educate me both in Christianity and Islam in order for me to serve His cause here in America.</w:t>
      </w:r>
    </w:p>
    <w:p w14:paraId="588638C7" w14:textId="77777777" w:rsidR="00D645FE" w:rsidRDefault="00D645FE" w:rsidP="00D645FE">
      <w:pPr>
        <w:jc w:val="both"/>
      </w:pPr>
      <w:r>
        <w:t xml:space="preserve">And I'll never be bigheaded. If I come swollen headed, if I get an ego, it's the curse of G-d on me. It </w:t>
      </w:r>
      <w:proofErr w:type="spellStart"/>
      <w:r>
        <w:t>ain't</w:t>
      </w:r>
      <w:proofErr w:type="spellEnd"/>
      <w:r>
        <w:t xml:space="preserve"> my nature and nothing in me want that. Nothing in me want to be big shot. Nothing in me wants to be seen. I don't want you to see me. I want you to see what you need </w:t>
      </w:r>
      <w:r>
        <w:lastRenderedPageBreak/>
        <w:t xml:space="preserve">to see to help your life. Not me as a person. No, I don't want you to see me. I'm happy not being seen as long as you'll see what G-d wants you to have in your life, for your betterment and for your good future. That's all I want. And because of that, I think that's why G-d has made me the leader of these people that's to change the world. I should have said changing the world. Yes, because from the moment that they picked us up and singled us out for abuses, I think we were already being an influence for changing the world. Yes. For changing the whole world. America is more socially mature than any other nation I know of. Why? Because it has used us for its experimentation. It has used us for its experimentation. And in </w:t>
      </w:r>
      <w:proofErr w:type="spellStart"/>
      <w:r>
        <w:t>it's</w:t>
      </w:r>
      <w:proofErr w:type="spellEnd"/>
      <w:r>
        <w:t xml:space="preserve"> experiment with freedom, nothing has been more valuable and more important as a factor in their experiment with freedom than the soul and life of our people. Yes. They have used us to awaken the best in their own people. They have used us to bring out the best in their own people. They have used us as a kind of Socratic medicine to serve the soul of their own people so that their people will become healthier and better people for the great plan of the founding fathers.</w:t>
      </w:r>
    </w:p>
    <w:p w14:paraId="303D027C" w14:textId="77777777" w:rsidR="00D645FE" w:rsidRDefault="00D645FE" w:rsidP="00D645FE">
      <w:pPr>
        <w:jc w:val="both"/>
      </w:pPr>
      <w:r>
        <w:t>Because they weren't even fit to support that plan in that terrible nature they were in before they poured out their misery on us and themselves. Yes. This was actually some kind of therapy they used to cure themselves. But who was used? We were used to heal the nation. And now this nation, as I said, are more socially mature and more healthy and social in the society of Americans than most of the people I know in the nations of the world. Most of them. They may be devoted to righteousness more than most Americans. But when it comes to social maturity, most of them are much more deficient or lacking than the average American citizen. Much more, They don't have the social maturity of the American people.</w:t>
      </w:r>
    </w:p>
    <w:p w14:paraId="2F9520DF" w14:textId="77777777" w:rsidR="00D645FE" w:rsidRDefault="00D645FE" w:rsidP="00D645FE">
      <w:pPr>
        <w:jc w:val="both"/>
      </w:pPr>
      <w:r>
        <w:t>Yes. So it's not a single person that has been assigned to the healing of the American people. It is a group of people, African American people that have served as a sign for the healing of the heart and souls of the world. G-d chose you for that. And He will reward you in equal measure. Whatever the world took from you G-d has to reward you in equal measure. And did the world take away from you your connection with your own lifeline as a people? Yes. So then to pay your back, G-d will connect you again with your own lifeline so that you can become a society and a people. And a people supported by the excellence of mother nature, by the excellence of mother nature are a people reconciled with the world for the mind of mankind. Yes.</w:t>
      </w:r>
    </w:p>
    <w:p w14:paraId="071ACBFA" w14:textId="77777777" w:rsidR="00D645FE" w:rsidRDefault="00D645FE" w:rsidP="00D645FE">
      <w:pPr>
        <w:jc w:val="both"/>
      </w:pPr>
      <w:r>
        <w:t xml:space="preserve">So you have to become again a lover of G-d's creation and its beauty in </w:t>
      </w:r>
      <w:proofErr w:type="spellStart"/>
      <w:r>
        <w:t>it's</w:t>
      </w:r>
      <w:proofErr w:type="spellEnd"/>
      <w:r>
        <w:t xml:space="preserve"> service to mankind. This is the natural life of healthy people who are going to progress, who are going to make progress in the world. Who want to lead the world to progress. That's their beginning. Their beginning is appreciating beauty in the natural world, appreciating the help they get from the natural world. Appreciating the utility from industry and human life that G-d has put in the natural world. So we need leaders, men and women who will fall in love. If you're not already in love, fall in love with G-d's creation and its beauty and in its service to mankind, then you'll become connected again to the natural world as G-d connected the first parent Adam. You'll become connected again to the natural world. This will situate you for progress more than any other thing will.</w:t>
      </w:r>
    </w:p>
    <w:p w14:paraId="2A0FFBCE" w14:textId="77777777" w:rsidR="00D645FE" w:rsidRDefault="00D645FE" w:rsidP="00D645FE">
      <w:pPr>
        <w:jc w:val="both"/>
      </w:pPr>
      <w:r>
        <w:t xml:space="preserve">G-d says in the Qur'an to us that the first words revealed to Muhammad was read, read. Read in the name of the Lord who created. G-d didn't say reed in the name of your Lord whose </w:t>
      </w:r>
      <w:r>
        <w:lastRenderedPageBreak/>
        <w:t>proper name is Allah. He didn't even give Muhammad the name Allah until later. He said, "Read in the name of your Lord who created." So the first idea that Muhammad was given of G-d was G-d the creator, not Allah. G-d the creator. And if G-d had to say this to him again before he understood, he didn't understand. So G-d had to tell him more than once, Read, and your Lord is most generous. Who is most generous? The creator is most generous. Look at all these wonderful things available to you for your benefit, for your use and to be brought into service for the benefit and progress of human society on earth. So Muhammad began to understand what G-d was saying to him and G-d connected Muhammad with the objective world in its beauty and its excellence. And then Muhammad was able to read and receive revelation and it continued until it was completed. And when it was completed G-d said now has the Shaitan given up all hope of picking you up in matters of your religion.</w:t>
      </w:r>
    </w:p>
    <w:p w14:paraId="423BDA57" w14:textId="77777777" w:rsidR="00D645FE" w:rsidRDefault="00D645FE" w:rsidP="00D645FE">
      <w:pPr>
        <w:jc w:val="both"/>
      </w:pPr>
      <w:r>
        <w:t>Yes. So what does that tell us? That the whole plan of G-d is worked against by the Satan, the Shaitan. And you know we can't simply make excuses for bad behavior by saying, "Oh you got the devil in you." Not all the time, It's just you in you. If you ever get Satan in you, wow. So here is the enemy and even hellfire is no superstition. It's real. So in Islam we say the hellfire is reality. It's reality. And we say that hell starts in this life and heaven starts in this life. That's should say a lot to you all. I have never read any description of hell anything much worse then what we have already suffered as a people. We've been burnt, burnt alive. I can't find any occurrence of hell above what we have already suffered.</w:t>
      </w:r>
    </w:p>
    <w:p w14:paraId="0D34008B" w14:textId="77777777" w:rsidR="00D645FE" w:rsidRDefault="00D645FE" w:rsidP="00D645FE">
      <w:pPr>
        <w:jc w:val="both"/>
      </w:pPr>
      <w:r>
        <w:t>I am going to bring this to a conclusion. If you follow what I've given you so far, we can now know mother nature's support for the African American cause. We can now know sacred scriptures comforting words to the orphan. That's us. Not an individual, but a whole people have been made orphans. Mankind's orphan is the African-American people. We can now have life and have it more abundantly. Any time a race of people are made to be used and abused by a racist government, a racist government whose soul was poisoned and who was on an ego trip. Yes the soul was on an ego trip. Most of the white leadership was on an ego trip. And they scarred their ignorant masses by making their ignorant masses think that it was approved by G-d that black people should be put down. And some idiot preachers have used the saying in the Bible of the curse of Ham to say that we are the children of Ham and therefore our blackness, our color was a curse on us. How ridiculous and how far they can be from the truth of their own scripture. They misread it, misinterpret it, their learned people guided them and led them into such misreading to keep them ignorant too while they carry out their plan to advance their cause at our expense, at the expense of our life, the life of a whole people. We can now do for self as the Honorable Elijah Muhammad said, we can now do for self and harvest our labor. During the time of the Honorable Elijah Muhammad we were encouraged to do for self.</w:t>
      </w:r>
    </w:p>
    <w:p w14:paraId="1F058C2C" w14:textId="77777777" w:rsidR="00D645FE" w:rsidRDefault="00D645FE" w:rsidP="00D645FE">
      <w:pPr>
        <w:jc w:val="both"/>
      </w:pPr>
      <w:r>
        <w:t xml:space="preserve">But there was no guarantee that we would be able to harvest our labor because what we were preaching justified the government to come in anytime they wanted to and just tear down everything we had built up. And whatever we had achieved, the government found a way to take everything, So they knew that their society, their leaders in their public wouldn't support a people condemning the government and condemning the white race as being the race of devils and finding that preached inside that government, they wouldn't support that. They just let you do it as long as it's some benefit to them. And they needed something to counter the civil rights movement. They needed something to counter even long before the civil rights </w:t>
      </w:r>
      <w:r>
        <w:lastRenderedPageBreak/>
        <w:t>movement, they needed to counter W.E.B. Dubois movement. NAACP that came after Dubois, that movement of protest, the movement of protest.</w:t>
      </w:r>
    </w:p>
    <w:p w14:paraId="32DF25E3" w14:textId="77777777" w:rsidR="00D645FE" w:rsidRDefault="00D645FE" w:rsidP="00D645FE">
      <w:pPr>
        <w:jc w:val="both"/>
      </w:pPr>
      <w:r>
        <w:t>They needed something to counter it. So I am sure they made a decision to let the NOI live and exist because they felt that perhaps somewhere down the road they may need it to counter the movement of the people who, black people who want to rush, rush things and want us to accept them in our society and also as our equal. So the Nation of Islam saying don't have faith in that. Don't trust the white world that they'll ever give you that, don't trust W.E.B. Dubois hope that this will happen. But separate yourself from these evil people. Separate yourself from them and establish your own nation. So I'm sure that the intelligence department of our country back then when we first started, they looked at it and they say, yes it a success, but you got to leave it alone. You might need it down the road. Yes.</w:t>
      </w:r>
    </w:p>
    <w:p w14:paraId="35BD4E41" w14:textId="77777777" w:rsidR="00D645FE" w:rsidRDefault="00D645FE" w:rsidP="00D645FE">
      <w:pPr>
        <w:jc w:val="both"/>
      </w:pPr>
      <w:r>
        <w:t>And that's why they let us live you see. But when the civil rights movement advanced our cause and the government had to make concessions and the thing was opening up to be right, the Honorable Elijah Muhammad was also of old age becoming to be old and frail and in poor health. And there were hearing that the Honorable Elijah Muhammad, if he would die, a young man like Malcolm, a young man like someone else, not me, they knew me. They studied me too. They knew I was a warrior for peace. They knew that. So they weren't afraid of me, what I would do. They just didn't want me to get the freedom to do too much. So that's why they made sure that I didn't have much money to allow, to help the cause my father was on. They made sure that I was poor. Well, he won't have much money left, that's one thing. They thought I didn't have much money. I had to struggle with poor people with no money. But I'm sure they wanted to leave me around. They didn't want to get of me. And they didn't want anybody to come up that couldn't manage that leadership like the Honorable Elijah Muhammad managed it. He was a wise man. He didn't do foolish things. Very wise man. He was like Elijah of the Bible. He used water and fire. But he used it very skillfully.</w:t>
      </w:r>
    </w:p>
    <w:p w14:paraId="3A6FF6D2" w14:textId="77777777" w:rsidR="00D645FE" w:rsidRDefault="00D645FE" w:rsidP="00D645FE">
      <w:pPr>
        <w:jc w:val="both"/>
      </w:pPr>
      <w:r>
        <w:t>He wouldn't burn himself up. That's for sure. And he helped keep us out danger too. But the next leader who knows? The Intelligence Department say if they get a young hot headed leader, he won't be like Elijah, a shrewd strategist. He may make the wrong decisions and may bring people out here to attack the government. He may start a violent revolution or something. So they were very careful to see that such man didn't succeed him. And if he did, he wouldn't have nothing to work with. So before the Honorable Elijah Muhammad passed they had already started working to destroy the businesses and the economic pieces of the Nation Of Islam before the Honorable Elijah Muhammad passed. In fact the greater part of the damage, to the Honorable Elijah Muhammad's business accomplishments was already done before he passed. When he passed and they took us into the probate court, manipulated us and the probate court and took the rest and gave us a little, was nothing. Said, well we have to leave them something for organizing. And got the judge approval. Judge said well they should have something to reorganize. So we let them have about 30,000. Yeah, no kidding. Really seriously. That will help them keep that school in Chicago. But all the schools and other places they are going to be no more. So actually they told me, they said, well we have to take you down. Will you come down to court for deputation.</w:t>
      </w:r>
    </w:p>
    <w:p w14:paraId="745C9CA5" w14:textId="77777777" w:rsidR="00D645FE" w:rsidRDefault="00D645FE" w:rsidP="00D645FE">
      <w:pPr>
        <w:jc w:val="both"/>
      </w:pPr>
      <w:r>
        <w:t xml:space="preserve">I said yes I accept. And I said they don't know, I know what it means. They taking me to court to crucify me. That's exactly what it means literally, crucifixion. Yeah. So it may mean </w:t>
      </w:r>
      <w:r>
        <w:lastRenderedPageBreak/>
        <w:t>one thing for one person in the procedure, but it can mean also crucifixion. So it comes from the word that means to crucify. I said this is it. The Honorable Elijah Muhammad had told us, he said, we going to lose all of this. This is what the Honorable Elijah Muhammad said in the last several years of his life, last two or three years of his life. He said, we going to lose all of this. He said, but we'll get it back. He didn't mean in his lifetime, I don't think he was speaking. I think it was the angel speaking through the Honorable Elijah Muhammad's voice to say to us, all of this is going to be lost, but you'll get it back. Now is the time to get it back. And lastly, I want to say to you, and mind you I'm not speaking to only Muslims. I'm speaking to the soul of African American people because that's the great hero. The great hero for our life and the great shepherd in the cause of G-d. That hero is the soul of African American people. We can now be our own man. Thank you.</w:t>
      </w:r>
    </w:p>
    <w:p w14:paraId="0D0FC8C9" w14:textId="77777777" w:rsidR="00550F71" w:rsidRDefault="0021282E" w:rsidP="00550F71">
      <w:pPr>
        <w:jc w:val="both"/>
      </w:pPr>
      <w:r>
        <w:t>Enter Here</w:t>
      </w:r>
    </w:p>
    <w:p w14:paraId="31968596"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83606" w14:textId="77777777" w:rsidR="00983AED" w:rsidRDefault="00983AED" w:rsidP="007E7A5E">
      <w:r>
        <w:separator/>
      </w:r>
    </w:p>
  </w:endnote>
  <w:endnote w:type="continuationSeparator" w:id="0">
    <w:p w14:paraId="250CF7CE" w14:textId="77777777" w:rsidR="00983AED" w:rsidRDefault="00983AED"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7DDDF7E9"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477C9A62"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35313" w14:textId="77777777" w:rsidR="00983AED" w:rsidRDefault="00983AED" w:rsidP="007E7A5E">
      <w:r>
        <w:separator/>
      </w:r>
    </w:p>
  </w:footnote>
  <w:footnote w:type="continuationSeparator" w:id="0">
    <w:p w14:paraId="333303B5" w14:textId="77777777" w:rsidR="00983AED" w:rsidRDefault="00983AED"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D645FE"/>
    <w:rsid w:val="00010B39"/>
    <w:rsid w:val="00037705"/>
    <w:rsid w:val="0006009B"/>
    <w:rsid w:val="00063736"/>
    <w:rsid w:val="00065192"/>
    <w:rsid w:val="00074339"/>
    <w:rsid w:val="00094E84"/>
    <w:rsid w:val="000C249C"/>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0DC3"/>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A1BA9"/>
    <w:rsid w:val="004B590D"/>
    <w:rsid w:val="004E2967"/>
    <w:rsid w:val="004F3FD9"/>
    <w:rsid w:val="00527231"/>
    <w:rsid w:val="00550F71"/>
    <w:rsid w:val="00550FC7"/>
    <w:rsid w:val="0056659F"/>
    <w:rsid w:val="00580B11"/>
    <w:rsid w:val="00587360"/>
    <w:rsid w:val="00593ECC"/>
    <w:rsid w:val="0059657C"/>
    <w:rsid w:val="005D7DE4"/>
    <w:rsid w:val="005F6AF3"/>
    <w:rsid w:val="0060069A"/>
    <w:rsid w:val="006B2459"/>
    <w:rsid w:val="006B5BEB"/>
    <w:rsid w:val="006F0309"/>
    <w:rsid w:val="0071039E"/>
    <w:rsid w:val="0071137A"/>
    <w:rsid w:val="00711B51"/>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03C49"/>
    <w:rsid w:val="00923282"/>
    <w:rsid w:val="00931AA4"/>
    <w:rsid w:val="009735D4"/>
    <w:rsid w:val="00981ED3"/>
    <w:rsid w:val="00983AED"/>
    <w:rsid w:val="00997D64"/>
    <w:rsid w:val="009E2EF7"/>
    <w:rsid w:val="009E587D"/>
    <w:rsid w:val="009F0D59"/>
    <w:rsid w:val="00A13249"/>
    <w:rsid w:val="00A13C0A"/>
    <w:rsid w:val="00A16B31"/>
    <w:rsid w:val="00A24C8C"/>
    <w:rsid w:val="00A307FB"/>
    <w:rsid w:val="00A62034"/>
    <w:rsid w:val="00A63118"/>
    <w:rsid w:val="00A96FDF"/>
    <w:rsid w:val="00AC527F"/>
    <w:rsid w:val="00AD0DE0"/>
    <w:rsid w:val="00AE59B8"/>
    <w:rsid w:val="00B04C40"/>
    <w:rsid w:val="00BC444A"/>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645FE"/>
    <w:rsid w:val="00D91DA3"/>
    <w:rsid w:val="00DA7E0D"/>
    <w:rsid w:val="00DC4C06"/>
    <w:rsid w:val="00DC4E9C"/>
    <w:rsid w:val="00DD17DD"/>
    <w:rsid w:val="00E002CB"/>
    <w:rsid w:val="00E370D7"/>
    <w:rsid w:val="00E575B0"/>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9ECCF"/>
  <w15:docId w15:val="{C0A460E9-ADA9-4AFD-A5D3-9066F187A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IWDM%20Study%20Library%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Template.dotx</Template>
  <TotalTime>3</TotalTime>
  <Pages>1</Pages>
  <Words>4001</Words>
  <Characters>22807</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Mubaashir Uqdah</cp:lastModifiedBy>
  <cp:revision>3</cp:revision>
  <dcterms:created xsi:type="dcterms:W3CDTF">2025-09-01T19:03:00Z</dcterms:created>
  <dcterms:modified xsi:type="dcterms:W3CDTF">2025-09-08T04:19:00Z</dcterms:modified>
</cp:coreProperties>
</file>