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73720" w14:textId="448B25F2" w:rsidR="00593ECC" w:rsidRPr="00593ECC" w:rsidRDefault="00951DAC" w:rsidP="00896E9D">
      <w:pPr>
        <w:pStyle w:val="Heading1"/>
        <w:rPr>
          <w:sz w:val="32"/>
        </w:rPr>
      </w:pPr>
      <w:r>
        <w:rPr>
          <w:sz w:val="32"/>
        </w:rPr>
        <w:t>05/17/2003</w:t>
      </w:r>
    </w:p>
    <w:p w14:paraId="578AB405" w14:textId="77777777" w:rsidR="00593ECC" w:rsidRPr="00593ECC" w:rsidRDefault="00593ECC" w:rsidP="00896E9D">
      <w:pPr>
        <w:pStyle w:val="Heading1"/>
        <w:rPr>
          <w:sz w:val="36"/>
        </w:rPr>
      </w:pPr>
      <w:r w:rsidRPr="00593ECC">
        <w:rPr>
          <w:sz w:val="36"/>
        </w:rPr>
        <w:t>IWDM Study Library</w:t>
      </w:r>
    </w:p>
    <w:p w14:paraId="7F290525" w14:textId="0BEB33BB" w:rsidR="003345CC" w:rsidRPr="00896E9D" w:rsidRDefault="00951DAC" w:rsidP="00896E9D">
      <w:pPr>
        <w:pStyle w:val="Heading1"/>
        <w:spacing w:before="360" w:after="120"/>
        <w:contextualSpacing w:val="0"/>
        <w:rPr>
          <w:sz w:val="24"/>
        </w:rPr>
      </w:pPr>
      <w:r>
        <w:rPr>
          <w:sz w:val="44"/>
        </w:rPr>
        <w:t>Sisters’ Meeting</w:t>
      </w:r>
      <w:r>
        <w:rPr>
          <w:sz w:val="44"/>
        </w:rPr>
        <w:br/>
        <w:t>Atlanta GA</w:t>
      </w:r>
      <w:r w:rsidR="00BD4376" w:rsidRPr="007E7A5E">
        <w:br/>
      </w:r>
    </w:p>
    <w:p w14:paraId="63B75AC5" w14:textId="77777777" w:rsidR="003345CC" w:rsidRPr="007E7A5E" w:rsidRDefault="003345CC" w:rsidP="00896E9D">
      <w:pPr>
        <w:pStyle w:val="Heading3"/>
      </w:pPr>
      <w:r w:rsidRPr="007E7A5E">
        <w:t>By Imam W. Deen Mohammed</w:t>
      </w:r>
    </w:p>
    <w:p w14:paraId="36F5AD1A" w14:textId="77777777" w:rsidR="00951DAC" w:rsidRDefault="00951DAC" w:rsidP="00951DAC">
      <w:pPr>
        <w:jc w:val="both"/>
      </w:pPr>
      <w:r>
        <w:t>IWDM:</w:t>
      </w:r>
    </w:p>
    <w:p w14:paraId="09FE8435" w14:textId="77777777" w:rsidR="00951DAC" w:rsidRDefault="00951DAC" w:rsidP="00951DAC">
      <w:pPr>
        <w:jc w:val="both"/>
      </w:pPr>
      <w:r>
        <w:t xml:space="preserve">Our sisters, Muslims believers, peace be unto you. As </w:t>
      </w:r>
      <w:proofErr w:type="spellStart"/>
      <w:r>
        <w:t>salaamu</w:t>
      </w:r>
      <w:proofErr w:type="spellEnd"/>
      <w:r>
        <w:t xml:space="preserve"> </w:t>
      </w:r>
      <w:proofErr w:type="spellStart"/>
      <w:r>
        <w:t>alaikum</w:t>
      </w:r>
      <w:proofErr w:type="spellEnd"/>
      <w:r>
        <w:t xml:space="preserve">! We praise G-d, (Arabic) the Lord of all the worlds, and we witness that He's one, (Arabic) one alone. (Arabic) He has no partner or helpers in the rule over the heavens and the earth. And we witness that Muhammad to whom the Qur'an was revealed is His servant and His messenger. (Arabic) Muhammad. And lastly, we salute him with the salutation, the traditional salutation, the prayers and the peace be upon him. I was asked, suggested to me, </w:t>
      </w:r>
      <w:proofErr w:type="gramStart"/>
      <w:r>
        <w:t>pardon</w:t>
      </w:r>
      <w:proofErr w:type="gramEnd"/>
      <w:r>
        <w:t xml:space="preserve"> me, by two or three or more </w:t>
      </w:r>
      <w:proofErr w:type="gramStart"/>
      <w:r>
        <w:t>persons</w:t>
      </w:r>
      <w:proofErr w:type="gramEnd"/>
      <w:r>
        <w:t xml:space="preserve"> who knew of my coming for this occasion. And they said, brother, Imam, will you read one of your poems for the brothers, for the brothers? And I said, yes. I said, I'll take a second one. I brought two poems for the </w:t>
      </w:r>
      <w:proofErr w:type="gramStart"/>
      <w:r>
        <w:t>brothers</w:t>
      </w:r>
      <w:proofErr w:type="gramEnd"/>
      <w:r>
        <w:t xml:space="preserve"> and I read those poems for the brothers that I </w:t>
      </w:r>
      <w:proofErr w:type="gramStart"/>
      <w:r>
        <w:t>wrote</w:t>
      </w:r>
      <w:proofErr w:type="gramEnd"/>
      <w:r>
        <w:t xml:space="preserve"> and I said, well, I'll bring also two for the sisters. Well, I don't know. No one asked me to bring in for you all, but if you are interested, ok, thank you, thank you. I am not writing just </w:t>
      </w:r>
      <w:proofErr w:type="gramStart"/>
      <w:r>
        <w:t>to,</w:t>
      </w:r>
      <w:proofErr w:type="gramEnd"/>
      <w:r>
        <w:t xml:space="preserve"> I do it a lot. I </w:t>
      </w:r>
      <w:proofErr w:type="gramStart"/>
      <w:r>
        <w:t>write</w:t>
      </w:r>
      <w:proofErr w:type="gramEnd"/>
      <w:r>
        <w:t xml:space="preserve"> to entertain myself. It's a relief for me like a hobby that gives me relief from my serious matter, serious work. And it reveals myself to me too, which is to me, helpful for me to look at myself sometimes. A side of myself that I'm not in situations to have that side brought out that much, or that often. </w:t>
      </w:r>
      <w:proofErr w:type="gramStart"/>
      <w:r>
        <w:t>So</w:t>
      </w:r>
      <w:proofErr w:type="gramEnd"/>
      <w:r>
        <w:t xml:space="preserve"> I do that. But my interest in poetry is much more serious than that. And I think you should know that. I was a student </w:t>
      </w:r>
      <w:proofErr w:type="gramStart"/>
      <w:r>
        <w:t>of</w:t>
      </w:r>
      <w:proofErr w:type="gramEnd"/>
      <w:r>
        <w:t xml:space="preserve"> the University of Islam. I believe I was about 15 years old, maybe, could have been 14, I think I was around 15 years old. And we had an English teacher. She was a very serious English teacher and a very proper and well-versed English teacher, especially in African American literature, the literature of our poets and our ........But she was just language. She was very much into language, in the English language. And my father hired her to be our </w:t>
      </w:r>
      <w:proofErr w:type="gramStart"/>
      <w:r>
        <w:t>teacher</w:t>
      </w:r>
      <w:proofErr w:type="gramEnd"/>
      <w:r>
        <w:t xml:space="preserve"> and her name was Susan Douglas, that's what we called her. She was the only one that I know of the Nation Islam that we called by their, what we called slave names back then. Christian name or slave name back then, Douglas. And once she sensed that, that was on my mind, she said, your father gave me permission to keep our family name, Douglas and not have the "X".</w:t>
      </w:r>
    </w:p>
    <w:p w14:paraId="04229CDB" w14:textId="77777777" w:rsidR="00951DAC" w:rsidRDefault="00951DAC" w:rsidP="00951DAC">
      <w:pPr>
        <w:jc w:val="both"/>
      </w:pPr>
      <w:r>
        <w:t xml:space="preserve">And I was kind of surprised. And she said, </w:t>
      </w:r>
      <w:proofErr w:type="gramStart"/>
      <w:r>
        <w:t>I told</w:t>
      </w:r>
      <w:proofErr w:type="gramEnd"/>
      <w:r>
        <w:t xml:space="preserve"> him I knew she met with him because I was there</w:t>
      </w:r>
      <w:proofErr w:type="gramStart"/>
      <w:r>
        <w:t>.</w:t>
      </w:r>
      <w:proofErr w:type="gramEnd"/>
      <w:r>
        <w:t xml:space="preserve"> My father, a very wise man and whenever he had anybody coming official with a Mosque or whoever, serious people coming to do business from out of the community, outside, whoever, he would try to have at least his sons present, his sons present, so we would witness. We knew that we weren't invited to get into the conversation or have anything to say, but just to observe, he would invite us. </w:t>
      </w:r>
      <w:proofErr w:type="gramStart"/>
      <w:r>
        <w:t>So</w:t>
      </w:r>
      <w:proofErr w:type="gramEnd"/>
      <w:r>
        <w:t xml:space="preserve"> I saw Sister, Susan Douglas, </w:t>
      </w:r>
      <w:proofErr w:type="gramStart"/>
      <w:r>
        <w:t>In</w:t>
      </w:r>
      <w:proofErr w:type="gramEnd"/>
      <w:r>
        <w:t xml:space="preserve"> fact, I saw others when I heard what she had to say, heard my father talking to her. But on this occasion </w:t>
      </w:r>
      <w:r>
        <w:lastRenderedPageBreak/>
        <w:t xml:space="preserve">where he was choosing her name, I wasn't there. And maybe I was in school, maybe, I don't know. I wasn't there. </w:t>
      </w:r>
      <w:proofErr w:type="gramStart"/>
      <w:r>
        <w:t>So</w:t>
      </w:r>
      <w:proofErr w:type="gramEnd"/>
      <w:r>
        <w:t xml:space="preserve"> she said that I told your father that my family had the name Douglas and that we valued that name and loved it because of our appreciation for Frederick Douglas, she said. She said, your father said, </w:t>
      </w:r>
      <w:proofErr w:type="gramStart"/>
      <w:r>
        <w:t>well</w:t>
      </w:r>
      <w:proofErr w:type="gramEnd"/>
      <w:r>
        <w:t xml:space="preserve"> sister, I'll make that an exception for you so you can keep that name. </w:t>
      </w:r>
      <w:proofErr w:type="gramStart"/>
      <w:r>
        <w:t>So</w:t>
      </w:r>
      <w:proofErr w:type="gramEnd"/>
      <w:r>
        <w:t xml:space="preserve"> she kept it. ................... more and she said, I want your students to right now, write something, anything you want to write and write about a page and a half or less. She said, bring it to me. </w:t>
      </w:r>
      <w:proofErr w:type="gramStart"/>
      <w:r>
        <w:t>So</w:t>
      </w:r>
      <w:proofErr w:type="gramEnd"/>
      <w:r>
        <w:t xml:space="preserve"> I finished my page and a half, it was, and I took it to my </w:t>
      </w:r>
      <w:proofErr w:type="gramStart"/>
      <w:r>
        <w:t>teacher</w:t>
      </w:r>
      <w:proofErr w:type="gramEnd"/>
      <w:r>
        <w:t xml:space="preserve"> and she looked at it. She said, </w:t>
      </w:r>
      <w:proofErr w:type="gramStart"/>
      <w:r>
        <w:t>do</w:t>
      </w:r>
      <w:proofErr w:type="gramEnd"/>
      <w:r>
        <w:t xml:space="preserve"> you know Paul Lawrence Dunbar</w:t>
      </w:r>
      <w:proofErr w:type="gramStart"/>
      <w:r>
        <w:t>?</w:t>
      </w:r>
      <w:proofErr w:type="gramEnd"/>
      <w:r>
        <w:t xml:space="preserve"> I said, no. And she asked me </w:t>
      </w:r>
      <w:proofErr w:type="gramStart"/>
      <w:r>
        <w:t>................................ ,</w:t>
      </w:r>
      <w:proofErr w:type="gramEnd"/>
      <w:r>
        <w:t xml:space="preserve"> I said, I've heard of him. She said, you should read some </w:t>
      </w:r>
      <w:proofErr w:type="gramStart"/>
      <w:r>
        <w:t>poetry</w:t>
      </w:r>
      <w:proofErr w:type="gramEnd"/>
      <w:r>
        <w:t xml:space="preserve"> and you should think about one day being a writer of poetry, that's what she told me. Now that was the </w:t>
      </w:r>
      <w:proofErr w:type="gramStart"/>
      <w:r>
        <w:t>earliest</w:t>
      </w:r>
      <w:proofErr w:type="gramEnd"/>
      <w:r>
        <w:t xml:space="preserve"> in my life that </w:t>
      </w:r>
      <w:proofErr w:type="gramStart"/>
      <w:r>
        <w:t>anybody</w:t>
      </w:r>
      <w:proofErr w:type="gramEnd"/>
      <w:r>
        <w:t xml:space="preserve"> told me something like that. But I used to teach a lot and as a student, young minister, a young man before I became a minister officially with the responsibility for a congregation in Philadelphia, my father sent me to Philadelphia when I was a young man and often I would have people greet me, brothers, sometimes sisters, but mostly it was brothers. I think it was about 50</w:t>
      </w:r>
      <w:proofErr w:type="gramStart"/>
      <w:r>
        <w:t>- 50</w:t>
      </w:r>
      <w:proofErr w:type="gramEnd"/>
      <w:r>
        <w:t xml:space="preserve"> and after I talked and they </w:t>
      </w:r>
      <w:proofErr w:type="gramStart"/>
      <w:r>
        <w:t>would greet</w:t>
      </w:r>
      <w:proofErr w:type="gramEnd"/>
      <w:r>
        <w:t xml:space="preserve"> me, they said, brother Minister Wallace, you really bring it home. Say you talk in pictures, we make such beautiful pictures. I heard comments like that for a long time. So </w:t>
      </w:r>
      <w:proofErr w:type="gramStart"/>
      <w:r>
        <w:t>actually</w:t>
      </w:r>
      <w:proofErr w:type="gramEnd"/>
      <w:r>
        <w:t xml:space="preserve"> by nature I think I'm poetic. I think I just speak poetically. That's </w:t>
      </w:r>
      <w:proofErr w:type="spellStart"/>
      <w:r>
        <w:t>that's</w:t>
      </w:r>
      <w:proofErr w:type="spellEnd"/>
      <w:r>
        <w:t xml:space="preserve"> my nature, that's my mind. </w:t>
      </w:r>
      <w:proofErr w:type="gramStart"/>
      <w:r>
        <w:t>By the way, I</w:t>
      </w:r>
      <w:proofErr w:type="gramEnd"/>
      <w:r>
        <w:t xml:space="preserve"> see a member of the family who writes beautiful poetry too, sitting out here in the audience. She knows who I'm talking about, beautiful poetry, and I didn't know my daughter was writing poetry. She had been doing it for several years before it came to my knowledge and only came to my knowledge because I was doing it, doing poetry. and then she </w:t>
      </w:r>
      <w:proofErr w:type="gramStart"/>
      <w:r>
        <w:t>brought it</w:t>
      </w:r>
      <w:proofErr w:type="gramEnd"/>
      <w:r>
        <w:t xml:space="preserve"> out that she was doing some things too.</w:t>
      </w:r>
    </w:p>
    <w:p w14:paraId="3EE8287E" w14:textId="6D143AE6" w:rsidR="00951DAC" w:rsidRDefault="00951DAC" w:rsidP="00951DAC">
      <w:pPr>
        <w:jc w:val="both"/>
      </w:pPr>
      <w:r>
        <w:t xml:space="preserve">Anyway, I have never given up hopes of reaching as many people as possible with the help that I think we have in our community because of our special kind of, I would say, experience in education under the honorable Elijah Muhammad and what his teacher, Mr. Fard left. Our experience with that has stimulated our thinking, our minds and has given us a kind of special mind. We have a kind special mind. We are not ordinary people. We are people with a special mind, special, special mind, mind that has developed as very special, special meals healthy. It's special </w:t>
      </w:r>
      <w:proofErr w:type="gramStart"/>
      <w:r>
        <w:t>any way</w:t>
      </w:r>
      <w:proofErr w:type="gramEnd"/>
      <w:r>
        <w:t xml:space="preserve">. but it is </w:t>
      </w:r>
      <w:proofErr w:type="gramStart"/>
      <w:r>
        <w:t>really special</w:t>
      </w:r>
      <w:proofErr w:type="gramEnd"/>
      <w:r>
        <w:t xml:space="preserve"> when it's healthy. And I think we have ways of reaching people to help them with their lives that many people don't have. We have skills and sensitivities for doing that, that many people don't have. </w:t>
      </w:r>
      <w:proofErr w:type="gramStart"/>
      <w:r>
        <w:t>So</w:t>
      </w:r>
      <w:proofErr w:type="gramEnd"/>
      <w:r>
        <w:t xml:space="preserve"> I've never given up trying to reach everybody and you can't reach everybody by presenting yourself in a particular mold or in a particular picture. As soon as you say Muslim people see you and start thinking about you based upon the </w:t>
      </w:r>
      <w:proofErr w:type="gramStart"/>
      <w:r>
        <w:t>knowledge</w:t>
      </w:r>
      <w:proofErr w:type="gramEnd"/>
      <w:r>
        <w:t xml:space="preserve"> they have of you. </w:t>
      </w:r>
      <w:proofErr w:type="gramStart"/>
      <w:r>
        <w:t>So</w:t>
      </w:r>
      <w:proofErr w:type="gramEnd"/>
      <w:r>
        <w:t xml:space="preserve"> you won't reach them, you reach many people. I've been talking to the community and to followers of my </w:t>
      </w:r>
      <w:proofErr w:type="gramStart"/>
      <w:r>
        <w:t>father for</w:t>
      </w:r>
      <w:proofErr w:type="gramEnd"/>
      <w:r>
        <w:t xml:space="preserve"> all my life almost it seems now. So </w:t>
      </w:r>
      <w:proofErr w:type="gramStart"/>
      <w:r>
        <w:t>definitely from</w:t>
      </w:r>
      <w:proofErr w:type="gramEnd"/>
      <w:r>
        <w:t xml:space="preserve"> </w:t>
      </w:r>
      <w:proofErr w:type="gramStart"/>
      <w:r>
        <w:t>the two</w:t>
      </w:r>
      <w:proofErr w:type="gramEnd"/>
      <w:r>
        <w:t xml:space="preserve"> thirds of my life or more, I've been doing </w:t>
      </w:r>
      <w:proofErr w:type="gramStart"/>
      <w:r>
        <w:t>that</w:t>
      </w:r>
      <w:proofErr w:type="gramEnd"/>
      <w:r>
        <w:t xml:space="preserve"> and you'd be surprised how many people in </w:t>
      </w:r>
      <w:proofErr w:type="gramStart"/>
      <w:r>
        <w:t>the public</w:t>
      </w:r>
      <w:proofErr w:type="gramEnd"/>
      <w:r>
        <w:t xml:space="preserve"> have been affected by what I say. And they meet me in the stores shopping, when I go shopping, they meet me in the terminals in airports. They </w:t>
      </w:r>
      <w:proofErr w:type="gramStart"/>
      <w:r>
        <w:t>meet</w:t>
      </w:r>
      <w:proofErr w:type="gramEnd"/>
      <w:r>
        <w:t xml:space="preserve"> me on the streets. They meet me in entertainment places that I go to. I'm seeing them all the time, not a day passes that I'm seeing many people. Aa man, I didn't know I knew him just two nights </w:t>
      </w:r>
      <w:proofErr w:type="gramStart"/>
      <w:r>
        <w:t>ago,.</w:t>
      </w:r>
      <w:proofErr w:type="gramEnd"/>
      <w:r>
        <w:t xml:space="preserve"> I was coming out of Jewel Food store, pardon me, I was getting ready to go into Jewel Food Store. He was coming out of Jewel Food store, walking toward his car. I'm getting out of my car, getting ready to go into Jewel Food store. </w:t>
      </w:r>
      <w:proofErr w:type="gramStart"/>
      <w:r>
        <w:t>So</w:t>
      </w:r>
      <w:proofErr w:type="gramEnd"/>
      <w:r>
        <w:t xml:space="preserve"> I saw his </w:t>
      </w:r>
      <w:proofErr w:type="gramStart"/>
      <w:r>
        <w:t>face</w:t>
      </w:r>
      <w:proofErr w:type="gramEnd"/>
      <w:r>
        <w:t xml:space="preserve"> and he looked my way. </w:t>
      </w:r>
      <w:proofErr w:type="gramStart"/>
      <w:r>
        <w:t>So</w:t>
      </w:r>
      <w:proofErr w:type="gramEnd"/>
      <w:r>
        <w:t xml:space="preserve"> I said, </w:t>
      </w:r>
      <w:proofErr w:type="gramStart"/>
      <w:r>
        <w:t>how</w:t>
      </w:r>
      <w:proofErr w:type="gramEnd"/>
      <w:r>
        <w:t xml:space="preserve"> </w:t>
      </w:r>
      <w:proofErr w:type="gramStart"/>
      <w:r>
        <w:t>you</w:t>
      </w:r>
      <w:proofErr w:type="gramEnd"/>
      <w:r>
        <w:t xml:space="preserve"> do</w:t>
      </w:r>
      <w:proofErr w:type="gramStart"/>
      <w:r>
        <w:t>?</w:t>
      </w:r>
      <w:proofErr w:type="gramEnd"/>
      <w:r>
        <w:t xml:space="preserve"> And he said Hi. And I guess it was a </w:t>
      </w:r>
      <w:r>
        <w:lastRenderedPageBreak/>
        <w:t xml:space="preserve">few seconds later, he said, is that Wallace? I said, yeah. He said, </w:t>
      </w:r>
      <w:proofErr w:type="gramStart"/>
      <w:r>
        <w:t>you</w:t>
      </w:r>
      <w:proofErr w:type="gramEnd"/>
      <w:r>
        <w:t xml:space="preserve"> </w:t>
      </w:r>
      <w:proofErr w:type="gramStart"/>
      <w:r>
        <w:t>looking</w:t>
      </w:r>
      <w:proofErr w:type="gramEnd"/>
      <w:r>
        <w:t xml:space="preserve"> good, brother! I said, so are you brother, and he was. And he looked very healthy and good. I said, </w:t>
      </w:r>
      <w:proofErr w:type="gramStart"/>
      <w:r>
        <w:t>so</w:t>
      </w:r>
      <w:proofErr w:type="gramEnd"/>
      <w:r>
        <w:t xml:space="preserve"> are you brother. All the time, I'm meeting people. So why not reach those people and help them? Why not stay in touch with them and help them? So that's why I'm doing </w:t>
      </w:r>
      <w:proofErr w:type="gramStart"/>
      <w:r>
        <w:t>the poetry</w:t>
      </w:r>
      <w:proofErr w:type="gramEnd"/>
      <w:r>
        <w:t xml:space="preserve">. One day I may advertise it, put it together and advertise it in publications, </w:t>
      </w:r>
      <w:proofErr w:type="gramStart"/>
      <w:r>
        <w:t>not</w:t>
      </w:r>
      <w:proofErr w:type="gramEnd"/>
      <w:r>
        <w:t xml:space="preserve"> our community but outside publications, so it'll reach more people. And believe me, I got it really...I've got it really spiced up and souped up and loaded. It'll escape most eyes and ears, what I've got in here, what I've got in some my poems will escape most of the eyes and ears. I believe G-d had blessed me with a way to reach a lot of people that I would otherwise not reach, .................... Muhammad Abdullah, old friend of my father that I met at my first time at my father's house and he became my friend, this Muhammad Abdullah, I feel certain that he was W.D.</w:t>
      </w:r>
      <w:r>
        <w:t xml:space="preserve"> </w:t>
      </w:r>
      <w:r>
        <w:t>Fard, W.F Muhammad, Master W.D. Fard, same man, Muhammad Abdullah.</w:t>
      </w:r>
    </w:p>
    <w:p w14:paraId="6B6646AF" w14:textId="71733DBC" w:rsidR="00951DAC" w:rsidRDefault="00951DAC" w:rsidP="00951DAC">
      <w:pPr>
        <w:jc w:val="both"/>
      </w:pPr>
      <w:r>
        <w:t xml:space="preserve">He's passed, I'm sure he was that man. Before he passed, he told me, he said, </w:t>
      </w:r>
      <w:proofErr w:type="gramStart"/>
      <w:r>
        <w:t>you</w:t>
      </w:r>
      <w:proofErr w:type="gramEnd"/>
      <w:r>
        <w:t xml:space="preserve"> should write poetry</w:t>
      </w:r>
      <w:proofErr w:type="gramStart"/>
      <w:r>
        <w:t>.</w:t>
      </w:r>
      <w:proofErr w:type="gramEnd"/>
      <w:r>
        <w:t xml:space="preserve"> He had passed here for two years or more and I was at an immigrant Muslim function, it was sponsored by the Royal Kingdom of Saudi </w:t>
      </w:r>
      <w:proofErr w:type="gramStart"/>
      <w:r>
        <w:t>Arabia</w:t>
      </w:r>
      <w:proofErr w:type="gramEnd"/>
      <w:r>
        <w:t xml:space="preserve"> and they love poetry. The Saudi leaders love </w:t>
      </w:r>
      <w:proofErr w:type="gramStart"/>
      <w:r>
        <w:t>poetry</w:t>
      </w:r>
      <w:proofErr w:type="gramEnd"/>
      <w:r>
        <w:t xml:space="preserve"> and they had the Sudanese reciting poetry in Arabic, all in Arabic. I'm not fluent in Arabic. Only in Qur'an, I recognize any part of Qur'an. you say, I recognize it. I know it's Qur'an, I probably know how to translate it into English, but not just Arabic. </w:t>
      </w:r>
      <w:proofErr w:type="gramStart"/>
      <w:r>
        <w:t>So</w:t>
      </w:r>
      <w:proofErr w:type="gramEnd"/>
      <w:r>
        <w:t xml:space="preserve"> he was reciting poetry and some of it was reaching me, but what was reaching me more than anything else was the response of the audience to him, the Arabic speaking audience. In fact, I was in </w:t>
      </w:r>
      <w:proofErr w:type="gramStart"/>
      <w:r>
        <w:t>an Arabic</w:t>
      </w:r>
      <w:proofErr w:type="gramEnd"/>
      <w:r>
        <w:t xml:space="preserve">, their language was </w:t>
      </w:r>
      <w:proofErr w:type="gramStart"/>
      <w:r>
        <w:t>Arabic</w:t>
      </w:r>
      <w:proofErr w:type="gramEnd"/>
      <w:r>
        <w:t xml:space="preserve"> and I mean they were just carrying on. Oh, oh </w:t>
      </w:r>
      <w:proofErr w:type="spellStart"/>
      <w:r>
        <w:t>ma</w:t>
      </w:r>
      <w:r>
        <w:t>s</w:t>
      </w:r>
      <w:r>
        <w:t>haAllah</w:t>
      </w:r>
      <w:proofErr w:type="spellEnd"/>
      <w:r>
        <w:t>.</w:t>
      </w:r>
      <w:r>
        <w:t xml:space="preserve"> </w:t>
      </w:r>
      <w:proofErr w:type="gramStart"/>
      <w:r>
        <w:t>So</w:t>
      </w:r>
      <w:proofErr w:type="gramEnd"/>
      <w:r>
        <w:t xml:space="preserve"> when he </w:t>
      </w:r>
      <w:proofErr w:type="gramStart"/>
      <w:r>
        <w:t>finished</w:t>
      </w:r>
      <w:proofErr w:type="gramEnd"/>
      <w:r>
        <w:t xml:space="preserve"> I said, I </w:t>
      </w:r>
      <w:proofErr w:type="gramStart"/>
      <w:r>
        <w:t>have to</w:t>
      </w:r>
      <w:proofErr w:type="gramEnd"/>
      <w:r>
        <w:t xml:space="preserve"> go meet him and greet him and let him know that I </w:t>
      </w:r>
      <w:proofErr w:type="gramStart"/>
      <w:r>
        <w:t>enjoyed</w:t>
      </w:r>
      <w:proofErr w:type="gramEnd"/>
      <w:r>
        <w:t xml:space="preserve">, even though I've been </w:t>
      </w:r>
      <w:proofErr w:type="gramStart"/>
      <w:r>
        <w:t>understand</w:t>
      </w:r>
      <w:proofErr w:type="gramEnd"/>
      <w:r>
        <w:t xml:space="preserve"> most of it. And I did. That's exactly what I did. </w:t>
      </w:r>
      <w:proofErr w:type="gramStart"/>
      <w:r>
        <w:t>So</w:t>
      </w:r>
      <w:proofErr w:type="gramEnd"/>
      <w:r>
        <w:t xml:space="preserve"> I walked up to him, this was maybe about four years ago. I walked up to </w:t>
      </w:r>
      <w:proofErr w:type="gramStart"/>
      <w:r>
        <w:t>him</w:t>
      </w:r>
      <w:proofErr w:type="gramEnd"/>
      <w:r>
        <w:t xml:space="preserve"> and I said, </w:t>
      </w:r>
      <w:proofErr w:type="gramStart"/>
      <w:r>
        <w:t>I just</w:t>
      </w:r>
      <w:proofErr w:type="gramEnd"/>
      <w:r>
        <w:t xml:space="preserve"> want to let you know that I enjoyed your recital, your poetry</w:t>
      </w:r>
      <w:proofErr w:type="gramStart"/>
      <w:r>
        <w:t>.</w:t>
      </w:r>
      <w:proofErr w:type="gramEnd"/>
      <w:r>
        <w:t xml:space="preserve"> I said, though, I didn't understand most of it. I said, but the audience responded to you the way they did, let me know that you are a very special poet. He said, Imam Warithudeen, I didn't tell him my name, Imam Warithudeen, you'd be surprised how many Muslims abroad, recently I was told say, brother Imam, you're more popular in the international world of Muslims than you are in the United States. That's what I was recently told by somebody, a very important person. So anyway, he said, Imam Warithudeen, you should write poetry. That's what he told me. </w:t>
      </w:r>
      <w:proofErr w:type="gramStart"/>
      <w:r>
        <w:t>So</w:t>
      </w:r>
      <w:proofErr w:type="gramEnd"/>
      <w:r>
        <w:t xml:space="preserve"> I just said, well, it was always in my mind, I was writing it all the time and throwing in the trash basket and ................... You write it and then </w:t>
      </w:r>
      <w:proofErr w:type="gramStart"/>
      <w:r>
        <w:t>later on</w:t>
      </w:r>
      <w:proofErr w:type="gramEnd"/>
      <w:r>
        <w:t xml:space="preserve"> it doesn't </w:t>
      </w:r>
      <w:proofErr w:type="gramStart"/>
      <w:r>
        <w:t>means</w:t>
      </w:r>
      <w:proofErr w:type="gramEnd"/>
      <w:r>
        <w:t xml:space="preserve"> </w:t>
      </w:r>
      <w:proofErr w:type="gramStart"/>
      <w:r>
        <w:t>nothing</w:t>
      </w:r>
      <w:proofErr w:type="gramEnd"/>
      <w:r>
        <w:t xml:space="preserve"> to you. You throw in a trash basket. I didn't keep it. I was </w:t>
      </w:r>
      <w:proofErr w:type="gramStart"/>
      <w:r>
        <w:t>told,</w:t>
      </w:r>
      <w:proofErr w:type="gramEnd"/>
      <w:r>
        <w:t xml:space="preserve"> you all were going to ask me some questions or two I guess about </w:t>
      </w:r>
      <w:proofErr w:type="gramStart"/>
      <w:r>
        <w:t>husband and wife</w:t>
      </w:r>
      <w:proofErr w:type="gramEnd"/>
      <w:r>
        <w:t xml:space="preserve"> relationships. </w:t>
      </w:r>
      <w:proofErr w:type="gramStart"/>
      <w:r>
        <w:t>Well</w:t>
      </w:r>
      <w:proofErr w:type="gramEnd"/>
      <w:r>
        <w:t xml:space="preserve"> my relationships are trying me. I mean they're really tried me. </w:t>
      </w:r>
      <w:proofErr w:type="gramStart"/>
      <w:r>
        <w:t>So</w:t>
      </w:r>
      <w:proofErr w:type="gramEnd"/>
      <w:r>
        <w:t xml:space="preserve"> to get relief, I go write about it and </w:t>
      </w:r>
      <w:proofErr w:type="gramStart"/>
      <w:r>
        <w:t>then I'd</w:t>
      </w:r>
      <w:proofErr w:type="gramEnd"/>
      <w:r>
        <w:t xml:space="preserve"> throw it in the trash </w:t>
      </w:r>
      <w:proofErr w:type="gramStart"/>
      <w:r>
        <w:t>later on</w:t>
      </w:r>
      <w:proofErr w:type="gramEnd"/>
      <w:r>
        <w:t xml:space="preserve">. I sure didn't want the person I was writing about to see it. A lot of it is just for my own entertainment. The ones I got here, a couple I got here is what I probably will publish, two of these. Two, I'll probably </w:t>
      </w:r>
      <w:proofErr w:type="gramStart"/>
      <w:r>
        <w:t>will publish</w:t>
      </w:r>
      <w:proofErr w:type="gramEnd"/>
      <w:r>
        <w:t xml:space="preserve"> soon </w:t>
      </w:r>
      <w:proofErr w:type="gramStart"/>
      <w:r>
        <w:t>maybe</w:t>
      </w:r>
      <w:proofErr w:type="gramEnd"/>
      <w:r>
        <w:t xml:space="preserve"> and I'll read them and then I'll begin. They might even set the mood for this conversation I'm going to have with you in just a few minutes and I'm going to try to give most of the time for you all to ask me questions and more will come out when we ask questions and make comments from you, when we get comments and questions from you.</w:t>
      </w:r>
    </w:p>
    <w:p w14:paraId="4DB28A67" w14:textId="54923008" w:rsidR="00951DAC" w:rsidRDefault="00951DAC" w:rsidP="00951DAC">
      <w:pPr>
        <w:jc w:val="both"/>
      </w:pPr>
      <w:r>
        <w:t xml:space="preserve">I have so much on my mind, trying to remember the other one. Oh yeah, okay. I gave these two to the brothers. I knew one. And the sister's, a sister suggested that I read, I called it </w:t>
      </w:r>
      <w:r>
        <w:lastRenderedPageBreak/>
        <w:t xml:space="preserve">the </w:t>
      </w:r>
      <w:proofErr w:type="gramStart"/>
      <w:r>
        <w:t>Fathers</w:t>
      </w:r>
      <w:proofErr w:type="gramEnd"/>
      <w:r>
        <w:t>, Do You Leave Them Wisdom?" That's the title of one and the sisters just say, brother Imam, you need to read that. You're going talk to the brothers, you need to read that to the brothers. And I did. And they liked it. Well, they responded like they liked it. This one is called "Family." And when I put '</w:t>
      </w:r>
      <w:proofErr w:type="spellStart"/>
      <w:r>
        <w:t>em</w:t>
      </w:r>
      <w:proofErr w:type="spellEnd"/>
      <w:r>
        <w:t xml:space="preserve"> out in a book, I'm going to give comments or commentary on my own poems which will enrich them more, even more and make them more meaningful. This is called "Family- Home for Muslims of the world of the whole world." Family- Home for Muslims of the Whole World." Family, Muslims brothers, fathers, sons, daughters, mothers is home for Muslims of the whole world. Its holy name is </w:t>
      </w:r>
      <w:r>
        <w:t>Kaa’bah</w:t>
      </w:r>
      <w:r>
        <w:t xml:space="preserve">, al bait. We Muslims of the world go there once every year to meet and pray. The journey begins </w:t>
      </w:r>
      <w:proofErr w:type="gramStart"/>
      <w:r>
        <w:t>from</w:t>
      </w:r>
      <w:proofErr w:type="gramEnd"/>
      <w:r>
        <w:t xml:space="preserve"> our </w:t>
      </w:r>
      <w:proofErr w:type="gramStart"/>
      <w:r>
        <w:t>pint sized</w:t>
      </w:r>
      <w:proofErr w:type="gramEnd"/>
      <w:r>
        <w:t xml:space="preserve"> living quarters near and far away. Family, Muslims brothers, fathers, sons, daughters, mothers is home for Muslims of the whole world. It's time we know we are distanced in that crowded, sacred place where men are in Iqram, but in their minds, they're in their clothes. Rich and poor. Muslims be all right here, no matter where we are or where we go. Family, Muslims, brothers, fathers, sons, daughters, mothers is home for Muslims of the whole world. Al bait is where in obedience we meet. But most Muslims of the world of today go there to pray doing little else than eating and sleeping on what they see. Family, Muslims brothers, fathers, sons, daughters, mothers, this home for Muslims of the whole world. I was rushing out of the </w:t>
      </w:r>
      <w:proofErr w:type="gramStart"/>
      <w:r>
        <w:t>house</w:t>
      </w:r>
      <w:proofErr w:type="gramEnd"/>
      <w:r>
        <w:t xml:space="preserve"> and I just realized that I picked up the first writing. The second writing, I made little a little revision on it. </w:t>
      </w:r>
      <w:proofErr w:type="gramStart"/>
      <w:r>
        <w:t>So</w:t>
      </w:r>
      <w:proofErr w:type="gramEnd"/>
      <w:r>
        <w:t xml:space="preserve"> this is not the one that will go out and </w:t>
      </w:r>
      <w:proofErr w:type="gramStart"/>
      <w:r>
        <w:t>published</w:t>
      </w:r>
      <w:proofErr w:type="gramEnd"/>
      <w:r>
        <w:t xml:space="preserve">, the second writing will be published. I made some slight revisions. This one is called "Worked Spirit." Now I don't know why I picked this for </w:t>
      </w:r>
      <w:proofErr w:type="gramStart"/>
      <w:r>
        <w:t>you</w:t>
      </w:r>
      <w:proofErr w:type="gramEnd"/>
      <w:r>
        <w:t xml:space="preserve"> sisters. That sounds like ........... for the brothers, worked, spirit. You all got worked nerves, we got worked spirits. "Worked Spirit." Worked Spirit kept me out of my soul's community business. It kept me out of my soul's rest, worked spirit like your horse, you rode me and steered me to see my black skin and not my human value. No pal then </w:t>
      </w:r>
      <w:proofErr w:type="gramStart"/>
      <w:r>
        <w:t>are</w:t>
      </w:r>
      <w:proofErr w:type="gramEnd"/>
      <w:r>
        <w:t xml:space="preserve"> you. Your bread for my breeding was through and through mildew. You made me sugar but sweeter than, worked spirit, you made me bitter but more bitter than. You made me stand out of doors in the cold and shiver. You would not kill me, but leave me to harden, corroding as corroding silver. Work spirit, you made my nation's shoe supporting it for centuries till 62. Spirit, you crucified me too. You knew my soul would </w:t>
      </w:r>
      <w:proofErr w:type="gramStart"/>
      <w:r>
        <w:t>my die</w:t>
      </w:r>
      <w:proofErr w:type="gramEnd"/>
      <w:r>
        <w:t xml:space="preserve">. Happier now am I alone to myself and sealed off from holy rags, alibis. My shoe, I am finally healed and </w:t>
      </w:r>
      <w:proofErr w:type="gramStart"/>
      <w:r>
        <w:t>have to</w:t>
      </w:r>
      <w:proofErr w:type="gramEnd"/>
      <w:r>
        <w:t xml:space="preserve"> rise and see beyond the cold blue. Only we know why. We know you put the wool over my eyes too, Look, spirit, I now see me when I look at you. </w:t>
      </w:r>
      <w:proofErr w:type="spellStart"/>
      <w:proofErr w:type="gramStart"/>
      <w:r>
        <w:t>Its</w:t>
      </w:r>
      <w:proofErr w:type="spellEnd"/>
      <w:proofErr w:type="gramEnd"/>
      <w:r>
        <w:t xml:space="preserve"> loaded.</w:t>
      </w:r>
    </w:p>
    <w:p w14:paraId="557481BC" w14:textId="3A797BB4" w:rsidR="00951DAC" w:rsidRDefault="00951DAC" w:rsidP="00951DAC">
      <w:pPr>
        <w:jc w:val="both"/>
      </w:pPr>
      <w:proofErr w:type="gramStart"/>
      <w:r>
        <w:t>So</w:t>
      </w:r>
      <w:proofErr w:type="gramEnd"/>
      <w:r>
        <w:t xml:space="preserve"> my comments will help a lot because when I comment, I'm going to explain it in life of our people, what I'm talking about in the life of our people, when I'm addressing something in the life of our people. Now let me give you all my thoughts </w:t>
      </w:r>
      <w:proofErr w:type="gramStart"/>
      <w:r>
        <w:t>for</w:t>
      </w:r>
      <w:proofErr w:type="gramEnd"/>
      <w:r>
        <w:t xml:space="preserve"> this occasion. And what I say will be addressed to sisters, for sisters, as what I just did with the brothers, it </w:t>
      </w:r>
      <w:proofErr w:type="gramStart"/>
      <w:r>
        <w:t>for</w:t>
      </w:r>
      <w:proofErr w:type="gramEnd"/>
      <w:r>
        <w:t xml:space="preserve"> brothers. Doesn't mean that you </w:t>
      </w:r>
      <w:proofErr w:type="gramStart"/>
      <w:r>
        <w:t>have to</w:t>
      </w:r>
      <w:proofErr w:type="gramEnd"/>
      <w:r>
        <w:t xml:space="preserve"> keep this secret from your husband or he </w:t>
      </w:r>
      <w:proofErr w:type="gramStart"/>
      <w:r>
        <w:t>has to</w:t>
      </w:r>
      <w:proofErr w:type="gramEnd"/>
      <w:r>
        <w:t xml:space="preserve"> keep what he received secret from you. That's not what I mean. But you </w:t>
      </w:r>
      <w:proofErr w:type="gramStart"/>
      <w:r>
        <w:t>have to</w:t>
      </w:r>
      <w:proofErr w:type="gramEnd"/>
      <w:r>
        <w:t xml:space="preserve"> understand that I am addressing sisters and not brothers. My language would be different if I was addressing brothers. My subject </w:t>
      </w:r>
      <w:proofErr w:type="gramStart"/>
      <w:r>
        <w:t>would even</w:t>
      </w:r>
      <w:proofErr w:type="gramEnd"/>
      <w:r>
        <w:t xml:space="preserve"> be </w:t>
      </w:r>
      <w:proofErr w:type="gramStart"/>
      <w:r>
        <w:t>different,</w:t>
      </w:r>
      <w:proofErr w:type="gramEnd"/>
      <w:r>
        <w:t xml:space="preserve"> focus would be different if I was </w:t>
      </w:r>
      <w:r>
        <w:t>addressing</w:t>
      </w:r>
      <w:r>
        <w:t xml:space="preserve"> brothers. In the Qur'an, the word of G-d, that's what the Qur'an is, G-d's word. G-d wants females and males to see their purpose for their creation, separately as well as altogether. Altogether, the purpose for the creation of male and female is the same as G-d says, He neither created jinn nor men for any purpose other than to serve Him, to serve Him. Therefore, when we read in Qur'an, G-d saying, "oh my servants" and He's also speaking to </w:t>
      </w:r>
      <w:r>
        <w:lastRenderedPageBreak/>
        <w:t xml:space="preserve">females. And He says, oh my servants, (Arabic) Oh my servants, He's speaking also to females, to all of us. And that tells us that females and males are to be responsible in Islam for the good state and good future of the community and for that matter also for human beings on this earth, that we are to be held responsible before our maker, before our Lord Allah, most high, we are held responsible for Him or to Him, for how we respected our obligations once awakened in Islam to our community and to the society of human beings at large. All people. You are the best community evolved for all </w:t>
      </w:r>
      <w:proofErr w:type="gramStart"/>
      <w:r>
        <w:t>people.(</w:t>
      </w:r>
      <w:proofErr w:type="gramEnd"/>
      <w:r>
        <w:t xml:space="preserve">Arabic) You are of the best community evolved for all people. </w:t>
      </w:r>
      <w:proofErr w:type="gramStart"/>
      <w:r>
        <w:t>But,</w:t>
      </w:r>
      <w:proofErr w:type="gramEnd"/>
      <w:r>
        <w:t xml:space="preserve"> we </w:t>
      </w:r>
      <w:proofErr w:type="gramStart"/>
      <w:r>
        <w:t>have to</w:t>
      </w:r>
      <w:proofErr w:type="gramEnd"/>
      <w:r>
        <w:t xml:space="preserve"> also understand that Allah created us male and female, and Allah says, "and the male is not like the female." (Arabic) "and the male is not like the female." </w:t>
      </w:r>
      <w:proofErr w:type="gramStart"/>
      <w:r>
        <w:t>So</w:t>
      </w:r>
      <w:proofErr w:type="gramEnd"/>
      <w:r>
        <w:t xml:space="preserve"> whereas Allah says we are mates from one another, that He created us to be mates of one another. Mates means we are the same. And He says that he had created you from one soul (Arabic)created you from one soul. And the soul is feminine, not masculine. (Arabic) is feminine, not masculine. And He created us from one soul and made from it, Its mate, it's mate and spirit from the two, all the men and women on earth. Men, women and many men, (Arabic). and many men. So here we are seeing ourselves in our human nature, in our human creation, or human nature, which is one and the same for male and female. We're human, the same. We are functional, different, we are human, the same, the same human soul, same human </w:t>
      </w:r>
      <w:proofErr w:type="gramStart"/>
      <w:r>
        <w:t>spirit ,</w:t>
      </w:r>
      <w:proofErr w:type="gramEnd"/>
      <w:r>
        <w:t xml:space="preserve"> pardon me, same human soul, same human intelligence, same human soul, same human intelligence. But when it comes to our sensitivities, </w:t>
      </w:r>
      <w:proofErr w:type="gramStart"/>
      <w:r>
        <w:t>different</w:t>
      </w:r>
      <w:proofErr w:type="gramEnd"/>
      <w:r>
        <w:t xml:space="preserve">. Male and female sensitivities are different. And the females are associated with sensitivities more than the male, both in the Qur'an and in the Bible. And the mother of Jesus Christ, peace upon them, her and him, when she was wondering, worrying about her child, Jesus the Christ and prophet, peace be upon him, she was guided or inspired to take a stick and make grooves into the earth. And when she did it, water came into the </w:t>
      </w:r>
      <w:proofErr w:type="gramStart"/>
      <w:r>
        <w:t>grooves</w:t>
      </w:r>
      <w:proofErr w:type="gramEnd"/>
      <w:r>
        <w:t xml:space="preserve"> and it </w:t>
      </w:r>
      <w:proofErr w:type="gramStart"/>
      <w:r>
        <w:t>says and</w:t>
      </w:r>
      <w:proofErr w:type="gramEnd"/>
      <w:r>
        <w:t xml:space="preserve"> a miracle happened. Fresh dates fell from the tree that she was sitting </w:t>
      </w:r>
      <w:proofErr w:type="gramStart"/>
      <w:r>
        <w:t>under</w:t>
      </w:r>
      <w:proofErr w:type="gramEnd"/>
      <w:r>
        <w:t xml:space="preserve"> and she was able to feed her, give water and sweet dates to her baby, which was Christ Jesus, peace be upon him. </w:t>
      </w:r>
      <w:proofErr w:type="gramStart"/>
      <w:r>
        <w:t>So</w:t>
      </w:r>
      <w:proofErr w:type="gramEnd"/>
      <w:r>
        <w:t xml:space="preserve"> here's water associated with woman.</w:t>
      </w:r>
    </w:p>
    <w:p w14:paraId="71A1EDD9" w14:textId="6BAB715A" w:rsidR="00951DAC" w:rsidRDefault="00951DAC" w:rsidP="00951DAC">
      <w:pPr>
        <w:jc w:val="both"/>
      </w:pPr>
      <w:r>
        <w:t xml:space="preserve">And in the </w:t>
      </w:r>
      <w:proofErr w:type="gramStart"/>
      <w:r>
        <w:t>Bible</w:t>
      </w:r>
      <w:proofErr w:type="gramEnd"/>
      <w:r>
        <w:t xml:space="preserve"> we have the woman washing the feet of Jesus with water and we have the mother of Jesus Christ pouring the water into the cusp that he performed the miracle over and made the water come from the wine, sweet wine. </w:t>
      </w:r>
      <w:proofErr w:type="gramStart"/>
      <w:r>
        <w:t>So</w:t>
      </w:r>
      <w:proofErr w:type="gramEnd"/>
      <w:r>
        <w:t xml:space="preserve"> there's are just a few. In the Old Testament we had Rachel pouring water from her pitcher into ....... </w:t>
      </w:r>
      <w:proofErr w:type="gramStart"/>
      <w:r>
        <w:t>So</w:t>
      </w:r>
      <w:proofErr w:type="gramEnd"/>
      <w:r>
        <w:t xml:space="preserve"> the water, the woman, I can keep on going for another hour telling you about women and water, women in water, so many references of women and water. </w:t>
      </w:r>
      <w:proofErr w:type="gramStart"/>
      <w:r>
        <w:t>So</w:t>
      </w:r>
      <w:proofErr w:type="gramEnd"/>
      <w:r>
        <w:t xml:space="preserve"> women are associated with water and water is symbolic of feelings. That's a little sprinkle water in baptism, baptism, water is symbolic of feelings, of our feelings. And I guess it is used because it's very sensitive. If a little </w:t>
      </w:r>
      <w:proofErr w:type="spellStart"/>
      <w:r>
        <w:t>k</w:t>
      </w:r>
      <w:r>
        <w:t>nat</w:t>
      </w:r>
      <w:proofErr w:type="spellEnd"/>
      <w:r>
        <w:t xml:space="preserve"> lands on the surface of the water, if you're close by, you'll see the water respond to that, little ripples. The water is so sensitive, </w:t>
      </w:r>
      <w:proofErr w:type="gramStart"/>
      <w:r>
        <w:t>slightest</w:t>
      </w:r>
      <w:proofErr w:type="gramEnd"/>
      <w:r>
        <w:t xml:space="preserve"> touch, it ripples. </w:t>
      </w:r>
      <w:proofErr w:type="gramStart"/>
      <w:r>
        <w:t>So</w:t>
      </w:r>
      <w:proofErr w:type="gramEnd"/>
      <w:r>
        <w:t xml:space="preserve"> it's a metaphor for our sensitivities, or a description of human sensitivities. And women then are established in scripture, both Bible and Qur'an and other scriptures too, as being the creation that's more, more, pardon me, to be associated with sensitivity than males. More to be associated with sensitivities than males. But not only the sensitivities are different for males and females, also the spirit, the spirit. Now man has a male spirit. Females have female spirits. They're different. Physiology is different. Our bodies are not the same. The physiology of a male quite different from the physiology of a female, physiology of a female, more involved, more complex because she </w:t>
      </w:r>
      <w:proofErr w:type="gramStart"/>
      <w:r>
        <w:t>has to</w:t>
      </w:r>
      <w:proofErr w:type="gramEnd"/>
      <w:r>
        <w:t xml:space="preserve"> reproduce life. Females reproduce the life. </w:t>
      </w:r>
      <w:proofErr w:type="gramStart"/>
      <w:r>
        <w:t>So</w:t>
      </w:r>
      <w:proofErr w:type="gramEnd"/>
      <w:r>
        <w:t xml:space="preserve"> Allah has made us </w:t>
      </w:r>
      <w:r>
        <w:lastRenderedPageBreak/>
        <w:t xml:space="preserve">different. That's what all that was to say, that whereas Allah has made us </w:t>
      </w:r>
      <w:proofErr w:type="gramStart"/>
      <w:r>
        <w:t>to have</w:t>
      </w:r>
      <w:proofErr w:type="gramEnd"/>
      <w:r>
        <w:t xml:space="preserve"> the same human creation and the same human possibilities for advancing our life, we are </w:t>
      </w:r>
      <w:proofErr w:type="gramStart"/>
      <w:r>
        <w:t>definitely different</w:t>
      </w:r>
      <w:proofErr w:type="gramEnd"/>
      <w:r>
        <w:t xml:space="preserve">. And Allah wants us to know in Qur'an, the message to the world, the last or the final message to the </w:t>
      </w:r>
      <w:r>
        <w:t>world. From</w:t>
      </w:r>
      <w:r>
        <w:t xml:space="preserve"> G-d, He wants us to know our distinctions, how we distinguish ourselves and our special role that He has assigned us when He created us, what He put into us as creation, created us or assigned us to these separate roles. Allah says in Qur'an that He made man from the dust of the earth or from the ground. He says clay or other things. He also says he made man from water in Qur'an. And in the </w:t>
      </w:r>
      <w:proofErr w:type="gramStart"/>
      <w:r>
        <w:t>Bible</w:t>
      </w:r>
      <w:proofErr w:type="gramEnd"/>
      <w:r>
        <w:t xml:space="preserve"> it says the same thing but not just directly like that. (It) says, and it had been no rain upon the earth and G-d caused it to rain, caused the heavens to rain, and then man was formed of the earth. So </w:t>
      </w:r>
      <w:proofErr w:type="gramStart"/>
      <w:r>
        <w:t>actually</w:t>
      </w:r>
      <w:proofErr w:type="gramEnd"/>
      <w:r>
        <w:t xml:space="preserve"> the miracle of the birth of Jesus Christ to a woman without a man is just to further explain what G-d had already been </w:t>
      </w:r>
      <w:r>
        <w:t>addressing. So</w:t>
      </w:r>
      <w:r>
        <w:t xml:space="preserve"> now here's man made from a woman, not from the earth but from a woman and not with the help of a man. A woman is being made from, a man, pardon me, is being made from a woman without the help of a man, without a man impregnating her, and the man is a spirit from G-d, (Arabic) from G-d, from Allah. So, the man is a spirit from Allah and a word he's a word and a spirit from G-d. And he comes from a woman, not from the earth and not from a man. And this man, please listen carefully, you who want to help us, listen carefully. You are working for us and want to help this community get where Allah wants it to be, where our creator wants it to be. Please listen carefully. This man born with her now, he's different from the other leaders and teachers that had come before him. He's different from the leaders of his time. The leaders of his time cared more about law, legal matters, but he comes not caring so much about legal </w:t>
      </w:r>
      <w:proofErr w:type="gramStart"/>
      <w:r>
        <w:t>matters, but</w:t>
      </w:r>
      <w:proofErr w:type="gramEnd"/>
      <w:r>
        <w:t xml:space="preserve"> caring for the people who are being judged by lawyers, judges, and having their life run by people who are interested in getting obedience. They have missed the purpose of the </w:t>
      </w:r>
      <w:proofErr w:type="gramStart"/>
      <w:r>
        <w:t>law</w:t>
      </w:r>
      <w:proofErr w:type="gramEnd"/>
      <w:r>
        <w:t xml:space="preserve"> and the purpose of the law is that everybody gets their just due. </w:t>
      </w:r>
      <w:proofErr w:type="gramStart"/>
      <w:r>
        <w:t>So</w:t>
      </w:r>
      <w:proofErr w:type="gramEnd"/>
      <w:r>
        <w:t xml:space="preserve"> he reminds them, the people, of how they're neglecting to care, their obligation to care for the suffering in </w:t>
      </w:r>
      <w:proofErr w:type="gramStart"/>
      <w:r>
        <w:t>the society</w:t>
      </w:r>
      <w:proofErr w:type="gramEnd"/>
      <w:r>
        <w:t xml:space="preserve">, et cetera. </w:t>
      </w:r>
      <w:proofErr w:type="gramStart"/>
      <w:r>
        <w:t>So</w:t>
      </w:r>
      <w:proofErr w:type="gramEnd"/>
      <w:r>
        <w:t xml:space="preserve"> here's a man coming with strong sensitivities. Sensitivities that he's born with. G-d created him with these sensitivities from a mother, not from a man and not from the earth, not from the ground. </w:t>
      </w:r>
      <w:proofErr w:type="gramStart"/>
      <w:r>
        <w:t>So</w:t>
      </w:r>
      <w:proofErr w:type="gramEnd"/>
      <w:r>
        <w:t xml:space="preserve"> G-d created him with these </w:t>
      </w:r>
      <w:proofErr w:type="gramStart"/>
      <w:r>
        <w:t>sensitivities</w:t>
      </w:r>
      <w:proofErr w:type="gramEnd"/>
      <w:r>
        <w:t xml:space="preserve"> and he is speaking with these concerns for the suffering people of the world and obligating the leaders to look at their neglect so that something will be done about it. Now, you sisters, you don't have to have another Jesus Christ to be born to address the trouble that you see in our society and in this world. That is not given there to say that G-d's going to pass that responsibility to men. It's given there to say to the men, if you neglect to have the sensitivities for G-d's creatures that you should have, G-d will produce through a woman and not through you, one that will. </w:t>
      </w:r>
      <w:proofErr w:type="gramStart"/>
      <w:r>
        <w:t>So</w:t>
      </w:r>
      <w:proofErr w:type="gramEnd"/>
      <w:r>
        <w:t xml:space="preserve"> you don't have to have another Jesus Christ. G-d needed that miracle only once. You know you already have what G-d created Jesus to have. He got it from </w:t>
      </w:r>
      <w:proofErr w:type="gramStart"/>
      <w:r>
        <w:t>you!.</w:t>
      </w:r>
      <w:proofErr w:type="gramEnd"/>
      <w:r>
        <w:t xml:space="preserve"> So that's your role in society. Your role is to speak to </w:t>
      </w:r>
      <w:proofErr w:type="gramStart"/>
      <w:r>
        <w:t>males</w:t>
      </w:r>
      <w:proofErr w:type="gramEnd"/>
      <w:r>
        <w:t xml:space="preserve"> neglect of duty in the society of human beings. You're our </w:t>
      </w:r>
      <w:proofErr w:type="gramStart"/>
      <w:r>
        <w:t>mothers</w:t>
      </w:r>
      <w:proofErr w:type="gramEnd"/>
      <w:r>
        <w:t xml:space="preserve"> and you are to protect </w:t>
      </w:r>
      <w:proofErr w:type="gramStart"/>
      <w:r>
        <w:t>the life</w:t>
      </w:r>
      <w:proofErr w:type="gramEnd"/>
      <w:r>
        <w:t xml:space="preserve">. You give us the life and </w:t>
      </w:r>
      <w:proofErr w:type="gramStart"/>
      <w:r>
        <w:t>you're are</w:t>
      </w:r>
      <w:proofErr w:type="gramEnd"/>
      <w:r>
        <w:t xml:space="preserve"> to protect </w:t>
      </w:r>
      <w:proofErr w:type="gramStart"/>
      <w:r>
        <w:t>the life</w:t>
      </w:r>
      <w:proofErr w:type="gramEnd"/>
      <w:r>
        <w:t xml:space="preserve">. Our men are created to work the field, to fight the wars, et cetera. You are the guardians of the sanctuary of life and that's what I see you doing and we are proud of it. Yes, we </w:t>
      </w:r>
      <w:proofErr w:type="gramStart"/>
      <w:r>
        <w:t>are,</w:t>
      </w:r>
      <w:proofErr w:type="gramEnd"/>
      <w:r>
        <w:t xml:space="preserve"> very proud of it. Allahu </w:t>
      </w:r>
      <w:proofErr w:type="spellStart"/>
      <w:r>
        <w:t>akbar</w:t>
      </w:r>
      <w:proofErr w:type="spellEnd"/>
      <w:r>
        <w:t>!</w:t>
      </w:r>
    </w:p>
    <w:p w14:paraId="6C2E94E4" w14:textId="77777777" w:rsidR="00951DAC" w:rsidRDefault="00951DAC" w:rsidP="00951DAC">
      <w:pPr>
        <w:jc w:val="both"/>
      </w:pPr>
      <w:r>
        <w:t xml:space="preserve">Something touchy now for me, I </w:t>
      </w:r>
      <w:proofErr w:type="gramStart"/>
      <w:r>
        <w:t>have to</w:t>
      </w:r>
      <w:proofErr w:type="gramEnd"/>
      <w:r>
        <w:t xml:space="preserve"> talk to your sisters about, I had to compliment you first. I wish I had </w:t>
      </w:r>
      <w:proofErr w:type="gramStart"/>
      <w:r>
        <w:t>wrote</w:t>
      </w:r>
      <w:proofErr w:type="gramEnd"/>
      <w:r>
        <w:t xml:space="preserve"> a poem, it would've been easier for me to say it in musical language. Now, men have an obligation to women. Women have an obligation to men and Allah wants </w:t>
      </w:r>
      <w:r>
        <w:lastRenderedPageBreak/>
        <w:t xml:space="preserve">us to know our obligation to each other and Allah, if we would just have faith in His words and really, the trust, we would get the benefit that He has in it for us. But most of us males, we miss the sensitivities and females they are too troubled to have their souls open up </w:t>
      </w:r>
      <w:proofErr w:type="gramStart"/>
      <w:r>
        <w:t>to</w:t>
      </w:r>
      <w:proofErr w:type="gramEnd"/>
      <w:r>
        <w:t xml:space="preserve"> many things that Allah is saying to them. And no women that I know on this earth are more troubled than </w:t>
      </w:r>
      <w:proofErr w:type="gramStart"/>
      <w:r>
        <w:t>African-American</w:t>
      </w:r>
      <w:proofErr w:type="gramEnd"/>
      <w:r>
        <w:t xml:space="preserve"> women. Yes, you don't only carry a past that should have wiped us out as human beings.</w:t>
      </w:r>
    </w:p>
    <w:p w14:paraId="5212E0CB" w14:textId="3E9A893F" w:rsidR="00951DAC" w:rsidRDefault="00951DAC" w:rsidP="00951DAC">
      <w:pPr>
        <w:jc w:val="both"/>
      </w:pPr>
      <w:r>
        <w:t xml:space="preserve">It really was so horrible, it should have annihilated us as human beings and should have left nothing but animals, animals running around here. But it didn't. G-d made the human soul more powerful than all the trouble the world can make for it. Yes, Allahu </w:t>
      </w:r>
      <w:proofErr w:type="spellStart"/>
      <w:r>
        <w:t>akbar</w:t>
      </w:r>
      <w:proofErr w:type="spellEnd"/>
      <w:r>
        <w:t xml:space="preserve">! But sisters, your male is feared now but was feared much more during the times of slavery and during the time of discrimination in this country, separation of the races, much more feared. Feared mainly because of the bad treatment to our people that we suffered under white rule or white supremacy and that kind of idea, thinking in the people. A white man, even the ignorant white man, felt like a black woman is first a white man's woman and then second, a black man's woman. Even the ignorant ones thought that, and we black men, we registered that treatment of us, that disrespect for us as our woman's man and we still register it. It's not </w:t>
      </w:r>
      <w:proofErr w:type="gramStart"/>
      <w:r>
        <w:t>near</w:t>
      </w:r>
      <w:proofErr w:type="gramEnd"/>
      <w:r>
        <w:t xml:space="preserve"> as bad as it was, it's going away, but we still register that. It's going away in America, but in the international world it's still there. Yeah, they'll be the last ones to come around. </w:t>
      </w:r>
      <w:proofErr w:type="gramStart"/>
      <w:r>
        <w:t>So</w:t>
      </w:r>
      <w:proofErr w:type="gramEnd"/>
      <w:r>
        <w:t xml:space="preserve"> women, our women need to see our man as the Southern </w:t>
      </w:r>
      <w:proofErr w:type="gramStart"/>
      <w:r>
        <w:t>African-American</w:t>
      </w:r>
      <w:proofErr w:type="gramEnd"/>
      <w:r>
        <w:t xml:space="preserve"> church woman used to see him. But we stopped seeing him like that because it wasn't encouraged by the parents, (and) passed on to those children. We need to see our man in the history of his suffering. That here's a male that was cheated out of his manhood or had his manhood taken from him, and I am his </w:t>
      </w:r>
      <w:proofErr w:type="gramStart"/>
      <w:r>
        <w:t>woman</w:t>
      </w:r>
      <w:proofErr w:type="gramEnd"/>
      <w:r>
        <w:t xml:space="preserve"> and I owe him my love, my strength and my patience because he is terribly wounded. You forget that now that we say we're free and America is moving </w:t>
      </w:r>
      <w:proofErr w:type="gramStart"/>
      <w:r>
        <w:t>fast</w:t>
      </w:r>
      <w:proofErr w:type="gramEnd"/>
      <w:r>
        <w:t xml:space="preserve"> and life is fast paced and everything. We are busy running out the door with the toilet paper in our hand and our toothbrush in our hand and </w:t>
      </w:r>
      <w:proofErr w:type="gramStart"/>
      <w:r>
        <w:t>have to</w:t>
      </w:r>
      <w:proofErr w:type="gramEnd"/>
      <w:r>
        <w:t xml:space="preserve"> run back to the door and throw it </w:t>
      </w:r>
      <w:proofErr w:type="gramStart"/>
      <w:r>
        <w:t>in</w:t>
      </w:r>
      <w:proofErr w:type="gramEnd"/>
      <w:r>
        <w:t xml:space="preserve"> the door. We're so busy we can't remember anything but what we </w:t>
      </w:r>
      <w:proofErr w:type="gramStart"/>
      <w:r>
        <w:t>have to</w:t>
      </w:r>
      <w:proofErr w:type="gramEnd"/>
      <w:r>
        <w:t xml:space="preserve"> do daily and at certain times of the day, but we need some of </w:t>
      </w:r>
      <w:proofErr w:type="gramStart"/>
      <w:r>
        <w:t>you</w:t>
      </w:r>
      <w:proofErr w:type="gramEnd"/>
      <w:r>
        <w:t xml:space="preserve"> sisters that's free and don't have to be running out the door all the time or at a certain time and going around. Need </w:t>
      </w:r>
      <w:proofErr w:type="gramStart"/>
      <w:r>
        <w:t>you</w:t>
      </w:r>
      <w:proofErr w:type="gramEnd"/>
      <w:r>
        <w:t xml:space="preserve"> sisters to think </w:t>
      </w:r>
      <w:proofErr w:type="gramStart"/>
      <w:r>
        <w:t>on</w:t>
      </w:r>
      <w:proofErr w:type="gramEnd"/>
      <w:r>
        <w:t xml:space="preserve"> our problems. What is lacking in this community leadership and what is lacking in our leaders and how can we, mates of our men, G-d made you mates of your men. How can we </w:t>
      </w:r>
      <w:proofErr w:type="gramStart"/>
      <w:r>
        <w:t>mates</w:t>
      </w:r>
      <w:proofErr w:type="gramEnd"/>
      <w:r>
        <w:t xml:space="preserve"> of our men help this community and help our men? Yes, you need to have a working plan. If he keeps the proper relationship with his woman, he will keep her comfortable with him and she will not be having any thoughts of cheating on </w:t>
      </w:r>
      <w:r>
        <w:t xml:space="preserve">him. </w:t>
      </w:r>
      <w:proofErr w:type="gramStart"/>
      <w:r>
        <w:t>So</w:t>
      </w:r>
      <w:proofErr w:type="gramEnd"/>
      <w:r>
        <w:t xml:space="preserve"> if he'd be the right garment for her, a garment makes you feel good against the cold, the air conditioning, whatever, and it makes you feel protected against exposure. You don't want your privacy exposed. It makes you feel comfortable </w:t>
      </w:r>
      <w:proofErr w:type="gramStart"/>
      <w:r>
        <w:t>to go</w:t>
      </w:r>
      <w:proofErr w:type="gramEnd"/>
      <w:r>
        <w:t xml:space="preserve"> out and </w:t>
      </w:r>
      <w:proofErr w:type="gramStart"/>
      <w:r>
        <w:t>meet</w:t>
      </w:r>
      <w:proofErr w:type="gramEnd"/>
      <w:r>
        <w:t xml:space="preserve"> the public. </w:t>
      </w:r>
      <w:proofErr w:type="gramStart"/>
      <w:r>
        <w:t>So</w:t>
      </w:r>
      <w:proofErr w:type="gramEnd"/>
      <w:r>
        <w:t xml:space="preserve"> if we'd be this for each other, then we'll keep a good decent life. And the honorable Elijah Muhammad said that there are no decent women, there can be no decent men. You are our </w:t>
      </w:r>
      <w:proofErr w:type="gramStart"/>
      <w:r>
        <w:t>mothers</w:t>
      </w:r>
      <w:proofErr w:type="gramEnd"/>
      <w:r>
        <w:t xml:space="preserve">. You taught us what decency was before anybody else did. </w:t>
      </w:r>
      <w:proofErr w:type="gramStart"/>
      <w:r>
        <w:t>So</w:t>
      </w:r>
      <w:proofErr w:type="gramEnd"/>
      <w:r>
        <w:t xml:space="preserve"> if you know your standards of decency, we </w:t>
      </w:r>
      <w:proofErr w:type="gramStart"/>
      <w:r>
        <w:t>fall down</w:t>
      </w:r>
      <w:proofErr w:type="gramEnd"/>
      <w:r>
        <w:t xml:space="preserve"> with you without even thinking There'll only be a very few men blessed by Allah to keep standing if our women drop or lower, their decency, their standards of decency. So be aware of that and don't just live for yourselves. You </w:t>
      </w:r>
      <w:proofErr w:type="gramStart"/>
      <w:r>
        <w:t>have to</w:t>
      </w:r>
      <w:proofErr w:type="gramEnd"/>
      <w:r>
        <w:t xml:space="preserve"> live for this community. You </w:t>
      </w:r>
      <w:proofErr w:type="gramStart"/>
      <w:r>
        <w:t>have to</w:t>
      </w:r>
      <w:proofErr w:type="gramEnd"/>
      <w:r>
        <w:t xml:space="preserve"> live for G-d. When we say live for the community means live for Allah, because it is Allah that entrusted this </w:t>
      </w:r>
      <w:r>
        <w:lastRenderedPageBreak/>
        <w:t>community life to us, revealed it and entrusted it to us. Allah says the man, the men are maintainers of women.</w:t>
      </w:r>
    </w:p>
    <w:p w14:paraId="3946B03A" w14:textId="02FB962B" w:rsidR="00951DAC" w:rsidRDefault="00951DAC" w:rsidP="00951DAC">
      <w:pPr>
        <w:jc w:val="both"/>
      </w:pPr>
      <w:r>
        <w:t xml:space="preserve">But Allah doesn't leave that to say, oh yeah, they're our bosses. Allah qualifies why He has committed these men to be responsible to maintain </w:t>
      </w:r>
      <w:r>
        <w:t>women</w:t>
      </w:r>
      <w:r>
        <w:t xml:space="preserve">. He says </w:t>
      </w:r>
      <w:proofErr w:type="gramStart"/>
      <w:r>
        <w:t>because</w:t>
      </w:r>
      <w:proofErr w:type="gramEnd"/>
      <w:r>
        <w:t xml:space="preserve"> of their amassing of wealth. (If)he's poor, he doesn't fit that picture. He has no money. He doesn't fit that picture. Allah gives the qualifying description, because of their amassing of wealth and powerful physique. See, it doesn't put this man over you in terms of human value or human qualities of intelligence, of morality, or decency, or compassion. No. None of these real, pardon me, qualities in </w:t>
      </w:r>
      <w:proofErr w:type="gramStart"/>
      <w:r>
        <w:t>the human</w:t>
      </w:r>
      <w:proofErr w:type="gramEnd"/>
      <w:r>
        <w:t xml:space="preserve"> life that make </w:t>
      </w:r>
      <w:proofErr w:type="gramStart"/>
      <w:r>
        <w:t>the human</w:t>
      </w:r>
      <w:proofErr w:type="gramEnd"/>
      <w:r>
        <w:t xml:space="preserve"> truly human are even addressed! When it speaks of the man's qualifying qualification to be over women, it mentions nothing but his material achievements or his material wealth they've accumulated and his muscles. You got a man that </w:t>
      </w:r>
      <w:proofErr w:type="spellStart"/>
      <w:r>
        <w:t>ain't</w:t>
      </w:r>
      <w:proofErr w:type="spellEnd"/>
      <w:r>
        <w:t xml:space="preserve"> got no muscles, he </w:t>
      </w:r>
      <w:proofErr w:type="spellStart"/>
      <w:r>
        <w:t>ain't</w:t>
      </w:r>
      <w:proofErr w:type="spellEnd"/>
      <w:r>
        <w:t xml:space="preserve"> got no money, he doesn't qualify to be over you! (Do) you see how powerful revelation is? See how powerful </w:t>
      </w:r>
      <w:proofErr w:type="gramStart"/>
      <w:r>
        <w:t>the revelation</w:t>
      </w:r>
      <w:proofErr w:type="gramEnd"/>
      <w:r>
        <w:t xml:space="preserve"> is? Here, G-d knows how to help you and not disturb your man because see, that's what he thinks of himself as, "Hey, you refusing to do what I asked you to do woman, Hey, hey, you want me to take my Rolls Royce back that I gave you the privilege to drive? </w:t>
      </w:r>
      <w:proofErr w:type="gramStart"/>
      <w:r>
        <w:t>Your</w:t>
      </w:r>
      <w:proofErr w:type="gramEnd"/>
      <w:r>
        <w:t xml:space="preserve"> know your name </w:t>
      </w:r>
      <w:proofErr w:type="spellStart"/>
      <w:r>
        <w:t>ain't</w:t>
      </w:r>
      <w:proofErr w:type="spellEnd"/>
      <w:r>
        <w:t xml:space="preserve"> on it." Now he's using the power of his wealth, right? </w:t>
      </w:r>
      <w:proofErr w:type="gramStart"/>
      <w:r>
        <w:t>Well</w:t>
      </w:r>
      <w:proofErr w:type="gramEnd"/>
      <w:r>
        <w:t xml:space="preserve"> that's what he's conscious of. He's conscious of himself as the provider of the material things and the muscle man. </w:t>
      </w:r>
      <w:proofErr w:type="gramStart"/>
      <w:r>
        <w:t>So</w:t>
      </w:r>
      <w:proofErr w:type="gramEnd"/>
      <w:r>
        <w:t xml:space="preserve"> Allah addresses your needs and your concerns and </w:t>
      </w:r>
      <w:proofErr w:type="gramStart"/>
      <w:r>
        <w:t>slip</w:t>
      </w:r>
      <w:proofErr w:type="gramEnd"/>
      <w:r>
        <w:t xml:space="preserve"> '</w:t>
      </w:r>
      <w:proofErr w:type="spellStart"/>
      <w:r>
        <w:t>em</w:t>
      </w:r>
      <w:proofErr w:type="spellEnd"/>
      <w:r>
        <w:t xml:space="preserve"> in by him by telling him you've got muscles, you got money, you got muscles. But then He's telling you so subtly this man has no superiority over you but his material wealth and his muscles and you know that you didn't have to have G-d tell you that. You just needed G-d to bring it to it from Him, so you won't be going so uncomfortably anymore doing these things that we thought were wrong, I didn't say I did give you a piece of something here. If he wasn't so old, I'd get a strap and whip his............ There are some of '</w:t>
      </w:r>
      <w:proofErr w:type="spellStart"/>
      <w:r>
        <w:t>em</w:t>
      </w:r>
      <w:proofErr w:type="spellEnd"/>
      <w:r>
        <w:t xml:space="preserve"> (who) </w:t>
      </w:r>
      <w:r>
        <w:t>will</w:t>
      </w:r>
      <w:r>
        <w:t xml:space="preserve"> check him right in </w:t>
      </w:r>
      <w:proofErr w:type="gramStart"/>
      <w:r>
        <w:t>the public</w:t>
      </w:r>
      <w:proofErr w:type="gramEnd"/>
      <w:r>
        <w:t xml:space="preserve">, don't care who sees it. I remember a sister, (the)sister passed me, may G-d, give her paradise. She was at my father's house sitting at the table, </w:t>
      </w:r>
      <w:proofErr w:type="gramStart"/>
      <w:r>
        <w:t>walked</w:t>
      </w:r>
      <w:proofErr w:type="gramEnd"/>
      <w:r>
        <w:t xml:space="preserve"> </w:t>
      </w:r>
      <w:proofErr w:type="gramStart"/>
      <w:r>
        <w:t>up side</w:t>
      </w:r>
      <w:proofErr w:type="gramEnd"/>
      <w:r>
        <w:t xml:space="preserve"> by, he was sitting there at the table one day with the official and her husband was a big official too, minister. And she said, "</w:t>
      </w:r>
      <w:proofErr w:type="gramStart"/>
      <w:r>
        <w:t>honey</w:t>
      </w:r>
      <w:proofErr w:type="gramEnd"/>
      <w:r>
        <w:t xml:space="preserve">, shut up! You know you don't know what you're talking about. Just shut up". I mean loud like that at the table. We hadn't seen a woman talk like that at the table. </w:t>
      </w:r>
      <w:proofErr w:type="gramStart"/>
      <w:r>
        <w:t>So</w:t>
      </w:r>
      <w:proofErr w:type="gramEnd"/>
      <w:r>
        <w:t xml:space="preserve"> I'm kind of doing this and looking at my father and wondering what does he say? Just shut up honey. She called him honey, she kept going. </w:t>
      </w:r>
      <w:proofErr w:type="gramStart"/>
      <w:r>
        <w:t>You</w:t>
      </w:r>
      <w:proofErr w:type="gramEnd"/>
      <w:r>
        <w:t xml:space="preserve"> sisters got to learn that too. Even when you're cussing them out, say" Honey!" Don't lose your female skills, feminine skills, don't lose them. So lastly, sisters, Allah obligates you sisters to protect your man's interests. The believing women are those that guard their chastity, remain chase. No matter how much you suspect your husband or your man that's doing wrong, you remain chase and Allah will reward you many, many times over. No matter how the marriage turns out, you remain </w:t>
      </w:r>
      <w:proofErr w:type="gramStart"/>
      <w:r>
        <w:t>chase</w:t>
      </w:r>
      <w:proofErr w:type="gramEnd"/>
      <w:r>
        <w:t xml:space="preserve">. Allah is going to reward you so much that you will thank Allah, that you remained chase. And Allah says, "and the believing women are women who protect their husband's interest in their absence. The husband invests in property, a business or whatever, or he's building a house or acquired a nice apartment for you. Treat it with love and respect. Keep it nice, keep it beautiful and even when he </w:t>
      </w:r>
      <w:proofErr w:type="gramStart"/>
      <w:r>
        <w:t>disappoints</w:t>
      </w:r>
      <w:proofErr w:type="gramEnd"/>
      <w:r>
        <w:t xml:space="preserve"> you still do it. And keep in mind that he's wounded by a long history of abuse and the destruction of his manhood, at least been </w:t>
      </w:r>
      <w:proofErr w:type="gramStart"/>
      <w:r>
        <w:t>took,</w:t>
      </w:r>
      <w:proofErr w:type="gramEnd"/>
      <w:r>
        <w:t xml:space="preserve"> on the part of the superior minded white man to destroy his manhood. Thank you. And let us work together and be protectors of one another. Allahu </w:t>
      </w:r>
      <w:proofErr w:type="spellStart"/>
      <w:r>
        <w:t>akbar</w:t>
      </w:r>
      <w:proofErr w:type="spellEnd"/>
      <w:r>
        <w:t xml:space="preserve">, thank you, thank you, Allahu </w:t>
      </w:r>
      <w:proofErr w:type="spellStart"/>
      <w:r>
        <w:t>akbar</w:t>
      </w:r>
      <w:proofErr w:type="spellEnd"/>
      <w:r>
        <w:t>!</w:t>
      </w:r>
    </w:p>
    <w:p w14:paraId="67E36ACC" w14:textId="77777777" w:rsidR="00951DAC" w:rsidRDefault="00951DAC" w:rsidP="00951DAC">
      <w:pPr>
        <w:keepNext/>
        <w:jc w:val="both"/>
      </w:pPr>
      <w:r>
        <w:lastRenderedPageBreak/>
        <w:t>Speaker 2:</w:t>
      </w:r>
    </w:p>
    <w:p w14:paraId="1A850A20" w14:textId="77777777" w:rsidR="00951DAC" w:rsidRDefault="00951DAC" w:rsidP="00951DAC">
      <w:pPr>
        <w:jc w:val="both"/>
      </w:pPr>
      <w:r>
        <w:t xml:space="preserve">Sisters, we will send a basket around, get everyone </w:t>
      </w:r>
      <w:proofErr w:type="gramStart"/>
      <w:r>
        <w:t>turn</w:t>
      </w:r>
      <w:proofErr w:type="gramEnd"/>
      <w:r>
        <w:t xml:space="preserve"> their questions in. Please </w:t>
      </w:r>
      <w:proofErr w:type="gramStart"/>
      <w:r>
        <w:t>turn</w:t>
      </w:r>
      <w:proofErr w:type="gramEnd"/>
      <w:r>
        <w:t xml:space="preserve"> your questions in. We have sisters coming up and down the aisles. Give them your question and we will ........ as many as we can.</w:t>
      </w:r>
    </w:p>
    <w:p w14:paraId="7CE22452" w14:textId="77777777" w:rsidR="00951DAC" w:rsidRDefault="00951DAC" w:rsidP="00951DAC">
      <w:pPr>
        <w:jc w:val="both"/>
      </w:pPr>
      <w:r>
        <w:t>IWDM:</w:t>
      </w:r>
    </w:p>
    <w:p w14:paraId="0A984E8F" w14:textId="77777777" w:rsidR="00951DAC" w:rsidRDefault="00951DAC" w:rsidP="00951DAC">
      <w:pPr>
        <w:jc w:val="both"/>
      </w:pPr>
      <w:r>
        <w:t xml:space="preserve">Okay, it's a good question for the sisters, for the ........ families, for Muslim families. I'll just read the question and give my reply to it. What can we do with our Muslim children when we as parents cannot afford to put them in a Clara Mohamed school? Well, you can work </w:t>
      </w:r>
      <w:proofErr w:type="gramStart"/>
      <w:r>
        <w:t>to</w:t>
      </w:r>
      <w:proofErr w:type="gramEnd"/>
      <w:r>
        <w:t xml:space="preserve">, if you don't have it, we can work to get our leaders, local </w:t>
      </w:r>
      <w:proofErr w:type="gramStart"/>
      <w:r>
        <w:t>leaders</w:t>
      </w:r>
      <w:proofErr w:type="gramEnd"/>
      <w:r>
        <w:t xml:space="preserve"> to support a tutorial program. It could be every day for an hour or two hours or a weekend school, that could be maybe for six hours one day, just one day a week for six hours. And that would help a lot. That would be a big help. The Muslim children will not be out of touch with Muslim education and Muslim disciplines, so that would help a lot. That's what we are doing, but on a very small scale, right now where I am in the city of Markham, a little city called Markham, Illinois. On every Sunday, I started with the national, pardon me, Dawa education Islamic studies program or education for Dawa, Imam W. Deen Mohammed's method for Dawa.</w:t>
      </w:r>
    </w:p>
    <w:p w14:paraId="100A85AA" w14:textId="53A3FA0D" w:rsidR="00951DAC" w:rsidRDefault="00951DAC" w:rsidP="00951DAC">
      <w:pPr>
        <w:jc w:val="both"/>
      </w:pPr>
      <w:r>
        <w:t xml:space="preserve"> I started with </w:t>
      </w:r>
      <w:proofErr w:type="gramStart"/>
      <w:r>
        <w:t>that</w:t>
      </w:r>
      <w:proofErr w:type="gramEnd"/>
      <w:r>
        <w:t xml:space="preserve"> and I said, well the children are here so why don't we </w:t>
      </w:r>
      <w:proofErr w:type="gramStart"/>
      <w:r>
        <w:t>give them also,</w:t>
      </w:r>
      <w:proofErr w:type="gramEnd"/>
      <w:r>
        <w:t xml:space="preserve"> help for </w:t>
      </w:r>
      <w:proofErr w:type="gramStart"/>
      <w:r>
        <w:t>their</w:t>
      </w:r>
      <w:proofErr w:type="gramEnd"/>
      <w:r>
        <w:t xml:space="preserve"> work that they're doing in the public school. So we offered the parents that were with their children or the parents, the parents for the children that came, pardon me, a course, a tutorial program or course to strengthen them in areas where they're weak in the school, in public school and to give them the kind of education or make the kind of presentation to them that will keep them in touch with Muslim life and the behavior we expect from Muslims. So, it's going very </w:t>
      </w:r>
      <w:proofErr w:type="gramStart"/>
      <w:r>
        <w:t>well</w:t>
      </w:r>
      <w:proofErr w:type="gramEnd"/>
      <w:r>
        <w:t xml:space="preserve"> and we have some very special students in my class. It's going very well. I'm very happy with it. And the course will be made available to all the community after it's completed and it is going to be </w:t>
      </w:r>
      <w:proofErr w:type="gramStart"/>
      <w:r>
        <w:t xml:space="preserve">one </w:t>
      </w:r>
      <w:proofErr w:type="gramEnd"/>
      <w:r>
        <w:t xml:space="preserve">year course for beginners and </w:t>
      </w:r>
      <w:proofErr w:type="gramStart"/>
      <w:r>
        <w:t xml:space="preserve">one </w:t>
      </w:r>
      <w:proofErr w:type="gramEnd"/>
      <w:r>
        <w:t xml:space="preserve">year course, advanced. And we think that'll give a total of two years training for those who continue from advanced and from beginners and go through the advanced program. It'll give a total of two years, which would be, should be equivalent of a two year, strong two year course in Islamic studies, Qur'anic Arabic, life of Muhammed, his tradition, his way, his tradition and our special concerns that we have for that preaching or that teaching in the United States, in our environment here in America. So </w:t>
      </w:r>
      <w:proofErr w:type="gramStart"/>
      <w:r>
        <w:t>Insha’Allah</w:t>
      </w:r>
      <w:proofErr w:type="gramEnd"/>
      <w:r>
        <w:t xml:space="preserve">, I think </w:t>
      </w:r>
      <w:proofErr w:type="spellStart"/>
      <w:proofErr w:type="gramStart"/>
      <w:r>
        <w:t>its</w:t>
      </w:r>
      <w:proofErr w:type="spellEnd"/>
      <w:proofErr w:type="gramEnd"/>
      <w:r>
        <w:t xml:space="preserve"> going very well and we should have a very excellent correspondence course for the whole community once it's completed. But I hope that these other places where we are, where we have Muslims, clusters of Muslim living together, or a center or an Islamic center or a Mosque, I hope that our leaders in these areas too, in other places too will see the need to have a program to assist the children's education, getting education in the public school, to assist it with Islamic education and to assist it with help for them in their courses where they are weak in the courses or in the areas of their studies that they're weak in, where they're weak, pardon me. Because sometimes </w:t>
      </w:r>
      <w:proofErr w:type="gramStart"/>
      <w:r>
        <w:t>teachers, they</w:t>
      </w:r>
      <w:proofErr w:type="gramEnd"/>
      <w:r>
        <w:t xml:space="preserve"> may be well-meaning they may have </w:t>
      </w:r>
      <w:proofErr w:type="gramStart"/>
      <w:r>
        <w:t>beautiful good</w:t>
      </w:r>
      <w:proofErr w:type="gramEnd"/>
      <w:r>
        <w:t xml:space="preserve"> hearts, but they are overburdened </w:t>
      </w:r>
      <w:proofErr w:type="gramStart"/>
      <w:r>
        <w:t>too</w:t>
      </w:r>
      <w:proofErr w:type="gramEnd"/>
      <w:r>
        <w:t xml:space="preserve"> and their life is stressed and they might not be in a situation to reach your child. </w:t>
      </w:r>
      <w:proofErr w:type="gramStart"/>
      <w:r>
        <w:t>So</w:t>
      </w:r>
      <w:proofErr w:type="gramEnd"/>
      <w:r>
        <w:t xml:space="preserve"> we have help, we should work with those children and give '</w:t>
      </w:r>
      <w:proofErr w:type="spellStart"/>
      <w:r>
        <w:t>em</w:t>
      </w:r>
      <w:proofErr w:type="spellEnd"/>
      <w:r>
        <w:t xml:space="preserve"> help and it'll make a big difference for those who need help, it'll make a big difference in school for them. So that's what I hope that could happen. I hope that if they don't have it, we will have tutorial programs, tutoring </w:t>
      </w:r>
      <w:r>
        <w:lastRenderedPageBreak/>
        <w:t xml:space="preserve">our students that are already in public school and full-time students taking a full curriculum or whatever, even high school and give them help in the areas that they need help in </w:t>
      </w:r>
      <w:proofErr w:type="gramStart"/>
      <w:r>
        <w:t>and also</w:t>
      </w:r>
      <w:proofErr w:type="gramEnd"/>
      <w:r>
        <w:t xml:space="preserve"> give them Islamic education.</w:t>
      </w:r>
    </w:p>
    <w:p w14:paraId="7EB689B2" w14:textId="0DD6690F" w:rsidR="00951DAC" w:rsidRDefault="00951DAC" w:rsidP="00951DAC">
      <w:pPr>
        <w:jc w:val="both"/>
      </w:pPr>
      <w:r>
        <w:t xml:space="preserve">Why do you think that the brother goes out and marries non-Muslim woman? </w:t>
      </w:r>
      <w:proofErr w:type="gramStart"/>
      <w:r>
        <w:t>Well</w:t>
      </w:r>
      <w:proofErr w:type="gramEnd"/>
      <w:r>
        <w:t xml:space="preserve"> it could be many reasons. Not one. Don't look for just one reason. One reason, he didn't go out, you chased him out. You sent him out. Now there are many reasons as I said, let me go to what I think is the main reason for our brothers marrying non-Muslim sisters. The brother needs to perceive sex in the context of human life. He needs to see sex in the context of family and social order and human </w:t>
      </w:r>
      <w:proofErr w:type="gramStart"/>
      <w:r>
        <w:t>society,</w:t>
      </w:r>
      <w:proofErr w:type="gramEnd"/>
      <w:r>
        <w:t xml:space="preserve"> he needs to see sex in that picture. And believe me, many of our brothers and sisters never get a chance to really see sex as Allah wants us to see sex. This society influenced by the devil, the Satan, </w:t>
      </w:r>
      <w:r>
        <w:t>Shaytan</w:t>
      </w:r>
      <w:r>
        <w:t xml:space="preserve">, first </w:t>
      </w:r>
      <w:proofErr w:type="gramStart"/>
      <w:r>
        <w:t>made sex</w:t>
      </w:r>
      <w:proofErr w:type="gramEnd"/>
      <w:r>
        <w:t xml:space="preserve"> ugly. This wasn't G-d, this is the world, the devil world </w:t>
      </w:r>
      <w:proofErr w:type="gramStart"/>
      <w:r>
        <w:t>made sex</w:t>
      </w:r>
      <w:proofErr w:type="gramEnd"/>
      <w:r>
        <w:t xml:space="preserve"> ugly, filthy. </w:t>
      </w:r>
      <w:proofErr w:type="gramStart"/>
      <w:r>
        <w:t>So</w:t>
      </w:r>
      <w:proofErr w:type="gramEnd"/>
      <w:r>
        <w:t xml:space="preserve"> we marry in shame, turn out the light. Wait a minute, let me pull the cover up. Sisters, that's not for a natural man. You pull the covers </w:t>
      </w:r>
      <w:proofErr w:type="gramStart"/>
      <w:r>
        <w:t>off,</w:t>
      </w:r>
      <w:proofErr w:type="gramEnd"/>
      <w:r>
        <w:t xml:space="preserve"> you turn the light on! See, the devil's got some of those women out there that's not Muslim, the devil's got them and he's telling them, ignore what the church says, ignore what your religion says. Girl, do your thing. </w:t>
      </w:r>
      <w:proofErr w:type="gramStart"/>
      <w:r>
        <w:t>So</w:t>
      </w:r>
      <w:proofErr w:type="gramEnd"/>
      <w:r>
        <w:t xml:space="preserve"> this brother meets this non- Muslim and she's doing her </w:t>
      </w:r>
      <w:proofErr w:type="gramStart"/>
      <w:r>
        <w:t>thing</w:t>
      </w:r>
      <w:proofErr w:type="gramEnd"/>
      <w:r>
        <w:t xml:space="preserve"> and he come into you, "turn out the light, wait a minute, let me pull the cover up." I think the main reason is that you are just too uptight, and we're going out there to find somebody that could be more comfortable with him to do the things he wants to do. I think that's it most of the time. And the leadership in this community, you all need to give some sex education to this community. Yes, the sisters should have it from the sisters. We still need some MGT training. The sisters should give it to the </w:t>
      </w:r>
      <w:proofErr w:type="gramStart"/>
      <w:r>
        <w:t>sisters</w:t>
      </w:r>
      <w:proofErr w:type="gramEnd"/>
      <w:r>
        <w:t xml:space="preserve"> and the brothers should give it to the brothers. And occasionally the brothers should invite a qualified sister over to speak to the brothers and occasionally the sisters should invite a qualified brother to come over and speak to the sisters. I think most of the problems are due to ignorance. The first one is that we </w:t>
      </w:r>
      <w:proofErr w:type="gramStart"/>
      <w:r>
        <w:t>just</w:t>
      </w:r>
      <w:proofErr w:type="gramEnd"/>
      <w:r>
        <w:t xml:space="preserve"> too stressed, we </w:t>
      </w:r>
      <w:proofErr w:type="gramStart"/>
      <w:r>
        <w:t>too</w:t>
      </w:r>
      <w:proofErr w:type="gramEnd"/>
      <w:r>
        <w:t xml:space="preserve"> burdened.</w:t>
      </w:r>
    </w:p>
    <w:p w14:paraId="3BCD61AF" w14:textId="7CEAE3AB" w:rsidR="00951DAC" w:rsidRDefault="00951DAC" w:rsidP="00951DAC">
      <w:pPr>
        <w:jc w:val="both"/>
      </w:pPr>
      <w:proofErr w:type="gramStart"/>
      <w:r>
        <w:t>The life</w:t>
      </w:r>
      <w:proofErr w:type="gramEnd"/>
      <w:r>
        <w:t xml:space="preserve"> is too demanding </w:t>
      </w:r>
      <w:proofErr w:type="gramStart"/>
      <w:r>
        <w:t>on</w:t>
      </w:r>
      <w:proofErr w:type="gramEnd"/>
      <w:r>
        <w:t xml:space="preserve"> us. The things that we </w:t>
      </w:r>
      <w:proofErr w:type="gramStart"/>
      <w:r>
        <w:t>have to</w:t>
      </w:r>
      <w:proofErr w:type="gramEnd"/>
      <w:r>
        <w:t xml:space="preserve"> do all the time every day, just too demanding on us. So we need those that I said, those that are not having children, you stop having children, you've got your children, they're out of the way now and you got plenty of time and you don't have to go, your situation will permit you to not have to go out to work and work eight hours. When you work eight hours, you need at least four more just to get you ready from the job and ready for </w:t>
      </w:r>
      <w:proofErr w:type="gramStart"/>
      <w:r>
        <w:t>the bed</w:t>
      </w:r>
      <w:proofErr w:type="gramEnd"/>
      <w:r>
        <w:t xml:space="preserve">. </w:t>
      </w:r>
      <w:proofErr w:type="gramStart"/>
      <w:r>
        <w:t>So</w:t>
      </w:r>
      <w:proofErr w:type="gramEnd"/>
      <w:r>
        <w:t xml:space="preserve"> if you work eight hours, you're really working 12. The job (is) </w:t>
      </w:r>
      <w:proofErr w:type="gramStart"/>
      <w:r>
        <w:t>requiring</w:t>
      </w:r>
      <w:proofErr w:type="gramEnd"/>
      <w:r>
        <w:t xml:space="preserve"> 12 hours out of your life or more, or more. </w:t>
      </w:r>
      <w:proofErr w:type="gramStart"/>
      <w:r>
        <w:t>So</w:t>
      </w:r>
      <w:proofErr w:type="gramEnd"/>
      <w:r>
        <w:t xml:space="preserve"> think about that and then you're doing so many other things at home. I feel sorry for your sister, I tell you the truth. And I tell '</w:t>
      </w:r>
      <w:proofErr w:type="spellStart"/>
      <w:r>
        <w:t>em</w:t>
      </w:r>
      <w:proofErr w:type="spellEnd"/>
      <w:r>
        <w:t xml:space="preserve"> that when I'm back home, they'll tell you. </w:t>
      </w:r>
      <w:proofErr w:type="gramStart"/>
      <w:r>
        <w:t>Should</w:t>
      </w:r>
      <w:proofErr w:type="gramEnd"/>
      <w:r>
        <w:t xml:space="preserve"> always tell them </w:t>
      </w:r>
      <w:r>
        <w:t>that. I</w:t>
      </w:r>
      <w:r>
        <w:t xml:space="preserve"> </w:t>
      </w:r>
      <w:proofErr w:type="gramStart"/>
      <w:r>
        <w:t>meet</w:t>
      </w:r>
      <w:proofErr w:type="gramEnd"/>
      <w:r>
        <w:t xml:space="preserve"> a young lady in her twenties, younger, young twenties, early twenties or younger. She finished high school, still going to college, or junior college to get her education and she's still taking care of two or three children. I say, you're super. She </w:t>
      </w:r>
      <w:proofErr w:type="gramStart"/>
      <w:r>
        <w:t>say</w:t>
      </w:r>
      <w:proofErr w:type="gramEnd"/>
      <w:r>
        <w:t xml:space="preserve">, may I be off next week? Take off </w:t>
      </w:r>
      <w:proofErr w:type="gramStart"/>
      <w:r>
        <w:t>every</w:t>
      </w:r>
      <w:proofErr w:type="gramEnd"/>
      <w:r>
        <w:t xml:space="preserve"> time you want. You are super. Yes. Can I do my homework while I'm on the job here if my work is not too demanding on me? You are welcome. Yes. </w:t>
      </w:r>
      <w:proofErr w:type="gramStart"/>
      <w:r>
        <w:t>So</w:t>
      </w:r>
      <w:proofErr w:type="gramEnd"/>
      <w:r>
        <w:t xml:space="preserve"> we need sensitive women who can look at these problems we're having and come up with answers and then help the leadership establish what we need to service our community. You are making </w:t>
      </w:r>
      <w:proofErr w:type="gramStart"/>
      <w:r>
        <w:t>progress</w:t>
      </w:r>
      <w:proofErr w:type="gramEnd"/>
      <w:r>
        <w:t xml:space="preserve"> but we still need more. A big legged woman in your mini skirt, in your home, if you know that's what he likes, big legged woman, put on your mini skirt! That song is terrific, when he </w:t>
      </w:r>
      <w:proofErr w:type="gramStart"/>
      <w:r>
        <w:t>said</w:t>
      </w:r>
      <w:proofErr w:type="gramEnd"/>
      <w:r>
        <w:t xml:space="preserve">, but </w:t>
      </w:r>
      <w:proofErr w:type="gramStart"/>
      <w:r>
        <w:t>don't</w:t>
      </w:r>
      <w:proofErr w:type="gramEnd"/>
      <w:r>
        <w:t xml:space="preserve"> make me feel ashamed or indecent one other, he said, but </w:t>
      </w:r>
      <w:proofErr w:type="gramStart"/>
      <w:r>
        <w:t>don't</w:t>
      </w:r>
      <w:proofErr w:type="gramEnd"/>
      <w:r>
        <w:t xml:space="preserve"> make </w:t>
      </w:r>
      <w:r>
        <w:lastRenderedPageBreak/>
        <w:t xml:space="preserve">me feel ashamed or something like that, Indecent. I think he said indecent but </w:t>
      </w:r>
      <w:proofErr w:type="gramStart"/>
      <w:r>
        <w:t>don't</w:t>
      </w:r>
      <w:proofErr w:type="gramEnd"/>
      <w:r>
        <w:t xml:space="preserve"> make me feel indecent. </w:t>
      </w:r>
      <w:proofErr w:type="gramStart"/>
      <w:r>
        <w:t>So</w:t>
      </w:r>
      <w:proofErr w:type="gramEnd"/>
      <w:r>
        <w:t xml:space="preserve"> you've got to know how to take care of a man and share with him your charms and still uphold before him human decency. Are Muslims allowed to donate their organs? But you know what I tell </w:t>
      </w:r>
      <w:proofErr w:type="gramStart"/>
      <w:r>
        <w:t>people,</w:t>
      </w:r>
      <w:proofErr w:type="gramEnd"/>
      <w:r>
        <w:t xml:space="preserve"> I didn't give myself these organs so when I </w:t>
      </w:r>
      <w:proofErr w:type="gramStart"/>
      <w:r>
        <w:t>die</w:t>
      </w:r>
      <w:proofErr w:type="gramEnd"/>
      <w:r>
        <w:t xml:space="preserve"> I don't know what's going to happen to them. I didn't give '</w:t>
      </w:r>
      <w:proofErr w:type="spellStart"/>
      <w:r>
        <w:t>em</w:t>
      </w:r>
      <w:proofErr w:type="spellEnd"/>
      <w:r>
        <w:t xml:space="preserve"> to myself, and when I </w:t>
      </w:r>
      <w:proofErr w:type="gramStart"/>
      <w:r>
        <w:t>die</w:t>
      </w:r>
      <w:proofErr w:type="gramEnd"/>
      <w:r>
        <w:t xml:space="preserve"> I don't know what's going to happen to them. If I die and somebody </w:t>
      </w:r>
      <w:proofErr w:type="gramStart"/>
      <w:r>
        <w:t>used</w:t>
      </w:r>
      <w:proofErr w:type="gramEnd"/>
      <w:r>
        <w:t xml:space="preserve"> my organs to save another human being's life, that's fine with me. But to sign something? No, because the world is not that straight. The world is crooked and there's still enough crooks around to make sure they get your organs. Oh, when they need an organ, that's an important person we </w:t>
      </w:r>
      <w:proofErr w:type="gramStart"/>
      <w:r>
        <w:t>got</w:t>
      </w:r>
      <w:proofErr w:type="gramEnd"/>
      <w:r>
        <w:t xml:space="preserve"> here. Here's is one signed </w:t>
      </w:r>
      <w:proofErr w:type="gramStart"/>
      <w:r>
        <w:t>up</w:t>
      </w:r>
      <w:proofErr w:type="gramEnd"/>
      <w:r>
        <w:t xml:space="preserve"> and she comes across this stop light every day at this time. So, put someone in a big heavy vehicle that takes steam to the construction site and make sure when you hit her, she's ready for us. I'm telling you it pays you to be suspicious. Yeah, don't trust this world, trust G-d and don't be against donating organs, but know that this world is not safe enough for poor people, black people, people of little importance, white or any other color, to sign up to donate organs. If they've got an important person, and they want some organs, you're going to die of an </w:t>
      </w:r>
      <w:proofErr w:type="gramStart"/>
      <w:r>
        <w:t>accident</w:t>
      </w:r>
      <w:proofErr w:type="gramEnd"/>
      <w:r>
        <w:t xml:space="preserve"> and nobody will ever know it. Somebody, not you, somebody that signed up is going to die in an accident or something and nobody will ever know it. Follow your conscience. That's what you do. You follow your conscience. If the people you're talking to, you feel they're trustworthy and you feel comfortable </w:t>
      </w:r>
      <w:proofErr w:type="gramStart"/>
      <w:r>
        <w:t>to do</w:t>
      </w:r>
      <w:proofErr w:type="gramEnd"/>
      <w:r>
        <w:t xml:space="preserve"> it, do it. Follow your conscience.</w:t>
      </w:r>
    </w:p>
    <w:p w14:paraId="51293F54" w14:textId="77777777" w:rsidR="00951DAC" w:rsidRDefault="00951DAC" w:rsidP="00951DAC">
      <w:pPr>
        <w:jc w:val="both"/>
      </w:pPr>
      <w:r>
        <w:t xml:space="preserve"> No, this is the kind that we want. She doesn't </w:t>
      </w:r>
      <w:proofErr w:type="gramStart"/>
      <w:r>
        <w:t>want,</w:t>
      </w:r>
      <w:proofErr w:type="gramEnd"/>
      <w:r>
        <w:t xml:space="preserve"> she respects me too much to have me read this and respond to this. But this is the kind (question) we want. If marriage is one half of the religion, deen, religion, why do Muslim brothers get so scared to approach sisters? Because you're human and that's very important. You don't want to be turned down. You're scared because you don't want to have her say no. You don't want that embarrassing feeling. You don't want that pain, that hurt. That's why he's scared to approach. You don't have enough confidence in yourself. I was like that. Still like that, I guess, but I know how to fake it. I can </w:t>
      </w:r>
      <w:proofErr w:type="gramStart"/>
      <w:r>
        <w:t>fake,</w:t>
      </w:r>
      <w:proofErr w:type="gramEnd"/>
      <w:r>
        <w:t xml:space="preserve"> I can fake courage. And I </w:t>
      </w:r>
      <w:proofErr w:type="gramStart"/>
      <w:r>
        <w:t>tell</w:t>
      </w:r>
      <w:proofErr w:type="gramEnd"/>
      <w:r>
        <w:t xml:space="preserve"> you what's causing me to fake courage. I used to go to dances, wasn't allowed to do in the Nation of Islam, but I sneak and did it. And I noticed one of my friends from the neighborhood, he'd walk up to a girl, I'm going up there all shy and timid. May I have this dance? He'd walk up there and grab her arm and pull her to the dance floor, grab her arm, just pull her to the dance floor. She'd go right on the dance floor with him and some of '</w:t>
      </w:r>
      <w:proofErr w:type="spellStart"/>
      <w:r>
        <w:t>em</w:t>
      </w:r>
      <w:proofErr w:type="spellEnd"/>
      <w:r>
        <w:t xml:space="preserve"> would say ugly things to the girl, </w:t>
      </w:r>
      <w:proofErr w:type="gramStart"/>
      <w:r>
        <w:t>Hey</w:t>
      </w:r>
      <w:proofErr w:type="gramEnd"/>
      <w:r>
        <w:t xml:space="preserve">, so and so and so, come on over here. And they go along with it. Now you may say, well that's cheapens a woman to go along with a man insulting her like that. But it cheapens a woman more to have a little flimsy sissy walk up to her. Our woman </w:t>
      </w:r>
      <w:proofErr w:type="gramStart"/>
      <w:r>
        <w:t>are</w:t>
      </w:r>
      <w:proofErr w:type="gramEnd"/>
      <w:r>
        <w:t xml:space="preserve"> looking for strength in our men and it's missing so often that our woman would rather have an insulting strong man come up to her than to have a little flimsy sissy. "May I have this dance? "Girl, what's happening?" Start talking to her friend. Now the other part of this question - is all sex haram in Islam? </w:t>
      </w:r>
      <w:proofErr w:type="gramStart"/>
      <w:r>
        <w:t>Well</w:t>
      </w:r>
      <w:proofErr w:type="gramEnd"/>
      <w:r>
        <w:t xml:space="preserve"> was it haram before you learned about it? Was it haram before you learned that it existed? </w:t>
      </w:r>
      <w:proofErr w:type="gramStart"/>
      <w:r>
        <w:t>That</w:t>
      </w:r>
      <w:proofErr w:type="gramEnd"/>
      <w:r>
        <w:t xml:space="preserve"> people do </w:t>
      </w:r>
      <w:proofErr w:type="gramStart"/>
      <w:r>
        <w:t>that?</w:t>
      </w:r>
      <w:proofErr w:type="gramEnd"/>
      <w:r>
        <w:t xml:space="preserve"> </w:t>
      </w:r>
      <w:proofErr w:type="gramStart"/>
      <w:r>
        <w:t>Well</w:t>
      </w:r>
      <w:proofErr w:type="gramEnd"/>
      <w:r>
        <w:t xml:space="preserve"> it's still haram, not only in Islam, </w:t>
      </w:r>
      <w:proofErr w:type="gramStart"/>
      <w:r>
        <w:t>it's</w:t>
      </w:r>
      <w:proofErr w:type="gramEnd"/>
      <w:r>
        <w:t xml:space="preserve"> haram in decent humanity.</w:t>
      </w:r>
    </w:p>
    <w:p w14:paraId="366F61AB" w14:textId="77777777" w:rsidR="00951DAC" w:rsidRDefault="00951DAC" w:rsidP="00951DAC">
      <w:pPr>
        <w:jc w:val="both"/>
      </w:pPr>
      <w:proofErr w:type="gramStart"/>
      <w:r>
        <w:t>Well</w:t>
      </w:r>
      <w:proofErr w:type="gramEnd"/>
      <w:r>
        <w:t xml:space="preserve"> that's Satan is something. Can we marry non-believing men? This is a sister asking can sisters marry non-believing </w:t>
      </w:r>
      <w:proofErr w:type="gramStart"/>
      <w:r>
        <w:t>men?</w:t>
      </w:r>
      <w:proofErr w:type="gramEnd"/>
      <w:r>
        <w:t xml:space="preserve"> You shouldn't. You shouldn't. If you're interested in a non-believing man, try to have a situation made for him to be introduced to Islam and hope that he'll become a believing man in Islam. No, we shouldn't do it. If he is a strong believer in G-</w:t>
      </w:r>
      <w:r>
        <w:lastRenderedPageBreak/>
        <w:t xml:space="preserve">d and a decent person, a very decent person, and </w:t>
      </w:r>
      <w:proofErr w:type="gramStart"/>
      <w:r>
        <w:t>have</w:t>
      </w:r>
      <w:proofErr w:type="gramEnd"/>
      <w:r>
        <w:t xml:space="preserve"> no problem with you in your religion, he likes you in your religion, he's not interested in taking you out of your religion. If you really love him and you all really loving one another, I </w:t>
      </w:r>
      <w:proofErr w:type="gramStart"/>
      <w:r>
        <w:t>would</w:t>
      </w:r>
      <w:proofErr w:type="gramEnd"/>
      <w:r>
        <w:t xml:space="preserve"> say accept it because he is a believing man.</w:t>
      </w:r>
    </w:p>
    <w:p w14:paraId="6A02A307" w14:textId="77777777" w:rsidR="00951DAC" w:rsidRDefault="00951DAC" w:rsidP="00951DAC">
      <w:pPr>
        <w:jc w:val="both"/>
      </w:pPr>
      <w:r>
        <w:t xml:space="preserve">Okay. There are </w:t>
      </w:r>
      <w:proofErr w:type="gramStart"/>
      <w:r>
        <w:t>many of</w:t>
      </w:r>
      <w:proofErr w:type="gramEnd"/>
      <w:r>
        <w:t xml:space="preserve"> families who have special needs for their children in education, especially in public school and you </w:t>
      </w:r>
      <w:proofErr w:type="gramStart"/>
      <w:r>
        <w:t>have to</w:t>
      </w:r>
      <w:proofErr w:type="gramEnd"/>
      <w:r>
        <w:t xml:space="preserve"> try to find a situation in the public school system. Many </w:t>
      </w:r>
      <w:proofErr w:type="gramStart"/>
      <w:r>
        <w:t>times</w:t>
      </w:r>
      <w:proofErr w:type="gramEnd"/>
      <w:r>
        <w:t xml:space="preserve"> there are situations or provisions in the public school system that you are unaware of. So if you have a child in public school that has special needs, don't give up on public school without inquiring to see if the public school system offers what you need for your child in some other school or in some other program that you have to send the child to in addition to the regular school program. And if you don't find it there, then </w:t>
      </w:r>
      <w:proofErr w:type="gramStart"/>
      <w:r>
        <w:t>get</w:t>
      </w:r>
      <w:proofErr w:type="gramEnd"/>
      <w:r>
        <w:t xml:space="preserve"> with the leaders of this community. How are we going to go if we don't come to each other and try to get and do what we ought to do or have what we ought to have for this community. You can't work like that. You've got to bring all your needs, you've got to bring those serious needs to the community, to the leaders of the community and see what can be done. So, see what the community can do. If you can't find provisions in the public school system.</w:t>
      </w:r>
    </w:p>
    <w:p w14:paraId="02352F72" w14:textId="7965809C" w:rsidR="00951DAC" w:rsidRDefault="00951DAC" w:rsidP="00951DAC">
      <w:pPr>
        <w:jc w:val="both"/>
      </w:pPr>
      <w:r>
        <w:t xml:space="preserve">The veil, covering the face. We've addressed this so many times. The veil was before </w:t>
      </w:r>
      <w:proofErr w:type="gramStart"/>
      <w:r>
        <w:t>Islam</w:t>
      </w:r>
      <w:proofErr w:type="gramEnd"/>
      <w:r>
        <w:t xml:space="preserve"> and it was practiced </w:t>
      </w:r>
      <w:proofErr w:type="gramStart"/>
      <w:r>
        <w:t>by,</w:t>
      </w:r>
      <w:proofErr w:type="gramEnd"/>
      <w:r>
        <w:t xml:space="preserve"> the oldest record of the veil in any society is the record of the veil being worn in myth by the </w:t>
      </w:r>
      <w:r>
        <w:t>go</w:t>
      </w:r>
      <w:r>
        <w:t xml:space="preserve">ddess Isis. She wore the veil. The next oldest veil is the veil of salami who was dancing to dance to behead, who was that? John the Baptist. John the Baptist. And she was veiled in several </w:t>
      </w:r>
      <w:proofErr w:type="gramStart"/>
      <w:r>
        <w:t>veils</w:t>
      </w:r>
      <w:proofErr w:type="gramEnd"/>
      <w:r>
        <w:t xml:space="preserve"> and she was taking the veils off to tempt him. And </w:t>
      </w:r>
      <w:proofErr w:type="gramStart"/>
      <w:r>
        <w:t>actually</w:t>
      </w:r>
      <w:proofErr w:type="gramEnd"/>
      <w:r>
        <w:t xml:space="preserve"> what it meant was temptation and tempting him to indecency is what was cutting his head off. There wasn't anybody cutting his head off. She was </w:t>
      </w:r>
      <w:proofErr w:type="gramStart"/>
      <w:r>
        <w:t>actually cutting</w:t>
      </w:r>
      <w:proofErr w:type="gramEnd"/>
      <w:r>
        <w:t xml:space="preserve"> his head off when she was tempting him with her body by taking off veils, four at a time. It was strip tease, that's all. Salami did a strip tease and took John the Baptist's head. Isn't that something. Well, that's warning our men, isn't it? It's warning our men. It's good. How's our time? Oh, oh, no time. 10 more minutes, then we </w:t>
      </w:r>
      <w:proofErr w:type="gramStart"/>
      <w:r>
        <w:t>have to</w:t>
      </w:r>
      <w:proofErr w:type="gramEnd"/>
      <w:r>
        <w:t xml:space="preserve"> leave, 10 more minutes.</w:t>
      </w:r>
    </w:p>
    <w:p w14:paraId="4D69CB1B" w14:textId="77777777" w:rsidR="00951DAC" w:rsidRDefault="00951DAC" w:rsidP="00951DAC">
      <w:pPr>
        <w:jc w:val="both"/>
      </w:pPr>
      <w:r>
        <w:t xml:space="preserve">Okay. How do you go about letting him know you are interested in him? </w:t>
      </w:r>
      <w:proofErr w:type="gramStart"/>
      <w:r>
        <w:t>So</w:t>
      </w:r>
      <w:proofErr w:type="gramEnd"/>
      <w:r>
        <w:t xml:space="preserve"> a sister's interested in a </w:t>
      </w:r>
      <w:proofErr w:type="gramStart"/>
      <w:r>
        <w:t>brother</w:t>
      </w:r>
      <w:proofErr w:type="gramEnd"/>
      <w:r>
        <w:t xml:space="preserve"> and she wants to know how she should go about letting him know she's interested in him. If he has a mother that loves him and cares about him, </w:t>
      </w:r>
      <w:proofErr w:type="gramStart"/>
      <w:r>
        <w:t>sister's</w:t>
      </w:r>
      <w:proofErr w:type="gramEnd"/>
      <w:r>
        <w:t xml:space="preserve"> should go to his mother, tell his mother. A brother </w:t>
      </w:r>
      <w:proofErr w:type="gramStart"/>
      <w:r>
        <w:t>In</w:t>
      </w:r>
      <w:proofErr w:type="gramEnd"/>
      <w:r>
        <w:t xml:space="preserve"> the same situation, the brother should go, If the father loves his son and cares about his interest, </w:t>
      </w:r>
      <w:proofErr w:type="gramStart"/>
      <w:r>
        <w:t>brother's</w:t>
      </w:r>
      <w:proofErr w:type="gramEnd"/>
      <w:r>
        <w:t xml:space="preserve"> should go to the father, sisters go to the mother. If you can't, if the mother's unfit, and that happens often in this society, you can't go to the mother, even if she is Muslim, she might not be fit for you to go to with your problem, with this interest. Find some member of the family, close to him that loves and cares about him to go to. If you can't find a family member, find an associate or a friend that's close to him that you can go to, don't go directly to him.</w:t>
      </w:r>
    </w:p>
    <w:p w14:paraId="6EA1A878" w14:textId="77777777" w:rsidR="00951DAC" w:rsidRDefault="00951DAC" w:rsidP="00951DAC">
      <w:pPr>
        <w:jc w:val="both"/>
      </w:pPr>
      <w:r>
        <w:t xml:space="preserve">I know why you didn't want me to answer this. You want to answer this? </w:t>
      </w:r>
      <w:proofErr w:type="gramStart"/>
      <w:r>
        <w:t>Yes</w:t>
      </w:r>
      <w:proofErr w:type="gramEnd"/>
      <w:r>
        <w:t xml:space="preserve"> you do, you want to beat up on her? I'm just using you. Okay. I'm using you because I don't want to say, I want to beat up on her, but if I was her daddy or oldest brother, I would tell her that we're going to give you </w:t>
      </w:r>
      <w:proofErr w:type="gramStart"/>
      <w:r>
        <w:t>a good</w:t>
      </w:r>
      <w:proofErr w:type="gramEnd"/>
      <w:r>
        <w:t xml:space="preserve"> whipping if you don't do the right thing. Now, here's her question. What should a sister do when she works two jobs, does all she can to please her husband, prays to Allah when they have difficulty and the husband still goes out and cheats on her. She </w:t>
      </w:r>
      <w:proofErr w:type="gramStart"/>
      <w:r>
        <w:lastRenderedPageBreak/>
        <w:t>still remains</w:t>
      </w:r>
      <w:proofErr w:type="gramEnd"/>
      <w:r>
        <w:t xml:space="preserve"> faithful. Even after she catches her spouse. She still prays to Allah for help. She gives her all and then some. What should she do? She should let her oldest brother or father whip her, Butt with a heavy strap until he breaks your spirit and just break down and cry like a little baby. That's what she should do. You should get a big whipping. You are insulting the precious human life of a woman that Allah gave you. You are insulting it. You are cheapening it, you are making it nothing, and you deserve the punishment you're getting from that man. You are making yourself unfit for any other man.</w:t>
      </w:r>
    </w:p>
    <w:p w14:paraId="4AC8F662" w14:textId="77777777" w:rsidR="00951DAC" w:rsidRDefault="00951DAC" w:rsidP="00951DAC">
      <w:pPr>
        <w:jc w:val="both"/>
      </w:pPr>
      <w:r>
        <w:t xml:space="preserve">Okay, here's a question you should bring to your imam, your local leader here or wherever you are, take this question to your Imam. I shouldn't answer this question </w:t>
      </w:r>
      <w:proofErr w:type="gramStart"/>
      <w:r>
        <w:t>for</w:t>
      </w:r>
      <w:proofErr w:type="gramEnd"/>
      <w:r>
        <w:t xml:space="preserve"> you. Is it okay to get some of the rich Sheikhs around the world to help support Clara Muhammad Schools? We've got less than five minutes left. Less than five minutes.</w:t>
      </w:r>
    </w:p>
    <w:p w14:paraId="1AA0F1EF" w14:textId="77777777" w:rsidR="00951DAC" w:rsidRDefault="00951DAC" w:rsidP="00951DAC">
      <w:pPr>
        <w:jc w:val="both"/>
      </w:pPr>
      <w:r>
        <w:t xml:space="preserve">What about younger males in the community? How can we help them? There are many ways to help them. First, make sure they're aware that all the positions held now by older men, by older males, pardon me, are going to be vacant one day. And we expect Allah to bless us with some of them to be good replacements or good </w:t>
      </w:r>
      <w:proofErr w:type="gramStart"/>
      <w:r>
        <w:t>persons</w:t>
      </w:r>
      <w:proofErr w:type="gramEnd"/>
      <w:r>
        <w:t xml:space="preserve"> to follow their leaders now in office, in those offices, and we pray Allah bless us with even better than we have now. Each generation should produce better. </w:t>
      </w:r>
      <w:proofErr w:type="gramStart"/>
      <w:r>
        <w:t>So</w:t>
      </w:r>
      <w:proofErr w:type="gramEnd"/>
      <w:r>
        <w:t xml:space="preserve"> if they're told that every generation, we are expecting it to be better than the generation that's passing away. We should tell our males that and let them know that if not them, someone one of their age is going to have to fill these positions when age catches up with us and we're gone. Tell them that </w:t>
      </w:r>
      <w:proofErr w:type="gramStart"/>
      <w:r>
        <w:t>firstly</w:t>
      </w:r>
      <w:proofErr w:type="gramEnd"/>
      <w:r>
        <w:t>. But then seek one of these organizations that are servicing the needs of our community and seek the one that will have the room in the program, room on their agenda, for our young males, the needs of our young males, and put your heads together and do the best you can for your community, for your old men and for your young men.</w:t>
      </w:r>
    </w:p>
    <w:p w14:paraId="137283E7"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5EE77" w14:textId="77777777" w:rsidR="000D3845" w:rsidRDefault="000D3845" w:rsidP="007E7A5E">
      <w:r>
        <w:separator/>
      </w:r>
    </w:p>
  </w:endnote>
  <w:endnote w:type="continuationSeparator" w:id="0">
    <w:p w14:paraId="2118F113" w14:textId="77777777" w:rsidR="000D3845" w:rsidRDefault="000D3845"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1FB437FF"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5FD4E603"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2F2F6" w14:textId="77777777" w:rsidR="000D3845" w:rsidRDefault="000D3845" w:rsidP="007E7A5E">
      <w:r>
        <w:separator/>
      </w:r>
    </w:p>
  </w:footnote>
  <w:footnote w:type="continuationSeparator" w:id="0">
    <w:p w14:paraId="118CA9BE" w14:textId="77777777" w:rsidR="000D3845" w:rsidRDefault="000D3845"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951DAC"/>
    <w:rsid w:val="00037705"/>
    <w:rsid w:val="0006009B"/>
    <w:rsid w:val="00063736"/>
    <w:rsid w:val="00065192"/>
    <w:rsid w:val="00094E84"/>
    <w:rsid w:val="000D3845"/>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74751"/>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51DAC"/>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C1ECD"/>
  <w15:docId w15:val="{E4EA5B8D-22CC-49EC-AAEA-7AACD87C9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6</TotalTime>
  <Pages>13</Pages>
  <Words>7352</Words>
  <Characters>41912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2025-09-25T02:07:00Z</dcterms:created>
  <dcterms:modified xsi:type="dcterms:W3CDTF">2025-09-25T02:13:00Z</dcterms:modified>
</cp:coreProperties>
</file>