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6AD67" w14:textId="468A05E3" w:rsidR="00593ECC" w:rsidRPr="00593ECC" w:rsidRDefault="00856A8A" w:rsidP="00896E9D">
      <w:pPr>
        <w:pStyle w:val="Heading1"/>
        <w:rPr>
          <w:sz w:val="32"/>
        </w:rPr>
      </w:pPr>
      <w:r>
        <w:rPr>
          <w:sz w:val="32"/>
        </w:rPr>
        <w:t>05/17/2003</w:t>
      </w:r>
    </w:p>
    <w:p w14:paraId="14B72B2D" w14:textId="77777777" w:rsidR="00593ECC" w:rsidRPr="00593ECC" w:rsidRDefault="00593ECC" w:rsidP="00896E9D">
      <w:pPr>
        <w:pStyle w:val="Heading1"/>
        <w:rPr>
          <w:sz w:val="36"/>
        </w:rPr>
      </w:pPr>
      <w:r w:rsidRPr="00593ECC">
        <w:rPr>
          <w:sz w:val="36"/>
        </w:rPr>
        <w:t>IWDM Study Library</w:t>
      </w:r>
    </w:p>
    <w:p w14:paraId="52002042" w14:textId="671C7331" w:rsidR="003345CC" w:rsidRPr="00896E9D" w:rsidRDefault="00856A8A" w:rsidP="00896E9D">
      <w:pPr>
        <w:pStyle w:val="Heading1"/>
        <w:spacing w:before="360" w:after="120"/>
        <w:contextualSpacing w:val="0"/>
        <w:rPr>
          <w:sz w:val="24"/>
        </w:rPr>
      </w:pPr>
      <w:r>
        <w:rPr>
          <w:sz w:val="44"/>
        </w:rPr>
        <w:t>Brothers’ Meeting</w:t>
      </w:r>
      <w:r>
        <w:rPr>
          <w:sz w:val="44"/>
        </w:rPr>
        <w:br/>
        <w:t>Atlanta GA</w:t>
      </w:r>
      <w:r w:rsidR="00BD4376" w:rsidRPr="007E7A5E">
        <w:br/>
      </w:r>
    </w:p>
    <w:p w14:paraId="69E265AE" w14:textId="77777777" w:rsidR="003345CC" w:rsidRPr="007E7A5E" w:rsidRDefault="003345CC" w:rsidP="00896E9D">
      <w:pPr>
        <w:pStyle w:val="Heading3"/>
      </w:pPr>
      <w:r w:rsidRPr="007E7A5E">
        <w:t>By Imam W. Deen Mohammed</w:t>
      </w:r>
    </w:p>
    <w:p w14:paraId="29F90337" w14:textId="77777777" w:rsidR="00856A8A" w:rsidRDefault="00856A8A" w:rsidP="00856A8A">
      <w:pPr>
        <w:jc w:val="both"/>
      </w:pPr>
      <w:r>
        <w:t>Imam WD Mohammed:</w:t>
      </w:r>
    </w:p>
    <w:p w14:paraId="50FD1F02" w14:textId="77777777" w:rsidR="00856A8A" w:rsidRDefault="00856A8A" w:rsidP="00856A8A">
      <w:pPr>
        <w:jc w:val="both"/>
      </w:pPr>
      <w:r>
        <w:t xml:space="preserve">Muslim, believers, peace </w:t>
      </w:r>
      <w:proofErr w:type="spellStart"/>
      <w:r>
        <w:t>Asalaam</w:t>
      </w:r>
      <w:proofErr w:type="spellEnd"/>
      <w:r>
        <w:t xml:space="preserve"> Alaikum. </w:t>
      </w:r>
      <w:proofErr w:type="spellStart"/>
      <w:r>
        <w:t>Alhamduillahi</w:t>
      </w:r>
      <w:proofErr w:type="spellEnd"/>
      <w:r>
        <w:t xml:space="preserve"> </w:t>
      </w:r>
      <w:proofErr w:type="spellStart"/>
      <w:r>
        <w:t>Rabbil</w:t>
      </w:r>
      <w:proofErr w:type="spellEnd"/>
      <w:r>
        <w:t xml:space="preserve"> Al Amin. The praise is for G-d, the Lord of all the </w:t>
      </w:r>
      <w:proofErr w:type="gramStart"/>
      <w:r>
        <w:t>worlds</w:t>
      </w:r>
      <w:proofErr w:type="gramEnd"/>
      <w:r>
        <w:t xml:space="preserve">. Ash Hadu An La Ilaha Il Allah </w:t>
      </w:r>
      <w:proofErr w:type="spellStart"/>
      <w:r>
        <w:t>Wa</w:t>
      </w:r>
      <w:proofErr w:type="spellEnd"/>
      <w:r>
        <w:t xml:space="preserve"> Sharikalahu. And I witness that there is but one G-d, there </w:t>
      </w:r>
      <w:proofErr w:type="gramStart"/>
      <w:r>
        <w:t>is</w:t>
      </w:r>
      <w:proofErr w:type="gramEnd"/>
      <w:r>
        <w:t xml:space="preserve"> no partners with Him in the rule of the heavens and the earth, or in the rule over the heavens and the earth. And I witness that Muhammad to whom the Qur'an was revealed is His servant and His Messenger. The traditional salutation for him, the prayers and the peace upon him and what follows of that salutation. In my address to the brothers, Muslim men, I want </w:t>
      </w:r>
      <w:proofErr w:type="gramStart"/>
      <w:r>
        <w:t>address</w:t>
      </w:r>
      <w:proofErr w:type="gramEnd"/>
      <w:r>
        <w:t xml:space="preserve"> your role as men in the creation of G-d. It's very important that we know what the Qur'an says, what Allah says, what G-d says to men, to us, to give us an awareness of our creation as He planned it, as G-d planned it, and to give us guidance for our creation.</w:t>
      </w:r>
    </w:p>
    <w:p w14:paraId="199B7B40" w14:textId="77777777" w:rsidR="00856A8A" w:rsidRDefault="00856A8A" w:rsidP="00856A8A">
      <w:pPr>
        <w:jc w:val="both"/>
      </w:pPr>
      <w:r>
        <w:t xml:space="preserve">I'll continue after reading a poem. Some </w:t>
      </w:r>
      <w:proofErr w:type="gramStart"/>
      <w:r>
        <w:t>few persons</w:t>
      </w:r>
      <w:proofErr w:type="gramEnd"/>
      <w:r>
        <w:t xml:space="preserve"> ask that I share a poem with you all the that I </w:t>
      </w:r>
      <w:proofErr w:type="gramStart"/>
      <w:r>
        <w:t>wrote</w:t>
      </w:r>
      <w:proofErr w:type="gramEnd"/>
      <w:r>
        <w:t xml:space="preserve"> and I brought two to share with you. Two for the brothers, and two for the sisters. Now let me not make a mistake here. I don't want to make that mistake. I </w:t>
      </w:r>
      <w:proofErr w:type="gramStart"/>
      <w:r>
        <w:t>have to</w:t>
      </w:r>
      <w:proofErr w:type="gramEnd"/>
      <w:r>
        <w:t xml:space="preserve"> separate them here. I </w:t>
      </w:r>
      <w:proofErr w:type="gramStart"/>
      <w:r>
        <w:t>happen</w:t>
      </w:r>
      <w:proofErr w:type="gramEnd"/>
      <w:r>
        <w:t xml:space="preserve"> to look down </w:t>
      </w:r>
      <w:proofErr w:type="gramStart"/>
      <w:r>
        <w:t>here</w:t>
      </w:r>
      <w:proofErr w:type="gramEnd"/>
      <w:r>
        <w:t xml:space="preserve"> and I saw something that should be in my hand. Now I think I have it. I don't know </w:t>
      </w:r>
      <w:proofErr w:type="gramStart"/>
      <w:r>
        <w:t>how</w:t>
      </w:r>
      <w:proofErr w:type="gramEnd"/>
      <w:r>
        <w:t xml:space="preserve"> but it got mixed up. Sister that typed it up, she works with me and my stepdaughter.</w:t>
      </w:r>
    </w:p>
    <w:p w14:paraId="7CD412D3" w14:textId="77777777" w:rsidR="00856A8A" w:rsidRDefault="00856A8A" w:rsidP="00856A8A">
      <w:pPr>
        <w:jc w:val="both"/>
      </w:pPr>
      <w:r>
        <w:t xml:space="preserve">She was </w:t>
      </w:r>
      <w:proofErr w:type="gramStart"/>
      <w:r>
        <w:t>rushing this morning,</w:t>
      </w:r>
      <w:proofErr w:type="gramEnd"/>
      <w:r>
        <w:t xml:space="preserve"> early this morning and I was eating that banana not because I love bananas that much. I do love them but because I was hungry. </w:t>
      </w:r>
      <w:proofErr w:type="gramStart"/>
      <w:r>
        <w:t>That's</w:t>
      </w:r>
      <w:proofErr w:type="gramEnd"/>
      <w:r>
        <w:t xml:space="preserve"> too early to get breakfast and we rushed right out. Too early for me to get any breakfast. </w:t>
      </w:r>
      <w:proofErr w:type="gramStart"/>
      <w:r>
        <w:t>So</w:t>
      </w:r>
      <w:proofErr w:type="gramEnd"/>
      <w:r>
        <w:t xml:space="preserve"> the first time I ate something. I had a little wafer on the plane and a decaf. And Imam </w:t>
      </w:r>
      <w:proofErr w:type="spellStart"/>
      <w:proofErr w:type="gramStart"/>
      <w:r>
        <w:t>Plemon</w:t>
      </w:r>
      <w:proofErr w:type="spellEnd"/>
      <w:proofErr w:type="gramEnd"/>
      <w:r>
        <w:t xml:space="preserve"> I know he didn't feel too good because he likes to take care of me in the best fashion. We usually eat good when I come here. We had Popeyes. I told him that's the best Popeyes I ever had. One hundred percent better than the Popeyes I eat back home. And we go to Popeyes often where we live. I </w:t>
      </w:r>
      <w:proofErr w:type="gramStart"/>
      <w:r>
        <w:t>take</w:t>
      </w:r>
      <w:proofErr w:type="gramEnd"/>
      <w:r>
        <w:t xml:space="preserve"> my little son with </w:t>
      </w:r>
      <w:proofErr w:type="gramStart"/>
      <w:r>
        <w:t>me</w:t>
      </w:r>
      <w:proofErr w:type="gramEnd"/>
      <w:r>
        <w:t xml:space="preserve"> and I had to share with him. I said this is some good tasting Popeyes. That's the difference between the north and the south. I guess. Southern people, that's where my mother came from, Georgia, from the south, state of Georgia. And my mother was an excellent cook. People from the </w:t>
      </w:r>
      <w:proofErr w:type="gramStart"/>
      <w:r>
        <w:t>south</w:t>
      </w:r>
      <w:proofErr w:type="gramEnd"/>
      <w:r>
        <w:t xml:space="preserve"> I like their cooking.</w:t>
      </w:r>
    </w:p>
    <w:p w14:paraId="6EE31AEA" w14:textId="77777777" w:rsidR="00856A8A" w:rsidRDefault="00856A8A" w:rsidP="00856A8A">
      <w:pPr>
        <w:jc w:val="both"/>
      </w:pPr>
      <w:r>
        <w:t xml:space="preserve"> Yeah, okay, the first one, this is what I brought along. The other one was asked, someone heard me give this at a recital. They invited me. A book seller invited me to a recital and my daughter </w:t>
      </w:r>
      <w:proofErr w:type="gramStart"/>
      <w:r>
        <w:t>too,</w:t>
      </w:r>
      <w:proofErr w:type="gramEnd"/>
      <w:r>
        <w:t xml:space="preserve"> we both </w:t>
      </w:r>
      <w:proofErr w:type="gramStart"/>
      <w:r>
        <w:t>was</w:t>
      </w:r>
      <w:proofErr w:type="gramEnd"/>
      <w:r>
        <w:t xml:space="preserve"> invited to a recital. She writes and this is something I learned lately. She </w:t>
      </w:r>
      <w:proofErr w:type="gramStart"/>
      <w:r>
        <w:t>writes,</w:t>
      </w:r>
      <w:proofErr w:type="gramEnd"/>
      <w:r>
        <w:t xml:space="preserve"> </w:t>
      </w:r>
      <w:proofErr w:type="gramStart"/>
      <w:r>
        <w:t>I didn't</w:t>
      </w:r>
      <w:proofErr w:type="gramEnd"/>
      <w:r>
        <w:t xml:space="preserve"> know it</w:t>
      </w:r>
      <w:proofErr w:type="gramStart"/>
      <w:r>
        <w:t>.</w:t>
      </w:r>
      <w:proofErr w:type="gramEnd"/>
      <w:r>
        <w:t xml:space="preserve"> And I selected one of these poems for that occasion. And </w:t>
      </w:r>
      <w:r>
        <w:lastRenderedPageBreak/>
        <w:t xml:space="preserve">it was suggested to me by a couple of </w:t>
      </w:r>
      <w:proofErr w:type="gramStart"/>
      <w:r>
        <w:t>persons</w:t>
      </w:r>
      <w:proofErr w:type="gramEnd"/>
      <w:r>
        <w:t xml:space="preserve"> that maybe I should read this when I come here. And a few </w:t>
      </w:r>
      <w:proofErr w:type="gramStart"/>
      <w:r>
        <w:t>people, they</w:t>
      </w:r>
      <w:proofErr w:type="gramEnd"/>
      <w:r>
        <w:t xml:space="preserve"> like my hobby and my interest in poetry. </w:t>
      </w:r>
      <w:proofErr w:type="gramStart"/>
      <w:r>
        <w:t>So</w:t>
      </w:r>
      <w:proofErr w:type="gramEnd"/>
      <w:r>
        <w:t xml:space="preserve"> they were encouraging me to bring it here. This is called The Real Stage inspired by the Qur'an. Most of my poetry is inspired by revelation. Not only the Qur'an but mostly the Qur'an, but also the Bible. And nature. By revelation and beautiful nature that G-d has created. The real stays, the unreal must someday go away, only the real stays.</w:t>
      </w:r>
    </w:p>
    <w:p w14:paraId="198C835D" w14:textId="77777777" w:rsidR="00856A8A" w:rsidRDefault="00856A8A" w:rsidP="00856A8A">
      <w:pPr>
        <w:jc w:val="both"/>
      </w:pPr>
      <w:r>
        <w:t xml:space="preserve">My first look at Rose carrying me around for good, her mother looked at me and said, </w:t>
      </w:r>
      <w:proofErr w:type="gramStart"/>
      <w:r>
        <w:t>I see</w:t>
      </w:r>
      <w:proofErr w:type="gramEnd"/>
      <w:r>
        <w:t xml:space="preserve"> you've got some encouragement from her but knock on wood</w:t>
      </w:r>
      <w:proofErr w:type="gramStart"/>
      <w:r>
        <w:t>.</w:t>
      </w:r>
      <w:proofErr w:type="gramEnd"/>
      <w:r>
        <w:t xml:space="preserve"> The unreal must someday go away, only the real stays. And couched amid so many thorns. I've grown to be so tired of trying to know Rose, if you were backing up while coming on, the unreal must someday go away. Only the real stays all the hours. All the hours indulging the picture in my mind of you was but my days over the long zigzagging trail I call my boring life and </w:t>
      </w:r>
      <w:proofErr w:type="gramStart"/>
      <w:r>
        <w:t>it's</w:t>
      </w:r>
      <w:proofErr w:type="gramEnd"/>
      <w:r>
        <w:t xml:space="preserve"> infatuations I craved </w:t>
      </w:r>
      <w:proofErr w:type="gramStart"/>
      <w:r>
        <w:t>The</w:t>
      </w:r>
      <w:proofErr w:type="gramEnd"/>
      <w:r>
        <w:t xml:space="preserve"> unreal must </w:t>
      </w:r>
      <w:proofErr w:type="spellStart"/>
      <w:r>
        <w:t>some day</w:t>
      </w:r>
      <w:proofErr w:type="spellEnd"/>
      <w:r>
        <w:t xml:space="preserve"> go away. Only the real stays.</w:t>
      </w:r>
    </w:p>
    <w:p w14:paraId="3E98401B" w14:textId="77777777" w:rsidR="00856A8A" w:rsidRDefault="00856A8A" w:rsidP="00856A8A">
      <w:pPr>
        <w:jc w:val="both"/>
      </w:pPr>
      <w:r>
        <w:t xml:space="preserve">Another took away the time I thought was hers and mine. I began to recognize that </w:t>
      </w:r>
      <w:proofErr w:type="gramStart"/>
      <w:r>
        <w:t>all of</w:t>
      </w:r>
      <w:proofErr w:type="gramEnd"/>
      <w:r>
        <w:t xml:space="preserve"> her indulging me and tempered conversation </w:t>
      </w:r>
      <w:proofErr w:type="gramStart"/>
      <w:r>
        <w:t>was</w:t>
      </w:r>
      <w:proofErr w:type="gramEnd"/>
      <w:r>
        <w:t xml:space="preserve"> mere plotless lines. The unreal must someday go away. Only the real stays. All of what I imagined her to be for me was like three drops of alcohol upon touching a fire hot grill. Every part of that infatuation comes back into my mind with her face and what I feel. The unreal must someday go away. Only the real stays. </w:t>
      </w:r>
      <w:proofErr w:type="gramStart"/>
      <w:r>
        <w:t>It's</w:t>
      </w:r>
      <w:proofErr w:type="gramEnd"/>
      <w:r>
        <w:t xml:space="preserve"> real Rose is gone leaving me in a daze. </w:t>
      </w:r>
      <w:proofErr w:type="gramStart"/>
      <w:r>
        <w:t>However</w:t>
      </w:r>
      <w:proofErr w:type="gramEnd"/>
      <w:r>
        <w:t xml:space="preserve"> like her love for </w:t>
      </w:r>
      <w:proofErr w:type="gramStart"/>
      <w:r>
        <w:t>him</w:t>
      </w:r>
      <w:proofErr w:type="gramEnd"/>
      <w:r>
        <w:t xml:space="preserve"> my </w:t>
      </w:r>
      <w:proofErr w:type="gramStart"/>
      <w:r>
        <w:t>hurt</w:t>
      </w:r>
      <w:proofErr w:type="gramEnd"/>
      <w:r>
        <w:t xml:space="preserve"> is real and the unreal must someday go away. Only the real stays.</w:t>
      </w:r>
    </w:p>
    <w:p w14:paraId="71E023EC" w14:textId="77777777" w:rsidR="00856A8A" w:rsidRDefault="00856A8A" w:rsidP="00856A8A">
      <w:pPr>
        <w:jc w:val="both"/>
      </w:pPr>
      <w:r>
        <w:t xml:space="preserve">Now don't make the mistake a lot of people make. They think this is all about me. I'm writing about experiences and situations I've observed. Not about me. I'm not in all the trouble I write about, but I've witnessed others being in </w:t>
      </w:r>
      <w:proofErr w:type="gramStart"/>
      <w:r>
        <w:t>the trouble</w:t>
      </w:r>
      <w:proofErr w:type="gramEnd"/>
      <w:r>
        <w:t xml:space="preserve">. Now this is the one they asked me to share with you. Young fathers. Young fathers. And </w:t>
      </w:r>
      <w:proofErr w:type="gramStart"/>
      <w:r>
        <w:t>by the way Muhammad</w:t>
      </w:r>
      <w:proofErr w:type="gramEnd"/>
      <w:r>
        <w:t>, this is his favorite. As I looked for the little man, he supposed to be here. Okay, alright, he's over there. Young Fathers Do You Leave Them Wisdom. That's the title. Now this is about me, but not only about me but about me.</w:t>
      </w:r>
    </w:p>
    <w:p w14:paraId="3ECF05F4" w14:textId="77777777" w:rsidR="00856A8A" w:rsidRDefault="00856A8A" w:rsidP="00856A8A">
      <w:pPr>
        <w:jc w:val="both"/>
      </w:pPr>
      <w:r>
        <w:t xml:space="preserve">But not necessarily factual. When you're writing poetry, you're working with </w:t>
      </w:r>
      <w:proofErr w:type="gramStart"/>
      <w:r>
        <w:t>the ideas</w:t>
      </w:r>
      <w:proofErr w:type="gramEnd"/>
      <w:r>
        <w:t xml:space="preserve">, you're working with ideas and not necessarily these things were </w:t>
      </w:r>
      <w:proofErr w:type="gramStart"/>
      <w:r>
        <w:t>actually happening</w:t>
      </w:r>
      <w:proofErr w:type="gramEnd"/>
      <w:r>
        <w:t xml:space="preserve"> in the way that they're put. But this is experience for my childhood that I'm sharing. Now I begin. When he was poor and only 12, he </w:t>
      </w:r>
      <w:proofErr w:type="gramStart"/>
      <w:r>
        <w:t>was staying</w:t>
      </w:r>
      <w:proofErr w:type="gramEnd"/>
      <w:r>
        <w:t xml:space="preserve"> with his parents but thinking </w:t>
      </w:r>
      <w:proofErr w:type="gramStart"/>
      <w:r>
        <w:t>by</w:t>
      </w:r>
      <w:proofErr w:type="gramEnd"/>
      <w:r>
        <w:t xml:space="preserve"> himself. No matter where his body was, his mind was also there and somewhere else. His parents gave him responsibility for three or four things to do. Caring for his mother's hen house and chickens was the </w:t>
      </w:r>
      <w:proofErr w:type="gramStart"/>
      <w:r>
        <w:t>more</w:t>
      </w:r>
      <w:proofErr w:type="gramEnd"/>
      <w:r>
        <w:t xml:space="preserve"> interesting of the few. This little boy of 12 noticed that chickens hardly used deceit and their movements were true. Young fathers do you leave them wisdom? Most of our parents from the south knew how to keep a city boy alive. They were preparing their children to grow up, be grown at 25.</w:t>
      </w:r>
    </w:p>
    <w:p w14:paraId="272426CD" w14:textId="77777777" w:rsidR="00856A8A" w:rsidRDefault="00856A8A" w:rsidP="00856A8A">
      <w:pPr>
        <w:jc w:val="both"/>
      </w:pPr>
      <w:r>
        <w:t xml:space="preserve">They were preparing their children to grow up, be grown at 21 and love working from nine to five. They were, this should have been from eight to four, from nine to five. This is not the last revision that we made on this. They would tell them each morning, make up your own bed to have them indulge </w:t>
      </w:r>
      <w:proofErr w:type="gramStart"/>
      <w:r>
        <w:t>both</w:t>
      </w:r>
      <w:proofErr w:type="gramEnd"/>
      <w:r>
        <w:t xml:space="preserve"> the world of </w:t>
      </w:r>
      <w:proofErr w:type="gramStart"/>
      <w:r>
        <w:t>the living</w:t>
      </w:r>
      <w:proofErr w:type="gramEnd"/>
      <w:r>
        <w:t xml:space="preserve"> and the dead. Young fathers, do you leave them wisdom? Being no more than eight and four, this young boy knew the expression </w:t>
      </w:r>
      <w:r>
        <w:lastRenderedPageBreak/>
        <w:t xml:space="preserve">chewing the cud. When they meet in the streets, your boys give each other finger signs and hugs. Help your sons. </w:t>
      </w:r>
      <w:proofErr w:type="gramStart"/>
      <w:r>
        <w:t>Open up</w:t>
      </w:r>
      <w:proofErr w:type="gramEnd"/>
      <w:r>
        <w:t xml:space="preserve"> their minds into beautiful flowers from precious flower buds. Young fathers do you leave them wisdom? Many of the homes you made for your sons are homes that sent them to prison.</w:t>
      </w:r>
    </w:p>
    <w:p w14:paraId="30F1530D" w14:textId="77777777" w:rsidR="00856A8A" w:rsidRDefault="00856A8A" w:rsidP="00856A8A">
      <w:pPr>
        <w:jc w:val="both"/>
      </w:pPr>
      <w:r>
        <w:t xml:space="preserve">Young fathers, do you leave them wisdom? The little boy of 12 threw crushed corn curls to a rooster that stood hungry on his feet. That rooster would wait in that condition until the mother hen came with her </w:t>
      </w:r>
      <w:proofErr w:type="gramStart"/>
      <w:r>
        <w:t>children</w:t>
      </w:r>
      <w:proofErr w:type="gramEnd"/>
      <w:r>
        <w:t xml:space="preserve"> and they all had something to eat. Young fathers do you leave them wisdom? At the end of a hen house day, a mother hen will not go to roost to rest before she counts her brood. There would be </w:t>
      </w:r>
      <w:proofErr w:type="gramStart"/>
      <w:r>
        <w:t>less</w:t>
      </w:r>
      <w:proofErr w:type="gramEnd"/>
      <w:r>
        <w:t xml:space="preserve"> of our boys missing if they had met the curfew. Young fathers, many homes you made for your young sons have been homes that sent them to prison. Young fathers, do you leave them wisdom? When they're making decisions on their own, will they have spending sense and some money left to bank? Do you leave them the words of W.E.B. Dubois, words asking African American parents to teach their children to think?</w:t>
      </w:r>
    </w:p>
    <w:p w14:paraId="350BE5A0" w14:textId="77777777" w:rsidR="00856A8A" w:rsidRDefault="00856A8A" w:rsidP="00856A8A">
      <w:pPr>
        <w:jc w:val="both"/>
      </w:pPr>
      <w:r>
        <w:t xml:space="preserve">We all have jobs to do. We have one job that makes us one association, the American Society of Muslims. And that job is to live the life of Muslims and community under a particular message or a way of presenting, pardon me, the message, the message of Islam. </w:t>
      </w:r>
      <w:proofErr w:type="gramStart"/>
      <w:r>
        <w:t>So</w:t>
      </w:r>
      <w:proofErr w:type="gramEnd"/>
      <w:r>
        <w:t xml:space="preserve"> we are to be united as a society within the society of Muslims internationally speaking worldwide. But we are to be aware that we are together because of a leader. And the leader that first brought us together was my father, the late leader and teacher for the Nation of Islam, the Honorable Elijah Muhammad. He brought us together and then situated his son so that his son would be accepted by his followers and become the next leader.</w:t>
      </w:r>
    </w:p>
    <w:p w14:paraId="2475050A" w14:textId="77777777" w:rsidR="00856A8A" w:rsidRDefault="00856A8A" w:rsidP="00856A8A">
      <w:pPr>
        <w:jc w:val="both"/>
      </w:pPr>
      <w:r>
        <w:t xml:space="preserve">So now we are identifying with the dawah of Imam WD Mohammed or with the method that he uses to present the message of Islam. It's important to know that because a lot of us so busy with our personal lives, we don't have much time to think about Islam or the situation we in. For us, it's just enough to know we are Muslim and to know how to get to the Mosque or the Jumu'ah prayer and to know when there's an occasion coming up that's big and everybody's expected to be there, to be there. We don't have much time to think backwards. You know car has a reverse and in some </w:t>
      </w:r>
      <w:proofErr w:type="gramStart"/>
      <w:r>
        <w:t>situations</w:t>
      </w:r>
      <w:proofErr w:type="gramEnd"/>
      <w:r>
        <w:t xml:space="preserve"> you can't go farther until you go backwards. That's the same way it's with life. In fact, Henry Ford designed the automobile to speak </w:t>
      </w:r>
      <w:proofErr w:type="gramStart"/>
      <w:r>
        <w:t>to</w:t>
      </w:r>
      <w:proofErr w:type="gramEnd"/>
      <w:r>
        <w:t xml:space="preserve"> human life. </w:t>
      </w:r>
      <w:proofErr w:type="gramStart"/>
      <w:r>
        <w:t>Yes</w:t>
      </w:r>
      <w:proofErr w:type="gramEnd"/>
      <w:r>
        <w:t xml:space="preserve"> he did. And everybody else who built a car after him, their cars too are designed to speak to human life. But only the sons of Adam will know </w:t>
      </w:r>
      <w:proofErr w:type="gramStart"/>
      <w:r>
        <w:t>that,</w:t>
      </w:r>
      <w:proofErr w:type="gramEnd"/>
      <w:r>
        <w:t xml:space="preserve"> the conscious alive sons of Adam will know that. And most of them are now exactly where G-d put their father. In industry.</w:t>
      </w:r>
    </w:p>
    <w:p w14:paraId="384F2946" w14:textId="77777777" w:rsidR="00856A8A" w:rsidRDefault="00856A8A" w:rsidP="00856A8A">
      <w:pPr>
        <w:jc w:val="both"/>
      </w:pPr>
      <w:r>
        <w:t xml:space="preserve">G-d put Adam in industry. And the sons that have inherited the responsibility for industry, industry and industrious life on this planet, they are still aware of their roles and their job that G-d gave them when He created them. He created them for a particular job. Muhammad Prophet said, "No one is resurrected except on the pattern of Adam." No one is resurrected except on the pattern of Adam. Now the pattern of Adam is called </w:t>
      </w:r>
      <w:proofErr w:type="gramStart"/>
      <w:r>
        <w:t>Surah</w:t>
      </w:r>
      <w:proofErr w:type="gramEnd"/>
      <w:r>
        <w:t xml:space="preserve"> means a picture of Adam and picture is to be understood as the pattern of his life. The pattern that G-d put his life on, formed his life </w:t>
      </w:r>
      <w:proofErr w:type="gramStart"/>
      <w:r>
        <w:t>to</w:t>
      </w:r>
      <w:proofErr w:type="gramEnd"/>
      <w:r>
        <w:t xml:space="preserve">. </w:t>
      </w:r>
      <w:proofErr w:type="gramStart"/>
      <w:r>
        <w:t>G-d,</w:t>
      </w:r>
      <w:proofErr w:type="gramEnd"/>
      <w:r>
        <w:t xml:space="preserve"> formed his life to a certain pattern. And that pattern is the pattern of Adam and Adam was made from </w:t>
      </w:r>
      <w:proofErr w:type="gramStart"/>
      <w:r>
        <w:t>the dust</w:t>
      </w:r>
      <w:proofErr w:type="gramEnd"/>
      <w:r>
        <w:t xml:space="preserve">. Adam was made from the ground. Don't think that this is just preaching. This is not a sermon, this is not just talk, this is not just and </w:t>
      </w:r>
      <w:r>
        <w:lastRenderedPageBreak/>
        <w:t xml:space="preserve">Imam </w:t>
      </w:r>
      <w:proofErr w:type="gramStart"/>
      <w:r>
        <w:t>talking</w:t>
      </w:r>
      <w:proofErr w:type="gramEnd"/>
      <w:r>
        <w:t xml:space="preserve"> okay? This is science I'm giving you and it's about you, all about man. Yes. </w:t>
      </w:r>
      <w:proofErr w:type="gramStart"/>
      <w:r>
        <w:t>So</w:t>
      </w:r>
      <w:proofErr w:type="gramEnd"/>
      <w:r>
        <w:t xml:space="preserve"> G-d made Adam the first man from the ground. The first man. The first man is the man of the natural world. The man of the natural world. </w:t>
      </w:r>
      <w:proofErr w:type="gramStart"/>
      <w:r>
        <w:t>So</w:t>
      </w:r>
      <w:proofErr w:type="gramEnd"/>
      <w:r>
        <w:t xml:space="preserve"> when G-d said He made him from the ground, that's what G-d is saying, that He made him from the natural world. He made him from the ground, from the earth, from dust. He made him from the dust of the earth. And it says He also made him from clay. Clay is also from the </w:t>
      </w:r>
      <w:proofErr w:type="gramStart"/>
      <w:r>
        <w:t>ground,</w:t>
      </w:r>
      <w:proofErr w:type="gramEnd"/>
      <w:r>
        <w:t xml:space="preserve"> </w:t>
      </w:r>
      <w:proofErr w:type="gramStart"/>
      <w:r>
        <w:t>clays</w:t>
      </w:r>
      <w:proofErr w:type="gramEnd"/>
      <w:r>
        <w:t xml:space="preserve"> is from the ground. You have plenty of it in Georgia.</w:t>
      </w:r>
    </w:p>
    <w:p w14:paraId="4FEF37B3" w14:textId="77777777" w:rsidR="00856A8A" w:rsidRDefault="00856A8A" w:rsidP="00856A8A">
      <w:pPr>
        <w:jc w:val="both"/>
      </w:pPr>
      <w:r>
        <w:t xml:space="preserve">He made him from the ground, the clay. And I heard one learned Imam who was a deep thinker. My old friend Muhammad Abdullah who passed several years ago, good while ago now about 10 years ago maybe. Muhammad Abdullah, he said G-d made man from red clay. He was speaking once. He said G-d made man from red clay. And the clay is red, mostly red. And I've always been one to hear words and then I want to see what the message is in the word. I won't hear </w:t>
      </w:r>
      <w:proofErr w:type="gramStart"/>
      <w:r>
        <w:t>words,</w:t>
      </w:r>
      <w:proofErr w:type="gramEnd"/>
      <w:r>
        <w:t xml:space="preserve"> I want to know the message in the words. </w:t>
      </w:r>
      <w:proofErr w:type="gramStart"/>
      <w:r>
        <w:t>So</w:t>
      </w:r>
      <w:proofErr w:type="gramEnd"/>
      <w:r>
        <w:t xml:space="preserve"> when he said red clay, I </w:t>
      </w:r>
      <w:proofErr w:type="gramStart"/>
      <w:r>
        <w:t>have to</w:t>
      </w:r>
      <w:proofErr w:type="gramEnd"/>
      <w:r>
        <w:t xml:space="preserve"> make some connection for the color. And then I said, it must be talking about, must be a play on blood. Blood is red. There must be a play on blood. I said if it's a play on blood, then it's also, pardon me, it is addressing the social life of man, the social life of man and his passions, the social life of man or the social nature of man and man's passions as a social being, as a creation created to live in society as members of society, supporting the society altogether or as a family.</w:t>
      </w:r>
    </w:p>
    <w:p w14:paraId="27389CA1" w14:textId="77777777" w:rsidR="00856A8A" w:rsidRDefault="00856A8A" w:rsidP="00856A8A">
      <w:pPr>
        <w:jc w:val="both"/>
      </w:pPr>
      <w:proofErr w:type="gramStart"/>
      <w:r>
        <w:t>So</w:t>
      </w:r>
      <w:proofErr w:type="gramEnd"/>
      <w:r>
        <w:t xml:space="preserve"> I thought about </w:t>
      </w:r>
      <w:proofErr w:type="gramStart"/>
      <w:r>
        <w:t>that</w:t>
      </w:r>
      <w:proofErr w:type="gramEnd"/>
      <w:r>
        <w:t xml:space="preserve"> and I read the Genesis Bible and what impressed me most about Genesis was the creation of Adam and his son, his lineage, his family line. Adam was created and then, this is all from the Qur'an. And then </w:t>
      </w:r>
      <w:proofErr w:type="gramStart"/>
      <w:r>
        <w:t>Cain</w:t>
      </w:r>
      <w:proofErr w:type="gramEnd"/>
      <w:r>
        <w:t xml:space="preserve"> his </w:t>
      </w:r>
      <w:proofErr w:type="gramStart"/>
      <w:r>
        <w:t>son</w:t>
      </w:r>
      <w:proofErr w:type="gramEnd"/>
      <w:r>
        <w:t xml:space="preserve"> became the father after his father, after Adam. And from Cain came industrious people, industrious sons, Jubalcain. These words are communicating the connection of Adam's sons with the development of the natural world and how their interest was in the natural </w:t>
      </w:r>
      <w:proofErr w:type="gramStart"/>
      <w:r>
        <w:t>world</w:t>
      </w:r>
      <w:proofErr w:type="gramEnd"/>
      <w:r>
        <w:t xml:space="preserve"> and they developed out of the natural world the industry that man came to inherit, all people came to inherit. Metalworks, agriculture, everything. And they are divided into two focuses with reference to what they were devoted to, their occupations. One is agriculture, the other one is material development or industry, the industry. </w:t>
      </w:r>
      <w:proofErr w:type="gramStart"/>
      <w:r>
        <w:t>So</w:t>
      </w:r>
      <w:proofErr w:type="gramEnd"/>
      <w:r>
        <w:t xml:space="preserve"> the one that was developing the </w:t>
      </w:r>
      <w:proofErr w:type="gramStart"/>
      <w:r>
        <w:t>agriculture</w:t>
      </w:r>
      <w:proofErr w:type="gramEnd"/>
      <w:r>
        <w:t xml:space="preserve"> for farming and raising animals was his brother Abel, the brother of Cain, Abel. And Abel gave an offering according to the Bible Genesis, he gave an offering to G-d. And his offering that he would give I guess yearly, the picture seems to suggest that he did this yearly every time he had a harvest. The Bible </w:t>
      </w:r>
      <w:proofErr w:type="gramStart"/>
      <w:r>
        <w:t>say</w:t>
      </w:r>
      <w:proofErr w:type="gramEnd"/>
      <w:r>
        <w:t xml:space="preserve"> the fruit of the womb. The fruit of the womb means the animal like a sheep, most likely sheep. It could be any animal but I'm sure this </w:t>
      </w:r>
      <w:proofErr w:type="gramStart"/>
      <w:r>
        <w:t>is referring</w:t>
      </w:r>
      <w:proofErr w:type="gramEnd"/>
      <w:r>
        <w:t xml:space="preserve"> to sheep.</w:t>
      </w:r>
    </w:p>
    <w:p w14:paraId="41DD94B8" w14:textId="701E6EAF" w:rsidR="00856A8A" w:rsidRDefault="00856A8A" w:rsidP="00856A8A">
      <w:pPr>
        <w:jc w:val="both"/>
      </w:pPr>
      <w:proofErr w:type="gramStart"/>
      <w:r>
        <w:t>So</w:t>
      </w:r>
      <w:proofErr w:type="gramEnd"/>
      <w:r>
        <w:t xml:space="preserve"> he would give an offering of his wealth which was in sheep to G-d. It says that Cain got jealous of his brother's offering. And one day while they were working in the field, Cain slew or killed his brother Abel. Abel. Now look at the names. Look at these names. G-d says He made man from sounding clay. This is not intending to make you an Imam, I'm not talking to you to make you an Imam. I'm talking to you </w:t>
      </w:r>
      <w:r>
        <w:t>to</w:t>
      </w:r>
      <w:r>
        <w:t xml:space="preserve"> help you be a man. That's what Allah wants you to be. He created you to be a man. Yes. </w:t>
      </w:r>
      <w:proofErr w:type="gramStart"/>
      <w:r>
        <w:t>So</w:t>
      </w:r>
      <w:proofErr w:type="gramEnd"/>
      <w:r>
        <w:t xml:space="preserve"> these names </w:t>
      </w:r>
      <w:proofErr w:type="gramStart"/>
      <w:r>
        <w:t>Abel</w:t>
      </w:r>
      <w:proofErr w:type="gramEnd"/>
      <w:r>
        <w:t xml:space="preserve"> and Cain, Cain and Abel. Let's look at the English name. Abel, what does it suggest to your mind? Ability, Abel, he was able. </w:t>
      </w:r>
      <w:proofErr w:type="gramStart"/>
      <w:r>
        <w:t>Spelled</w:t>
      </w:r>
      <w:proofErr w:type="gramEnd"/>
      <w:r>
        <w:t xml:space="preserve"> differently. And G-d says in Qur'an, this is Qur'an now. Stay with me, stay with me. If I jump over to the left on a stick over here, you jump over and stand on that stick too.</w:t>
      </w:r>
    </w:p>
    <w:p w14:paraId="6C9F3494" w14:textId="57D45B57" w:rsidR="00856A8A" w:rsidRDefault="00856A8A" w:rsidP="00856A8A">
      <w:pPr>
        <w:jc w:val="both"/>
      </w:pPr>
      <w:r>
        <w:lastRenderedPageBreak/>
        <w:t xml:space="preserve">Yes. </w:t>
      </w:r>
      <w:proofErr w:type="gramStart"/>
      <w:r>
        <w:t>So</w:t>
      </w:r>
      <w:proofErr w:type="gramEnd"/>
      <w:r>
        <w:t xml:space="preserve"> Allah says He made man from clay. And the substance, the clay that He made him from, there's two clays. The clay is soft clay, fresh clay. What does G-d mean. what is the meaning when He says He made man from fresh clay, mean like a baby. A baby is poetically speaking or scripturally speaking a baby is fresh clay. Fresh clay receives an impression right away. So impressionable the new life, </w:t>
      </w:r>
      <w:proofErr w:type="gramStart"/>
      <w:r>
        <w:t>girl</w:t>
      </w:r>
      <w:proofErr w:type="gramEnd"/>
      <w:r>
        <w:t xml:space="preserve"> and boys are so impressionable. So at that time in their </w:t>
      </w:r>
      <w:proofErr w:type="gramStart"/>
      <w:r>
        <w:t>life</w:t>
      </w:r>
      <w:proofErr w:type="gramEnd"/>
      <w:r>
        <w:t xml:space="preserve"> you have </w:t>
      </w:r>
      <w:proofErr w:type="gramStart"/>
      <w:r>
        <w:t>protect</w:t>
      </w:r>
      <w:proofErr w:type="gramEnd"/>
      <w:r>
        <w:t xml:space="preserve"> them from impressions that will form them to be out of the form that G-d wants them in. </w:t>
      </w:r>
      <w:proofErr w:type="gramStart"/>
      <w:r>
        <w:t>So</w:t>
      </w:r>
      <w:proofErr w:type="gramEnd"/>
      <w:r>
        <w:t xml:space="preserve"> G-d wants to know that He made us like that, made us as the Bible says in the potter's hands to be shaped by the potter in any way he likes. So that's how human life is. It's like clay that right away receives an indentation. </w:t>
      </w:r>
      <w:r>
        <w:t>Fresh</w:t>
      </w:r>
      <w:r>
        <w:t xml:space="preserve"> clay if you pick it up your hand, your fingerprints are in it, especially if you give a little firmness to the grip, your fingerprints will be in it. Whatever it touches. Dust will get it, dust is on it, dust will stick on it. Whatever makes an impression. </w:t>
      </w:r>
      <w:proofErr w:type="gramStart"/>
      <w:r>
        <w:t>So</w:t>
      </w:r>
      <w:proofErr w:type="gramEnd"/>
      <w:r>
        <w:t xml:space="preserve"> this is how G-d is describing our fresh life when we are babies. And then at that time we </w:t>
      </w:r>
      <w:proofErr w:type="gramStart"/>
      <w:r>
        <w:t>have to</w:t>
      </w:r>
      <w:proofErr w:type="gramEnd"/>
      <w:r>
        <w:t xml:space="preserve"> protect our children from impressions that will impress them to follow a way or to be something that Allah didn't intend for us to be. But here is the wisdom to the wise.</w:t>
      </w:r>
    </w:p>
    <w:p w14:paraId="32B0F486" w14:textId="77777777" w:rsidR="00856A8A" w:rsidRDefault="00856A8A" w:rsidP="00856A8A">
      <w:pPr>
        <w:jc w:val="both"/>
      </w:pPr>
      <w:r>
        <w:t xml:space="preserve">In the Qur'an G-d says that He made him of sounding clay. Yes, He made him of </w:t>
      </w:r>
      <w:proofErr w:type="gramStart"/>
      <w:r>
        <w:t>clay</w:t>
      </w:r>
      <w:proofErr w:type="gramEnd"/>
      <w:r>
        <w:t xml:space="preserve"> but He also made him a sounding clay. Sounding clay means clay that has been hardened like bricks. They're baked in the </w:t>
      </w:r>
      <w:proofErr w:type="gramStart"/>
      <w:r>
        <w:t>furnace</w:t>
      </w:r>
      <w:proofErr w:type="gramEnd"/>
      <w:r>
        <w:t xml:space="preserve"> and they're hardened. Clay that has been hardened. And the clay that has been hardened is used to drink out of, you make bowls, cups, plates, whatever. In those days they </w:t>
      </w:r>
      <w:proofErr w:type="gramStart"/>
      <w:r>
        <w:t>use</w:t>
      </w:r>
      <w:proofErr w:type="gramEnd"/>
      <w:r>
        <w:t xml:space="preserve"> a lot of </w:t>
      </w:r>
      <w:proofErr w:type="gramStart"/>
      <w:r>
        <w:t>it</w:t>
      </w:r>
      <w:proofErr w:type="gramEnd"/>
      <w:r>
        <w:t xml:space="preserve"> and we still have it in industry, we still have clay utensils made with clay. </w:t>
      </w:r>
      <w:proofErr w:type="gramStart"/>
      <w:r>
        <w:t>So</w:t>
      </w:r>
      <w:proofErr w:type="gramEnd"/>
      <w:r>
        <w:t xml:space="preserve"> </w:t>
      </w:r>
      <w:proofErr w:type="gramStart"/>
      <w:r>
        <w:t>this is</w:t>
      </w:r>
      <w:proofErr w:type="gramEnd"/>
      <w:r>
        <w:t xml:space="preserve"> </w:t>
      </w:r>
      <w:proofErr w:type="gramStart"/>
      <w:r>
        <w:t>give</w:t>
      </w:r>
      <w:proofErr w:type="gramEnd"/>
      <w:r>
        <w:t xml:space="preserve"> us the message not only that this young child who is impressionable will not be so impressionable when he </w:t>
      </w:r>
      <w:proofErr w:type="gramStart"/>
      <w:r>
        <w:t>is again</w:t>
      </w:r>
      <w:proofErr w:type="gramEnd"/>
      <w:r>
        <w:t xml:space="preserve"> formed in the fire of G-d, special fire, in the fire of G-d, in the fire that G-d intends to put him in. And that will form him and in that </w:t>
      </w:r>
      <w:proofErr w:type="gramStart"/>
      <w:r>
        <w:t>fire</w:t>
      </w:r>
      <w:proofErr w:type="gramEnd"/>
      <w:r>
        <w:t xml:space="preserve"> he will come to convictions. He'll have more than his susceptible nature.</w:t>
      </w:r>
    </w:p>
    <w:p w14:paraId="49A17BBE" w14:textId="590BEDB0" w:rsidR="00856A8A" w:rsidRDefault="00856A8A" w:rsidP="00856A8A">
      <w:pPr>
        <w:jc w:val="both"/>
      </w:pPr>
      <w:r>
        <w:t xml:space="preserve">That's so impressionable or impressionable nature He will have also convictions. He would've consciously decided that he's going to live by certain </w:t>
      </w:r>
      <w:proofErr w:type="gramStart"/>
      <w:r>
        <w:t>principles</w:t>
      </w:r>
      <w:proofErr w:type="gramEnd"/>
      <w:r>
        <w:t xml:space="preserve"> and he cannot be taken so easily out of </w:t>
      </w:r>
      <w:proofErr w:type="gramStart"/>
      <w:r>
        <w:t>form</w:t>
      </w:r>
      <w:proofErr w:type="gramEnd"/>
      <w:r>
        <w:t xml:space="preserve">. He will break before he's changed. Yeah. </w:t>
      </w:r>
      <w:proofErr w:type="gramStart"/>
      <w:r>
        <w:t>So</w:t>
      </w:r>
      <w:proofErr w:type="gramEnd"/>
      <w:r>
        <w:t xml:space="preserve"> G-d wants us to understand that too, that G-d </w:t>
      </w:r>
      <w:proofErr w:type="gramStart"/>
      <w:r>
        <w:t>intending</w:t>
      </w:r>
      <w:proofErr w:type="gramEnd"/>
      <w:r>
        <w:t xml:space="preserve"> for you to come to conviction where you are standing upon principles and you are not going to yield your form to someone to take it out of form. Yes. And it says sounding clay. Means </w:t>
      </w:r>
      <w:proofErr w:type="gramStart"/>
      <w:r>
        <w:t>yes</w:t>
      </w:r>
      <w:proofErr w:type="gramEnd"/>
      <w:r>
        <w:t xml:space="preserve"> My man, I have made him to speak back. You hit the thing and it ring, it has a ring. Even have a ring sometimes. </w:t>
      </w:r>
      <w:proofErr w:type="gramStart"/>
      <w:r>
        <w:t>So</w:t>
      </w:r>
      <w:proofErr w:type="gramEnd"/>
      <w:r>
        <w:t xml:space="preserve"> it has a ring. But this is to tell us too that the words of G-d addressing human life in our nature have a ring. Are you listening? Have a ring. A ring means a message in the sound. That's what the ring means.</w:t>
      </w:r>
    </w:p>
    <w:p w14:paraId="5314F14D" w14:textId="77777777" w:rsidR="00856A8A" w:rsidRDefault="00856A8A" w:rsidP="00856A8A">
      <w:pPr>
        <w:jc w:val="both"/>
      </w:pPr>
      <w:r>
        <w:t xml:space="preserve">Yes, Mr. Fard. He said when you go to a Muslim house, knock or ring three times. He's teaching, he's giving wisdom. But most people, it escaped most people. As G-d says in Qur'an that He made the universe that He created, He made it as signs. Signs for the mind for the human minds, but most go on heedless, not paying any attention to the signs. And that's true. Most people are not interested in what they're talking about right now. To them it's not of </w:t>
      </w:r>
      <w:proofErr w:type="gramStart"/>
      <w:r>
        <w:t>their interest</w:t>
      </w:r>
      <w:proofErr w:type="gramEnd"/>
      <w:r>
        <w:t xml:space="preserve">. But anytime you lose your life, the world can't give you your life back. You either get it back because of your goodness or you get it back because of a leader that G-d inspires to come to your situation and call you back to </w:t>
      </w:r>
      <w:proofErr w:type="gramStart"/>
      <w:r>
        <w:t>the life</w:t>
      </w:r>
      <w:proofErr w:type="gramEnd"/>
      <w:r>
        <w:t>.</w:t>
      </w:r>
    </w:p>
    <w:p w14:paraId="657A0989" w14:textId="77777777" w:rsidR="00856A8A" w:rsidRDefault="00856A8A" w:rsidP="00856A8A">
      <w:pPr>
        <w:jc w:val="both"/>
      </w:pPr>
      <w:r>
        <w:t xml:space="preserve">Yes. </w:t>
      </w:r>
      <w:proofErr w:type="gramStart"/>
      <w:r>
        <w:t>So</w:t>
      </w:r>
      <w:proofErr w:type="gramEnd"/>
      <w:r>
        <w:t xml:space="preserve"> </w:t>
      </w:r>
      <w:proofErr w:type="gramStart"/>
      <w:r>
        <w:t>a people</w:t>
      </w:r>
      <w:proofErr w:type="gramEnd"/>
      <w:r>
        <w:t xml:space="preserve"> who have lost connection with their former lifeline in Africa like we have, like we were separated from our lifeline in Africa and living in hostile environments for all these </w:t>
      </w:r>
      <w:r>
        <w:lastRenderedPageBreak/>
        <w:t xml:space="preserve">many years or for a few centuries. Living in this hostile environment where people, where the rulers and the power holders were doing </w:t>
      </w:r>
      <w:proofErr w:type="gramStart"/>
      <w:r>
        <w:t>everything</w:t>
      </w:r>
      <w:proofErr w:type="gramEnd"/>
      <w:r>
        <w:t xml:space="preserve"> they could to see that you got </w:t>
      </w:r>
      <w:proofErr w:type="gramStart"/>
      <w:r>
        <w:t>further and further</w:t>
      </w:r>
      <w:proofErr w:type="gramEnd"/>
      <w:r>
        <w:t xml:space="preserve"> away from your natural, original lifeline. </w:t>
      </w:r>
      <w:proofErr w:type="gramStart"/>
      <w:r>
        <w:t>So</w:t>
      </w:r>
      <w:proofErr w:type="gramEnd"/>
      <w:r>
        <w:t xml:space="preserve"> it was necessary for help to come to your nature, your good nature had awakened you to realize that we </w:t>
      </w:r>
      <w:proofErr w:type="gramStart"/>
      <w:r>
        <w:t>have to</w:t>
      </w:r>
      <w:proofErr w:type="gramEnd"/>
      <w:r>
        <w:t xml:space="preserve"> be responsible for ourselves. And that was expressed in leaders before Frederick Douglas and after Frederick Douglas till the coming of the Honorable Elijah Muhammad who was prepared to be our leader by the </w:t>
      </w:r>
      <w:proofErr w:type="spellStart"/>
      <w:proofErr w:type="gramStart"/>
      <w:r>
        <w:t>non American</w:t>
      </w:r>
      <w:proofErr w:type="spellEnd"/>
      <w:proofErr w:type="gramEnd"/>
      <w:r>
        <w:t xml:space="preserve"> man, Mr. WD Fard or Fard Muhammad. Yes. </w:t>
      </w:r>
      <w:proofErr w:type="gramStart"/>
      <w:r>
        <w:t>So</w:t>
      </w:r>
      <w:proofErr w:type="gramEnd"/>
      <w:r>
        <w:t xml:space="preserve"> we had to have special help. Don't think that special help is </w:t>
      </w:r>
      <w:proofErr w:type="gramStart"/>
      <w:r>
        <w:t>not still</w:t>
      </w:r>
      <w:proofErr w:type="gramEnd"/>
      <w:r>
        <w:t xml:space="preserve"> needed. There's only a few of us who have awakened </w:t>
      </w:r>
      <w:proofErr w:type="gramStart"/>
      <w:r>
        <w:t>fully</w:t>
      </w:r>
      <w:proofErr w:type="gramEnd"/>
      <w:r>
        <w:t xml:space="preserve"> and we are now back in charge of our life. </w:t>
      </w:r>
      <w:proofErr w:type="gramStart"/>
      <w:r>
        <w:t>The majority of</w:t>
      </w:r>
      <w:proofErr w:type="gramEnd"/>
      <w:r>
        <w:t xml:space="preserve"> us, even in the community of Muslims from that time of the Honorable Elijah Muhammad, are still not in a comfortable situation with themselves or with their own life. But if you have patience with me, I assure you my strongest interest is not to teach you spiritual things. My strongest interest is to see you back with your life that G-d created you for.</w:t>
      </w:r>
    </w:p>
    <w:p w14:paraId="15CCC28F" w14:textId="77777777" w:rsidR="00856A8A" w:rsidRDefault="00856A8A" w:rsidP="00856A8A">
      <w:pPr>
        <w:jc w:val="both"/>
      </w:pPr>
      <w:r>
        <w:t xml:space="preserve">Yes. And brothers, this is the most important need in the whole world. When we look at the world of Islam now, not in America, but even in America, when we look at the world of Islam including the American Muslims, separate from our own association, you see a world in a big mess. It's in a big mess. And </w:t>
      </w:r>
      <w:proofErr w:type="gramStart"/>
      <w:r>
        <w:t>really</w:t>
      </w:r>
      <w:proofErr w:type="gramEnd"/>
      <w:r>
        <w:t xml:space="preserve"> they're needing now leaders to call them back to the light more than we </w:t>
      </w:r>
      <w:proofErr w:type="gramStart"/>
      <w:r>
        <w:t>are needing</w:t>
      </w:r>
      <w:proofErr w:type="gramEnd"/>
      <w:r>
        <w:t xml:space="preserve"> leaders to call us back to the light. That's a fact. That's a fact. And contributing to our better situation is both our experience in this country, experiencing it's good and it's bad. Experiencing its enlightenment and its sin, et cetera. We have a special kind of experience that has prepared us to be more developed socially than most of the Muslims of the whole world. But in addition to that, we have had G-d to bring situations to our life that are hard to understand by the common thinkers. But I do understand </w:t>
      </w:r>
      <w:proofErr w:type="gramStart"/>
      <w:r>
        <w:t>it</w:t>
      </w:r>
      <w:proofErr w:type="gramEnd"/>
      <w:r>
        <w:t xml:space="preserve"> and I can support my position regarding this with Qur'an and Bible with no problem.</w:t>
      </w:r>
    </w:p>
    <w:p w14:paraId="6B50B01A" w14:textId="77777777" w:rsidR="00856A8A" w:rsidRDefault="00856A8A" w:rsidP="00856A8A">
      <w:pPr>
        <w:jc w:val="both"/>
      </w:pPr>
      <w:proofErr w:type="gramStart"/>
      <w:r>
        <w:t>Yes</w:t>
      </w:r>
      <w:proofErr w:type="gramEnd"/>
      <w:r>
        <w:t xml:space="preserve"> I can do that. And I'm convinced that the G-d of justice, listen this is for you all, this is for men, not for your wives, for you. Your wives would benefit from this, certainly they would. But this is for you. Men I as a young minister for my father, even before I was Minister in </w:t>
      </w:r>
      <w:proofErr w:type="gramStart"/>
      <w:r>
        <w:t>Philadelphia</w:t>
      </w:r>
      <w:proofErr w:type="gramEnd"/>
      <w:r>
        <w:t xml:space="preserve"> but I was just assistant student minister working in Chicago. I was reading and my father was there so I'm following my father. I wasn't doing it thinking I was going to be a leader one day, G-d knows I was not. I never thought I was going to be a leader, although they were telling me that it just passed by me. My family members, senior members in the community, would say "Remember who you are WD." I can hear Big John saying right now, "WD." He'd look at me, I'm about 15, 16 years old and I come to the temple meeting, he'd look at me, say "WD."</w:t>
      </w:r>
    </w:p>
    <w:p w14:paraId="1180D294" w14:textId="77777777" w:rsidR="00856A8A" w:rsidRDefault="00856A8A" w:rsidP="00856A8A">
      <w:pPr>
        <w:jc w:val="both"/>
      </w:pPr>
      <w:r>
        <w:t xml:space="preserve">Now whether he knew it or not, he was used as an angel to whisper something in my spirit that was not registering yet in my mind. "WD". Yes. So </w:t>
      </w:r>
      <w:proofErr w:type="gramStart"/>
      <w:r>
        <w:t>anyway</w:t>
      </w:r>
      <w:proofErr w:type="gramEnd"/>
      <w:r>
        <w:t xml:space="preserve"> I read in the Bible where G-d says, it goes something like this. In the measure that you have been robbed, you </w:t>
      </w:r>
      <w:proofErr w:type="gramStart"/>
      <w:r>
        <w:t>have to</w:t>
      </w:r>
      <w:proofErr w:type="gramEnd"/>
      <w:r>
        <w:t xml:space="preserve"> be paid. In the measure. Now these are my words, but if they can write a revision of the Bible, I know I can. Cause they </w:t>
      </w:r>
      <w:proofErr w:type="gramStart"/>
      <w:r>
        <w:t>guessing</w:t>
      </w:r>
      <w:proofErr w:type="gramEnd"/>
      <w:r>
        <w:t xml:space="preserve"> and I'm not guessing. I'm following G-d's light that I see very clearly, okay, okay, In the measure that you have robbed my people they have to be paid.</w:t>
      </w:r>
    </w:p>
    <w:p w14:paraId="161B386E" w14:textId="77777777" w:rsidR="00856A8A" w:rsidRDefault="00856A8A" w:rsidP="00856A8A">
      <w:pPr>
        <w:jc w:val="both"/>
      </w:pPr>
      <w:proofErr w:type="gramStart"/>
      <w:r>
        <w:t>So</w:t>
      </w:r>
      <w:proofErr w:type="gramEnd"/>
      <w:r>
        <w:t xml:space="preserve"> look at the measure of the theft. Look at the measure of the theft that stole our life. Say will a man rob G-d? And the answer comes from G-d said yes, you have robbed me a whole </w:t>
      </w:r>
      <w:proofErr w:type="gramStart"/>
      <w:r>
        <w:lastRenderedPageBreak/>
        <w:t>people</w:t>
      </w:r>
      <w:proofErr w:type="gramEnd"/>
      <w:r>
        <w:t xml:space="preserve">. </w:t>
      </w:r>
      <w:proofErr w:type="gramStart"/>
      <w:r>
        <w:t>So</w:t>
      </w:r>
      <w:proofErr w:type="gramEnd"/>
      <w:r>
        <w:t xml:space="preserve"> here's the scripture talking about a whole </w:t>
      </w:r>
      <w:proofErr w:type="gramStart"/>
      <w:r>
        <w:t>people</w:t>
      </w:r>
      <w:proofErr w:type="gramEnd"/>
      <w:r>
        <w:t xml:space="preserve"> that have been taken away from G-d by theft, by theft. Can you find anybody to fit that better than African Americans or black people? No. The Jew can struggle with it forever and he will not find anything in his history that will be as strong as our history to say that that points to us. Yes. Now I don't say that it was written to point to us. No, it was written to point to the Jews. But it so </w:t>
      </w:r>
      <w:proofErr w:type="gramStart"/>
      <w:r>
        <w:t>happen</w:t>
      </w:r>
      <w:proofErr w:type="gramEnd"/>
      <w:r>
        <w:t xml:space="preserve"> that </w:t>
      </w:r>
      <w:proofErr w:type="gramStart"/>
      <w:r>
        <w:t>a people</w:t>
      </w:r>
      <w:proofErr w:type="gramEnd"/>
      <w:r>
        <w:t xml:space="preserve"> were mistreated after that was written, and they fit the description now better than any other people on earth. The Jews were under the </w:t>
      </w:r>
      <w:proofErr w:type="gramStart"/>
      <w:r>
        <w:t>Romans</w:t>
      </w:r>
      <w:proofErr w:type="gramEnd"/>
      <w:r>
        <w:t xml:space="preserve"> and they were like slaves.</w:t>
      </w:r>
    </w:p>
    <w:p w14:paraId="2D50A46F" w14:textId="73427EEB" w:rsidR="00856A8A" w:rsidRDefault="00856A8A" w:rsidP="00856A8A">
      <w:pPr>
        <w:jc w:val="both"/>
      </w:pPr>
      <w:r>
        <w:t xml:space="preserve">Slaves were occupying their land. And forcing a life upon them that was robbing them of their life. They couldn't live their life. But they knew a deliverer was coming and they still had a connection with their teachings. We were </w:t>
      </w:r>
      <w:r>
        <w:t>separated</w:t>
      </w:r>
      <w:r>
        <w:t xml:space="preserve"> from </w:t>
      </w:r>
      <w:proofErr w:type="gramStart"/>
      <w:r>
        <w:t>Africa</w:t>
      </w:r>
      <w:proofErr w:type="gramEnd"/>
      <w:r>
        <w:t xml:space="preserve"> and we had no connection with the previous teachings or way of life. No connection. We know there's some exceptions. Certain ones where Muslim and they were identified like Bilal and another one Omar Iban Said, different ones. But those are just isolated </w:t>
      </w:r>
      <w:proofErr w:type="gramStart"/>
      <w:r>
        <w:t>cases</w:t>
      </w:r>
      <w:proofErr w:type="gramEnd"/>
      <w:r>
        <w:t xml:space="preserve"> and we wouldn't know about them if research hadn't been done. And he didn't write Al Fatiha, verses from the Qur'an on the cell wall where they had him in the prison to do dawah. He wrote it because he was bored and confined and had nothing else to do. He was just putting graffiti on the prison wall.</w:t>
      </w:r>
    </w:p>
    <w:p w14:paraId="09C11350" w14:textId="77777777" w:rsidR="00856A8A" w:rsidRDefault="00856A8A" w:rsidP="00856A8A">
      <w:pPr>
        <w:jc w:val="both"/>
      </w:pPr>
      <w:r>
        <w:t xml:space="preserve">Wasn't nobody mentally aware of our responsibility as Muslims. No, not even that man. Not even those few that we find history that had yet some connection with their past. </w:t>
      </w:r>
      <w:proofErr w:type="gramStart"/>
      <w:r>
        <w:t>So</w:t>
      </w:r>
      <w:proofErr w:type="gramEnd"/>
      <w:r>
        <w:t xml:space="preserve"> we were cut off. That's a fact. Now what did they want us for? They wanted us for their economy. They wanted us to help strengthen their economy, slave labor to give them a stronger economy in the south. When the south lost to the north in the civil war, then the north wanted us for its economy, cheap labor, cheap factory labor, dangerous jobs where they lost limb, life, eye, hearing gone.</w:t>
      </w:r>
    </w:p>
    <w:p w14:paraId="4F0EA77F" w14:textId="77777777" w:rsidR="00856A8A" w:rsidRDefault="00856A8A" w:rsidP="00856A8A">
      <w:pPr>
        <w:jc w:val="both"/>
      </w:pPr>
      <w:r>
        <w:t xml:space="preserve">They didn't want to put their people in those situations. They put us in those situations. So don't think slavery ended with the Emancipation Proclamation in the south. Slavery continued in the North, but it wasn't the same picture of slavery that was in the south. It's a new picture of slavery and right now for many of us, slavery is </w:t>
      </w:r>
      <w:proofErr w:type="gramStart"/>
      <w:r>
        <w:t>still continuing</w:t>
      </w:r>
      <w:proofErr w:type="gramEnd"/>
      <w:r>
        <w:t>. We depend on welfare and depend on the wife that can get food stamps. That's still slavery, that's a continuation of slavery for the people that are poorly prepared to handle their lives. If we're having people that cannot manage life for themselves and we as a free people now we should be responsible for our own members and our own families, and as the Honorable Elijah Muhammad said and some others before him, we should be accepting responsibility to provide for ourselves to create business, to encourage more business, to stimulate business, to use whatever we have to make our financial life more real and more respectable. That's what we should be doing.</w:t>
      </w:r>
    </w:p>
    <w:p w14:paraId="003C9F43" w14:textId="77777777" w:rsidR="00856A8A" w:rsidRDefault="00856A8A" w:rsidP="00856A8A">
      <w:pPr>
        <w:jc w:val="both"/>
      </w:pPr>
      <w:r>
        <w:t xml:space="preserve">If we are missing this in religion, we are also missing our real relationship with our first father Adam. Because that's what he was created for. What is Allah saying to us then by telling us that Adam was created. He's the first man. Allah didn't say the second man, the first man, number one man. The number one man, the first man is made of the real world, formed in the real world and formed of the real world and formed for the real world. When you hear G-d saying that the man was </w:t>
      </w:r>
      <w:proofErr w:type="gramStart"/>
      <w:r>
        <w:t>lonesome</w:t>
      </w:r>
      <w:proofErr w:type="gramEnd"/>
      <w:r>
        <w:t xml:space="preserve"> so He made for the man his mate, his mate, a female. When you hear that a female comes to your mind. That's good because G-d is addressing that, that man, </w:t>
      </w:r>
      <w:proofErr w:type="gramStart"/>
      <w:r>
        <w:t>in order to</w:t>
      </w:r>
      <w:proofErr w:type="gramEnd"/>
      <w:r>
        <w:t xml:space="preserve"> be successful as an industrious creature and a social creature, </w:t>
      </w:r>
      <w:proofErr w:type="gramStart"/>
      <w:r>
        <w:t>in order for</w:t>
      </w:r>
      <w:proofErr w:type="gramEnd"/>
      <w:r>
        <w:t xml:space="preserve"> him to be successful, he </w:t>
      </w:r>
      <w:proofErr w:type="gramStart"/>
      <w:r>
        <w:t>has to</w:t>
      </w:r>
      <w:proofErr w:type="gramEnd"/>
      <w:r>
        <w:t xml:space="preserve"> have family life.</w:t>
      </w:r>
    </w:p>
    <w:p w14:paraId="30B684F0" w14:textId="77777777" w:rsidR="00856A8A" w:rsidRDefault="00856A8A" w:rsidP="00856A8A">
      <w:pPr>
        <w:jc w:val="both"/>
      </w:pPr>
      <w:r>
        <w:lastRenderedPageBreak/>
        <w:t xml:space="preserve">Men succeed as </w:t>
      </w:r>
      <w:proofErr w:type="gramStart"/>
      <w:r>
        <w:t>bachelors</w:t>
      </w:r>
      <w:proofErr w:type="gramEnd"/>
      <w:r>
        <w:t xml:space="preserve"> but they succeed in a social world and his social world formed upon the social nature of man. </w:t>
      </w:r>
      <w:proofErr w:type="gramStart"/>
      <w:r>
        <w:t>So</w:t>
      </w:r>
      <w:proofErr w:type="gramEnd"/>
      <w:r>
        <w:t xml:space="preserve"> he still is a member of family. Whether he is not a little bit of family himself or not, he's still a member of the society that is a society that developed out of family life or upon family life. This is the reality. Yes. </w:t>
      </w:r>
      <w:proofErr w:type="gramStart"/>
      <w:r>
        <w:t>So</w:t>
      </w:r>
      <w:proofErr w:type="gramEnd"/>
      <w:r>
        <w:t xml:space="preserve"> G-d yes is addressing the female. Watch the time for me please. I shouldn't be </w:t>
      </w:r>
      <w:proofErr w:type="gramStart"/>
      <w:r>
        <w:t>here</w:t>
      </w:r>
      <w:proofErr w:type="gramEnd"/>
      <w:r>
        <w:t xml:space="preserve"> more than 40 minutes. See I got a revelation. I shouldn't be </w:t>
      </w:r>
      <w:proofErr w:type="gramStart"/>
      <w:r>
        <w:t>here</w:t>
      </w:r>
      <w:proofErr w:type="gramEnd"/>
      <w:r>
        <w:t xml:space="preserve"> more than 40 minutes.</w:t>
      </w:r>
    </w:p>
    <w:p w14:paraId="6516BC7C" w14:textId="77777777" w:rsidR="00856A8A" w:rsidRDefault="00856A8A" w:rsidP="00856A8A">
      <w:pPr>
        <w:jc w:val="both"/>
      </w:pPr>
      <w:r>
        <w:t xml:space="preserve">I am truthful with you. I'm truthful. I'm truthful. You can stretch it if you want. Yes. Now. So yes G-d is addressing the female sex, male and female. G-d is addressing that. But that's the first level. Muhammad the Prophet told us that </w:t>
      </w:r>
      <w:proofErr w:type="spellStart"/>
      <w:proofErr w:type="gramStart"/>
      <w:r>
        <w:t>every thing</w:t>
      </w:r>
      <w:proofErr w:type="spellEnd"/>
      <w:proofErr w:type="gramEnd"/>
      <w:r>
        <w:t xml:space="preserve"> in revelation, every expression, every area of revelation has a direct application or direct connection and application. And an alluded to connection and application. One is just alluded </w:t>
      </w:r>
      <w:proofErr w:type="gramStart"/>
      <w:r>
        <w:t>to,</w:t>
      </w:r>
      <w:proofErr w:type="gramEnd"/>
      <w:r>
        <w:t xml:space="preserve"> you </w:t>
      </w:r>
      <w:proofErr w:type="gramStart"/>
      <w:r>
        <w:t>have to</w:t>
      </w:r>
      <w:proofErr w:type="gramEnd"/>
      <w:r>
        <w:t xml:space="preserve"> blessed by G-d to see the second one. It comes by inspiration. Inspiration, divine inspiration or by divine favor. A child can be read Qur'an and maybe get something, I mean a young child under his teens, younger than teens can be reading the Qur'an and maybe that young child, which happens very rarely, but it happens can read that and you'll be amazed. What did you say? That </w:t>
      </w:r>
      <w:proofErr w:type="spellStart"/>
      <w:proofErr w:type="gramStart"/>
      <w:r>
        <w:t>ain't</w:t>
      </w:r>
      <w:proofErr w:type="spellEnd"/>
      <w:r>
        <w:t xml:space="preserve"> that</w:t>
      </w:r>
      <w:proofErr w:type="gramEnd"/>
      <w:r>
        <w:t xml:space="preserve"> what it says there. And the child won't even understand either why it read there something that wasn't there. But you'll be amazed because what the child says will open your eyes, open your eyes to what was there. Child will open your eyes to something that was there that you were missing. That's because G-d has given every creature </w:t>
      </w:r>
      <w:proofErr w:type="gramStart"/>
      <w:r>
        <w:t>angels</w:t>
      </w:r>
      <w:proofErr w:type="gramEnd"/>
      <w:r>
        <w:t>, male and female, He have given us angels. And our angels work in us as a part of our own composition. G-d has composed us of angel, jinn and man.</w:t>
      </w:r>
    </w:p>
    <w:p w14:paraId="3449CC58" w14:textId="77777777" w:rsidR="00856A8A" w:rsidRDefault="00856A8A" w:rsidP="00856A8A">
      <w:pPr>
        <w:jc w:val="both"/>
      </w:pPr>
      <w:r>
        <w:t xml:space="preserve"> And both these separate natures jinn and man are in us. Now don't you think that jinn </w:t>
      </w:r>
      <w:proofErr w:type="gramStart"/>
      <w:r>
        <w:t>is</w:t>
      </w:r>
      <w:proofErr w:type="gramEnd"/>
      <w:r>
        <w:t xml:space="preserve"> separate from your nature. Most of you are jinn and we're trying to be men. But all of us are given these in our composition. And Muhammad Prophet was asked what of yourself and he said "Yes, I also got a </w:t>
      </w:r>
      <w:proofErr w:type="gramStart"/>
      <w:r>
        <w:t>jinn</w:t>
      </w:r>
      <w:proofErr w:type="gramEnd"/>
      <w:r>
        <w:t xml:space="preserve"> but my jinn became Muslim." His jinn became Muslim. That means that his jinn </w:t>
      </w:r>
      <w:proofErr w:type="gramStart"/>
      <w:r>
        <w:t>was</w:t>
      </w:r>
      <w:proofErr w:type="gramEnd"/>
      <w:r>
        <w:t xml:space="preserve"> influenced by his nature and his nature overpowered his jinn and made his jinn agree in his nature. </w:t>
      </w:r>
      <w:proofErr w:type="gramStart"/>
      <w:r>
        <w:t>So</w:t>
      </w:r>
      <w:proofErr w:type="gramEnd"/>
      <w:r>
        <w:t xml:space="preserve"> when the jinn of Muhammad agreed in Muhammad's nature, the jinn became Muslim, the jinn also </w:t>
      </w:r>
      <w:proofErr w:type="gramStart"/>
      <w:r>
        <w:t>was</w:t>
      </w:r>
      <w:proofErr w:type="gramEnd"/>
      <w:r>
        <w:t xml:space="preserve"> Muslim. Yes. So </w:t>
      </w:r>
      <w:proofErr w:type="gramStart"/>
      <w:r>
        <w:t>yes</w:t>
      </w:r>
      <w:proofErr w:type="gramEnd"/>
      <w:r>
        <w:t xml:space="preserve"> getting back to this addressing the man and his wife, the higher level of understanding is not sex.</w:t>
      </w:r>
    </w:p>
    <w:p w14:paraId="0E312A02" w14:textId="3F27F858" w:rsidR="00856A8A" w:rsidRDefault="00856A8A" w:rsidP="00856A8A">
      <w:pPr>
        <w:jc w:val="both"/>
      </w:pPr>
      <w:r>
        <w:t xml:space="preserve">I often say now that I have come to see so clearly in this religion, my own creation and purpose in this creation, I say thank you Allah or thank you G-d. Sometime I say G-d in English, sometime I speak in English, I say thank you G-d for making creation for man and man for creation. Now just that little sharp expression I shared with you, that's all of it brothers. That is all of it. G-d made creation for man, all of it. G-d made whatever's in the skies and whatever's in the earth to yield, to give up its utility to man. Isn't that wonderful? If you </w:t>
      </w:r>
      <w:proofErr w:type="gramStart"/>
      <w:r>
        <w:t>just would</w:t>
      </w:r>
      <w:proofErr w:type="gramEnd"/>
      <w:r>
        <w:t xml:space="preserve"> register </w:t>
      </w:r>
      <w:r>
        <w:t>that</w:t>
      </w:r>
      <w:r>
        <w:t xml:space="preserve"> and believe it, you'll never be lazy again in your life. You'll never be idle again in your life. You'll never be discouraged from your great dignity that G-d created you for again in your life.</w:t>
      </w:r>
    </w:p>
    <w:p w14:paraId="0F2540A2" w14:textId="77777777" w:rsidR="00856A8A" w:rsidRDefault="00856A8A" w:rsidP="00856A8A">
      <w:pPr>
        <w:jc w:val="both"/>
      </w:pPr>
      <w:r>
        <w:t xml:space="preserve">If </w:t>
      </w:r>
      <w:proofErr w:type="gramStart"/>
      <w:r>
        <w:t>you'll</w:t>
      </w:r>
      <w:proofErr w:type="gramEnd"/>
      <w:r>
        <w:t xml:space="preserve"> just register into that and believe it, your own soul will take over. If you ever let that go into yourself and believe it, your own soul takes over and your own soul for the first time has its full meal that it's been begging you and the world for. For the first time it has </w:t>
      </w:r>
      <w:proofErr w:type="gramStart"/>
      <w:r>
        <w:t>it's</w:t>
      </w:r>
      <w:proofErr w:type="gramEnd"/>
      <w:r>
        <w:t xml:space="preserve"> full meal. Muhammad the Prophet was alluding to this when he </w:t>
      </w:r>
      <w:proofErr w:type="gramStart"/>
      <w:r>
        <w:t>said</w:t>
      </w:r>
      <w:proofErr w:type="gramEnd"/>
      <w:r>
        <w:t xml:space="preserve"> "No son of Adam ever enjoyed a meal more than he enjoyed the meal that his own hand earned or that he labored for." </w:t>
      </w:r>
      <w:r>
        <w:lastRenderedPageBreak/>
        <w:t xml:space="preserve">Muhammad was saying with that, understand that Muhammad was a teacher on the highest level in every respect. Spiritual man, spiritual leader, political leader, business leader in every respect Here he's speaking as a philosopher and he's saying something to us. He's telling us that man's true nature is the nature of Adam, his father. The one that G-d put in the earth and then told him he's responsible for cultivating it, to cultivate the earth, to work. Job, most of us will hear the story. I'm concluding now </w:t>
      </w:r>
      <w:proofErr w:type="gramStart"/>
      <w:r>
        <w:t>because my is</w:t>
      </w:r>
      <w:proofErr w:type="gramEnd"/>
      <w:r>
        <w:t xml:space="preserve"> overspent. Job, and we don't know, we can't read what the </w:t>
      </w:r>
      <w:proofErr w:type="gramStart"/>
      <w:r>
        <w:t>wise have</w:t>
      </w:r>
      <w:proofErr w:type="gramEnd"/>
      <w:r>
        <w:t xml:space="preserve"> left us. Who can spell Job for me? Anybody, raise your hand. No, I don't want a whole lot of </w:t>
      </w:r>
      <w:proofErr w:type="spellStart"/>
      <w:r>
        <w:t>yakki</w:t>
      </w:r>
      <w:proofErr w:type="spellEnd"/>
      <w:r>
        <w:t xml:space="preserve"> </w:t>
      </w:r>
      <w:proofErr w:type="spellStart"/>
      <w:r>
        <w:t>yakki</w:t>
      </w:r>
      <w:proofErr w:type="spellEnd"/>
      <w:r>
        <w:t xml:space="preserve">. One hand, I'll pick one. No, I didn't say that. Don't </w:t>
      </w:r>
      <w:proofErr w:type="gramStart"/>
      <w:r>
        <w:t>jump</w:t>
      </w:r>
      <w:proofErr w:type="gramEnd"/>
      <w:r>
        <w:t xml:space="preserve"> the gun. I said who can Job for me? Raise your hand.</w:t>
      </w:r>
    </w:p>
    <w:p w14:paraId="232D3948" w14:textId="77777777" w:rsidR="00856A8A" w:rsidRDefault="00856A8A" w:rsidP="00856A8A">
      <w:pPr>
        <w:jc w:val="both"/>
      </w:pPr>
      <w:r>
        <w:t>Audience Member:</w:t>
      </w:r>
    </w:p>
    <w:p w14:paraId="18FB3C00" w14:textId="77777777" w:rsidR="00856A8A" w:rsidRDefault="00856A8A" w:rsidP="00856A8A">
      <w:pPr>
        <w:jc w:val="both"/>
      </w:pPr>
      <w:r>
        <w:t>J-O-B.</w:t>
      </w:r>
    </w:p>
    <w:p w14:paraId="7939925B" w14:textId="77777777" w:rsidR="00856A8A" w:rsidRDefault="00856A8A" w:rsidP="00856A8A">
      <w:pPr>
        <w:jc w:val="both"/>
      </w:pPr>
      <w:r>
        <w:t>Imam WD Mohammed:</w:t>
      </w:r>
    </w:p>
    <w:p w14:paraId="30B09C67" w14:textId="77777777" w:rsidR="00856A8A" w:rsidRDefault="00856A8A" w:rsidP="00856A8A">
      <w:pPr>
        <w:jc w:val="both"/>
      </w:pPr>
      <w:r>
        <w:t xml:space="preserve">Now will you spell job for me. J-O-B. </w:t>
      </w:r>
      <w:proofErr w:type="gramStart"/>
      <w:r>
        <w:t>So</w:t>
      </w:r>
      <w:proofErr w:type="gramEnd"/>
      <w:r>
        <w:t xml:space="preserve"> what was wrong with Job? He was separated from his job and when he was separated from his job, his friends lost respect for him. His wife lost respect for him. His comrades lost respect for him. He was separated from his job. But when we hear that the language, no matter how I suffer, I'm going to still stay with G-d. Isn't that what we did? We were in the condition of slaves, we stayed with G-d. We got free and </w:t>
      </w:r>
      <w:proofErr w:type="gramStart"/>
      <w:r>
        <w:t>was</w:t>
      </w:r>
      <w:proofErr w:type="gramEnd"/>
      <w:r>
        <w:t xml:space="preserve"> mistreated and every time we tried to establish ourselves in some kind of business, they would knock it out from under us or take our business, burn it down. This is history. This </w:t>
      </w:r>
      <w:proofErr w:type="gramStart"/>
      <w:r>
        <w:t>no</w:t>
      </w:r>
      <w:proofErr w:type="gramEnd"/>
      <w:r>
        <w:t xml:space="preserve"> talk of mine, it's </w:t>
      </w:r>
      <w:proofErr w:type="gramStart"/>
      <w:r>
        <w:t>a history</w:t>
      </w:r>
      <w:proofErr w:type="gramEnd"/>
      <w:r>
        <w:t xml:space="preserve">. Okay. They </w:t>
      </w:r>
      <w:proofErr w:type="gramStart"/>
      <w:r>
        <w:t>was</w:t>
      </w:r>
      <w:proofErr w:type="gramEnd"/>
      <w:r>
        <w:t xml:space="preserve"> burning the business down and we would be in misery, wife looking at us and wondering </w:t>
      </w:r>
      <w:proofErr w:type="gramStart"/>
      <w:r>
        <w:t>was she</w:t>
      </w:r>
      <w:proofErr w:type="gramEnd"/>
      <w:r>
        <w:t xml:space="preserve"> cursed to be black. Shouldn't she have been white so she could have that other man for her husband and treating us like, sister say you </w:t>
      </w:r>
      <w:proofErr w:type="spellStart"/>
      <w:r>
        <w:t>ain't</w:t>
      </w:r>
      <w:proofErr w:type="spellEnd"/>
      <w:r>
        <w:t xml:space="preserve"> him. Don't </w:t>
      </w:r>
      <w:proofErr w:type="gramStart"/>
      <w:r>
        <w:t>expect for</w:t>
      </w:r>
      <w:proofErr w:type="gramEnd"/>
      <w:r>
        <w:t xml:space="preserve"> me to give you the love that I give him. Don't </w:t>
      </w:r>
      <w:proofErr w:type="gramStart"/>
      <w:r>
        <w:t>expect for</w:t>
      </w:r>
      <w:proofErr w:type="gramEnd"/>
      <w:r>
        <w:t xml:space="preserve"> me to give you the comfort that I give him. Don't </w:t>
      </w:r>
      <w:proofErr w:type="gramStart"/>
      <w:r>
        <w:t>expect for</w:t>
      </w:r>
      <w:proofErr w:type="gramEnd"/>
      <w:r>
        <w:t xml:space="preserve"> me to indulge you like I will indulge him. Cause you </w:t>
      </w:r>
      <w:proofErr w:type="spellStart"/>
      <w:r>
        <w:t>ain't</w:t>
      </w:r>
      <w:proofErr w:type="spellEnd"/>
      <w:r>
        <w:t xml:space="preserve"> him.</w:t>
      </w:r>
    </w:p>
    <w:p w14:paraId="026CF244" w14:textId="77777777" w:rsidR="00856A8A" w:rsidRDefault="00856A8A" w:rsidP="00856A8A">
      <w:pPr>
        <w:jc w:val="both"/>
      </w:pPr>
      <w:r>
        <w:t>.</w:t>
      </w:r>
    </w:p>
    <w:p w14:paraId="2896BBD3" w14:textId="77777777" w:rsidR="00856A8A" w:rsidRDefault="00856A8A" w:rsidP="00856A8A">
      <w:pPr>
        <w:jc w:val="both"/>
      </w:pPr>
      <w:r>
        <w:t xml:space="preserve">Are you going to church this morning? Now don't think she's dead, some of them still </w:t>
      </w:r>
      <w:proofErr w:type="gramStart"/>
      <w:r>
        <w:t>living</w:t>
      </w:r>
      <w:proofErr w:type="gramEnd"/>
      <w:r>
        <w:t xml:space="preserve"> with us in our house and she's still choosing him over you. Her admiration is for him as a man, not for you as a man. </w:t>
      </w:r>
      <w:proofErr w:type="gramStart"/>
      <w:r>
        <w:t>But</w:t>
      </w:r>
      <w:proofErr w:type="gramEnd"/>
      <w:r>
        <w:t xml:space="preserve"> have patience. We </w:t>
      </w:r>
      <w:proofErr w:type="spellStart"/>
      <w:proofErr w:type="gramStart"/>
      <w:r>
        <w:t>gonna</w:t>
      </w:r>
      <w:proofErr w:type="spellEnd"/>
      <w:proofErr w:type="gramEnd"/>
      <w:r>
        <w:t xml:space="preserve"> get our job back. In my conclusion, I don't care how much you have been deprived as a male, I don't care how much sin and ignorance you have </w:t>
      </w:r>
      <w:proofErr w:type="gramStart"/>
      <w:r>
        <w:t>fallen down</w:t>
      </w:r>
      <w:proofErr w:type="gramEnd"/>
      <w:r>
        <w:t xml:space="preserve"> into. If you have not received this message, G-d loves you and He wants to reach you. I don't care how much sin you have gotten down into, I don't care how much ignorance you have on you, I don't care how far you have departed from the original nation that G-d made your father in Adam. G-d loves you and He wants you if you have not been awakened to what I have been talking about for the last maybe 50 minutes or almost an hour now. That's my message to you. Thank you. Peace </w:t>
      </w:r>
      <w:proofErr w:type="spellStart"/>
      <w:r>
        <w:t>Asalaam</w:t>
      </w:r>
      <w:proofErr w:type="spellEnd"/>
      <w:r>
        <w:t xml:space="preserve"> Alaikum.</w:t>
      </w:r>
    </w:p>
    <w:p w14:paraId="39B04C12" w14:textId="77777777" w:rsidR="00856A8A" w:rsidRDefault="00856A8A" w:rsidP="00856A8A">
      <w:pPr>
        <w:jc w:val="both"/>
      </w:pPr>
      <w:r>
        <w:t>Audience Member:</w:t>
      </w:r>
    </w:p>
    <w:p w14:paraId="3B6324C8" w14:textId="77777777" w:rsidR="00856A8A" w:rsidRDefault="00856A8A" w:rsidP="00856A8A">
      <w:pPr>
        <w:jc w:val="both"/>
      </w:pPr>
      <w:proofErr w:type="gramStart"/>
      <w:r>
        <w:t>So</w:t>
      </w:r>
      <w:proofErr w:type="gramEnd"/>
      <w:r>
        <w:t xml:space="preserve"> </w:t>
      </w:r>
      <w:proofErr w:type="gramStart"/>
      <w:r>
        <w:t>brothers</w:t>
      </w:r>
      <w:proofErr w:type="gramEnd"/>
      <w:r>
        <w:t xml:space="preserve"> the </w:t>
      </w:r>
      <w:proofErr w:type="gramStart"/>
      <w:r>
        <w:t>Imam</w:t>
      </w:r>
      <w:proofErr w:type="gramEnd"/>
      <w:r>
        <w:t xml:space="preserve"> will take some time to answer some </w:t>
      </w:r>
      <w:proofErr w:type="gramStart"/>
      <w:r>
        <w:t>questions</w:t>
      </w:r>
      <w:proofErr w:type="gramEnd"/>
      <w:r>
        <w:t xml:space="preserve"> but you need to write '</w:t>
      </w:r>
      <w:proofErr w:type="spellStart"/>
      <w:r>
        <w:t>em</w:t>
      </w:r>
      <w:proofErr w:type="spellEnd"/>
      <w:r>
        <w:t xml:space="preserve"> down and we'll pick them up and we might not be able to answer </w:t>
      </w:r>
      <w:proofErr w:type="gramStart"/>
      <w:r>
        <w:t>all of</w:t>
      </w:r>
      <w:proofErr w:type="gramEnd"/>
      <w:r>
        <w:t xml:space="preserve"> '</w:t>
      </w:r>
      <w:proofErr w:type="spellStart"/>
      <w:r>
        <w:t>em</w:t>
      </w:r>
      <w:proofErr w:type="spellEnd"/>
      <w:r>
        <w:t xml:space="preserve">, but we'll </w:t>
      </w:r>
      <w:proofErr w:type="gramStart"/>
      <w:r>
        <w:t>take</w:t>
      </w:r>
      <w:proofErr w:type="gramEnd"/>
      <w:r>
        <w:t xml:space="preserve"> </w:t>
      </w:r>
      <w:r>
        <w:lastRenderedPageBreak/>
        <w:t xml:space="preserve">some questions. Might not be able get to </w:t>
      </w:r>
      <w:proofErr w:type="gramStart"/>
      <w:r>
        <w:t>all of</w:t>
      </w:r>
      <w:proofErr w:type="gramEnd"/>
      <w:r>
        <w:t xml:space="preserve"> '</w:t>
      </w:r>
      <w:proofErr w:type="spellStart"/>
      <w:r>
        <w:t>em</w:t>
      </w:r>
      <w:proofErr w:type="spellEnd"/>
      <w:r>
        <w:t xml:space="preserve"> but we will take some. </w:t>
      </w:r>
      <w:proofErr w:type="gramStart"/>
      <w:r>
        <w:t>So</w:t>
      </w:r>
      <w:proofErr w:type="gramEnd"/>
      <w:r>
        <w:t xml:space="preserve"> if you write your question down and we have brothers on each side that will bring them up.</w:t>
      </w:r>
    </w:p>
    <w:p w14:paraId="6586E91E" w14:textId="77777777" w:rsidR="00856A8A" w:rsidRDefault="00856A8A" w:rsidP="00856A8A">
      <w:pPr>
        <w:jc w:val="both"/>
      </w:pPr>
      <w:r>
        <w:t xml:space="preserve">I am going to read the question and then I'll give my reply. This question reads, what should be the approach for brothers who </w:t>
      </w:r>
      <w:proofErr w:type="gramStart"/>
      <w:r>
        <w:t>wants</w:t>
      </w:r>
      <w:proofErr w:type="gramEnd"/>
      <w:r>
        <w:t xml:space="preserve"> to take on a second wife in America? Leave America. I don't know whether that came from my jinn or from my angel, but I know it came from me. Now I'm going to try to talk from wisdom. It was just, it was just a spontaneous response ok, no one was in control. It must have been jinn or angel. We should first know what polygamy is in Islam. It should very be very clear on what polygamy is in Islam. Believe me, it means more than one wife. The limit as you know is four. But the Prophet had nine wives, most </w:t>
      </w:r>
      <w:proofErr w:type="gramStart"/>
      <w:r>
        <w:t>of</w:t>
      </w:r>
      <w:proofErr w:type="gramEnd"/>
      <w:r>
        <w:t xml:space="preserve"> to say nine, some say 12. Yes, the Prophet it's accepted that he had nine </w:t>
      </w:r>
      <w:proofErr w:type="gramStart"/>
      <w:r>
        <w:t>wives</w:t>
      </w:r>
      <w:proofErr w:type="gramEnd"/>
      <w:r>
        <w:t xml:space="preserve"> but a lot came with that. He was accepting wives not because he needed sex.</w:t>
      </w:r>
    </w:p>
    <w:p w14:paraId="03AA0349" w14:textId="77777777" w:rsidR="00856A8A" w:rsidRDefault="00856A8A" w:rsidP="00856A8A">
      <w:pPr>
        <w:jc w:val="both"/>
      </w:pPr>
      <w:r>
        <w:t xml:space="preserve">He was accepting wives to strengthen the community and wives that he married were women. Most of them were women that wouldn't have been attracted to have this man that's looking for a wife. They were over </w:t>
      </w:r>
      <w:proofErr w:type="gramStart"/>
      <w:r>
        <w:t>age</w:t>
      </w:r>
      <w:proofErr w:type="gramEnd"/>
      <w:r>
        <w:t xml:space="preserve"> or they had been married before, had children and </w:t>
      </w:r>
      <w:proofErr w:type="gramStart"/>
      <w:r>
        <w:t>was</w:t>
      </w:r>
      <w:proofErr w:type="gramEnd"/>
      <w:r>
        <w:t xml:space="preserve"> beyond that, too old for that. But they were all women that were at the mercy of society and most of them were women who had enjoyed status, respect in society and now the war has taken their husbands away or for some reason they were separated from their husbands. And some cases it was that they were converted to </w:t>
      </w:r>
      <w:proofErr w:type="gramStart"/>
      <w:r>
        <w:t>Islam</w:t>
      </w:r>
      <w:proofErr w:type="gramEnd"/>
      <w:r>
        <w:t xml:space="preserve"> and the husband wasn't.</w:t>
      </w:r>
    </w:p>
    <w:p w14:paraId="2C4CC3C3" w14:textId="77777777" w:rsidR="00856A8A" w:rsidRDefault="00856A8A" w:rsidP="00856A8A">
      <w:pPr>
        <w:jc w:val="both"/>
      </w:pPr>
      <w:r>
        <w:t xml:space="preserve">And these women needed support from the society. </w:t>
      </w:r>
      <w:proofErr w:type="gramStart"/>
      <w:r>
        <w:t>So</w:t>
      </w:r>
      <w:proofErr w:type="gramEnd"/>
      <w:r>
        <w:t xml:space="preserve"> the Prophet accepted them to give them, mainly to give them support from society to benefit the community of Islam or the work of Islam to benefit from their reputation, their high standing that they had in their tribe or among their people. </w:t>
      </w:r>
      <w:proofErr w:type="gramStart"/>
      <w:r>
        <w:t>So</w:t>
      </w:r>
      <w:proofErr w:type="gramEnd"/>
      <w:r>
        <w:t xml:space="preserve"> the Prophet knew, the Prophet was a strategist, he was </w:t>
      </w:r>
      <w:proofErr w:type="gramStart"/>
      <w:r>
        <w:t>diplomatic</w:t>
      </w:r>
      <w:proofErr w:type="gramEnd"/>
      <w:r>
        <w:t xml:space="preserve"> and he was a great strategist. He knew that if he married a woman, certain woman, that her tribe would then feel a family connection with Prophet Muhammad and would feel obligated then to look at him not as a person who is outside of their tribe or a person who's outside of their way of thinking. But they </w:t>
      </w:r>
      <w:proofErr w:type="gramStart"/>
      <w:r>
        <w:t>have to</w:t>
      </w:r>
      <w:proofErr w:type="gramEnd"/>
      <w:r>
        <w:t xml:space="preserve"> look at him now as a family member. And by them accepting him as a family member their prejudices would be </w:t>
      </w:r>
      <w:proofErr w:type="gramStart"/>
      <w:r>
        <w:t>less</w:t>
      </w:r>
      <w:proofErr w:type="gramEnd"/>
      <w:r>
        <w:t xml:space="preserve"> and they would see his value with clear eyes rather than eyes prejudiced by their opinion of him before he became one of them and they would become Muslim. And that is exactly what happened. Many non-Muslims became Muslim because of Muhammads marriage to members of their tribe or to members of their association.</w:t>
      </w:r>
    </w:p>
    <w:p w14:paraId="17FEEB2E" w14:textId="77777777" w:rsidR="00856A8A" w:rsidRDefault="00856A8A" w:rsidP="00856A8A">
      <w:pPr>
        <w:jc w:val="both"/>
      </w:pPr>
      <w:proofErr w:type="gramStart"/>
      <w:r>
        <w:t>So</w:t>
      </w:r>
      <w:proofErr w:type="gramEnd"/>
      <w:r>
        <w:t xml:space="preserve"> this was very </w:t>
      </w:r>
      <w:proofErr w:type="gramStart"/>
      <w:r>
        <w:t>rise</w:t>
      </w:r>
      <w:proofErr w:type="gramEnd"/>
      <w:r>
        <w:t xml:space="preserve"> of him and I'm sure he would've kept increasing the number until he got maybe as many as Solomon. I think he had 700 wives or something like that. Yes. </w:t>
      </w:r>
      <w:proofErr w:type="gramStart"/>
      <w:r>
        <w:t>So</w:t>
      </w:r>
      <w:proofErr w:type="gramEnd"/>
      <w:r>
        <w:t xml:space="preserve"> G-d came, gave him revelation that is with us now in the Qur'an, and he told him that he wouldn't be permitted anymore, to have </w:t>
      </w:r>
      <w:proofErr w:type="spellStart"/>
      <w:r>
        <w:t>anymore</w:t>
      </w:r>
      <w:proofErr w:type="spellEnd"/>
      <w:r>
        <w:t xml:space="preserve"> wives. And he stopped at that number. Some say nine, some say twelve. Now, if that's why the Prophet took on other wives, then you and me, you and I, when we're thinking about taking on more wives, we should benefit from the Prophet's reason for taking on more wives. And Allah put it in the Qur'an so that we support the Prophet's reason when we look for more wives. First Allah says do not marry for lust. That means sexual desire. Don't marry a woman, that should not be your reason for marrying her, that you want to have sex with her.</w:t>
      </w:r>
    </w:p>
    <w:p w14:paraId="2991074C" w14:textId="77777777" w:rsidR="00856A8A" w:rsidRDefault="00856A8A" w:rsidP="00856A8A">
      <w:pPr>
        <w:jc w:val="both"/>
      </w:pPr>
      <w:r>
        <w:lastRenderedPageBreak/>
        <w:t xml:space="preserve">That's out. That's eliminated. Your first reason should be you attracted to her as a human person, as a female human person. That's why you </w:t>
      </w:r>
      <w:proofErr w:type="gramStart"/>
      <w:r>
        <w:t>attracted</w:t>
      </w:r>
      <w:proofErr w:type="gramEnd"/>
      <w:r>
        <w:t xml:space="preserve"> to her. It </w:t>
      </w:r>
      <w:proofErr w:type="gramStart"/>
      <w:r>
        <w:t>should be not be</w:t>
      </w:r>
      <w:proofErr w:type="gramEnd"/>
      <w:r>
        <w:t xml:space="preserve"> because you going to have sex with her. If that's your reason, then you are no more than a dog in heat. You're less than a wolf because a wolf doesn't have sex with a female wolf to have sex. A wolf has sex with a female wolf to have a family. The male is just as conscious of being family as a female. The male will even step into the role of a female to protect the children because she can't do it. This is a wolf. Yes. I would like to tell you </w:t>
      </w:r>
      <w:proofErr w:type="gramStart"/>
      <w:r>
        <w:t>all a</w:t>
      </w:r>
      <w:proofErr w:type="gramEnd"/>
      <w:r>
        <w:t xml:space="preserve"> lot of </w:t>
      </w:r>
      <w:proofErr w:type="gramStart"/>
      <w:r>
        <w:t>things</w:t>
      </w:r>
      <w:proofErr w:type="gramEnd"/>
      <w:r>
        <w:t xml:space="preserve"> but I don't have time. That's good for us. I need to write books. I need to write a lot of books.</w:t>
      </w:r>
    </w:p>
    <w:p w14:paraId="3BD1C24E" w14:textId="01770B78" w:rsidR="00856A8A" w:rsidRDefault="00856A8A" w:rsidP="00856A8A">
      <w:pPr>
        <w:jc w:val="both"/>
      </w:pPr>
      <w:r>
        <w:t xml:space="preserve">Yes. </w:t>
      </w:r>
      <w:proofErr w:type="gramStart"/>
      <w:r>
        <w:t>So</w:t>
      </w:r>
      <w:proofErr w:type="gramEnd"/>
      <w:r>
        <w:t xml:space="preserve"> Allah says also and marry </w:t>
      </w:r>
      <w:proofErr w:type="gramStart"/>
      <w:r>
        <w:t>women</w:t>
      </w:r>
      <w:proofErr w:type="gramEnd"/>
      <w:r>
        <w:t xml:space="preserve"> and He gives the number up to four. But if you cannot be fair by orphans then only one. Only one. This is in Qur'an. Now I used to think that that was, I wasn't </w:t>
      </w:r>
      <w:proofErr w:type="gramStart"/>
      <w:r>
        <w:t>really as</w:t>
      </w:r>
      <w:proofErr w:type="gramEnd"/>
      <w:r>
        <w:t xml:space="preserve"> familiar with </w:t>
      </w:r>
      <w:proofErr w:type="gramStart"/>
      <w:r>
        <w:t>all of</w:t>
      </w:r>
      <w:proofErr w:type="gramEnd"/>
      <w:r>
        <w:t xml:space="preserve"> this language in Qur'an back then as I'm now. </w:t>
      </w:r>
      <w:proofErr w:type="gramStart"/>
      <w:r>
        <w:t>So</w:t>
      </w:r>
      <w:proofErr w:type="gramEnd"/>
      <w:r>
        <w:t xml:space="preserve"> I was thinking that G-d is saying that one, and one is best. And one translation says </w:t>
      </w:r>
      <w:proofErr w:type="gramStart"/>
      <w:r>
        <w:t>that,</w:t>
      </w:r>
      <w:proofErr w:type="gramEnd"/>
      <w:r>
        <w:t xml:space="preserve"> one is best if you understood. But I don't think so. That </w:t>
      </w:r>
      <w:r>
        <w:t>translation</w:t>
      </w:r>
      <w:r>
        <w:t xml:space="preserve"> shouldn't </w:t>
      </w:r>
      <w:proofErr w:type="gramStart"/>
      <w:r>
        <w:t>read</w:t>
      </w:r>
      <w:proofErr w:type="gramEnd"/>
      <w:r>
        <w:t xml:space="preserve"> like that. It </w:t>
      </w:r>
      <w:r>
        <w:t>doesn’t</w:t>
      </w:r>
      <w:r>
        <w:t xml:space="preserve"> say that in Arabic like that. It's not put that way in Arabic.</w:t>
      </w:r>
    </w:p>
    <w:p w14:paraId="7918000D" w14:textId="77777777" w:rsidR="00856A8A" w:rsidRDefault="00856A8A" w:rsidP="00856A8A">
      <w:pPr>
        <w:jc w:val="both"/>
      </w:pPr>
      <w:proofErr w:type="gramStart"/>
      <w:r>
        <w:t>So</w:t>
      </w:r>
      <w:proofErr w:type="gramEnd"/>
      <w:r>
        <w:t xml:space="preserve"> I don't say anymore that Allah is saying I don't want you to have more than one wife. No, Allah is not saying that. Let me continue now, this is a big one you asked me. </w:t>
      </w:r>
      <w:proofErr w:type="gramStart"/>
      <w:r>
        <w:t>Also</w:t>
      </w:r>
      <w:proofErr w:type="gramEnd"/>
      <w:r>
        <w:t xml:space="preserve"> Allah says a believing slave is better than a free idolater, idol worshipper. It didn't say Christian, didn't say a free slave is better than, pardon me, a believing slave in Islam is better than a free Christian. Didn't say that. It didn't say better than a free Jew, it didn't say that. Didn't say better than a free Sabian because that's another religion respected in Qur'an that was in that part of the world. Didn't say that. Better than a </w:t>
      </w:r>
      <w:proofErr w:type="spellStart"/>
      <w:r>
        <w:t>Mushrik</w:t>
      </w:r>
      <w:proofErr w:type="spellEnd"/>
      <w:r>
        <w:t xml:space="preserve">, that's a person who worships idols. Okay, that's one the pagans, one of the idols. </w:t>
      </w:r>
      <w:proofErr w:type="gramStart"/>
      <w:r>
        <w:t>So</w:t>
      </w:r>
      <w:proofErr w:type="gramEnd"/>
      <w:r>
        <w:t xml:space="preserve"> what does that tell us? That tell us that the males, the men in the following of Muhammad </w:t>
      </w:r>
      <w:proofErr w:type="gramStart"/>
      <w:r>
        <w:t>was</w:t>
      </w:r>
      <w:proofErr w:type="gramEnd"/>
      <w:r>
        <w:t xml:space="preserve"> having marital relations.</w:t>
      </w:r>
    </w:p>
    <w:p w14:paraId="28C6EB22" w14:textId="77777777" w:rsidR="00856A8A" w:rsidRDefault="00856A8A" w:rsidP="00856A8A">
      <w:pPr>
        <w:jc w:val="both"/>
      </w:pPr>
      <w:r>
        <w:t xml:space="preserve"> Understand this. There is no sex in Islam without marriage. Any sex outside of marriage in Islam is a sin, serious sin punishable by flogging in public, whipping in public, public witness. Understand that. And that's something that most of us didn't understand before. Many of you here today, you probably don't understand that. There is no sex without marriage. You don't need a preacher in Islam to be married. You don't need an Imam to be married. All you need in Islam to be married is the woman you want and two witnesses. Preferably witness from her side too </w:t>
      </w:r>
      <w:proofErr w:type="gramStart"/>
      <w:r>
        <w:t>and also</w:t>
      </w:r>
      <w:proofErr w:type="gramEnd"/>
      <w:r>
        <w:t xml:space="preserve"> witness from your side, which would be three preferably. But if you have anybody, just one witness from her family, her side or her close friends, if she doesn't have family members and one witness from your side, if those witnesses are there, if it's females you need two. Males, you can have only one from her side, then that's enough for you to get married.</w:t>
      </w:r>
    </w:p>
    <w:p w14:paraId="72374D4B" w14:textId="77777777" w:rsidR="00856A8A" w:rsidRDefault="00856A8A" w:rsidP="00856A8A">
      <w:pPr>
        <w:jc w:val="both"/>
      </w:pPr>
      <w:r>
        <w:t xml:space="preserve">This is the religion of natural origin, the pattern on which He patterned human society. This religion believes in the excellence of nature, and that G-d created human beings to live out, to live up to and live out the excellence of nature that He created the human being for. This is Islam. This is Islam. </w:t>
      </w:r>
      <w:proofErr w:type="gramStart"/>
      <w:r>
        <w:t>So</w:t>
      </w:r>
      <w:proofErr w:type="gramEnd"/>
      <w:r>
        <w:t xml:space="preserve"> Islam is religion that wants to make us aware that G-d evolved your life upon nature, upon the pattern of nature. The nature of a human being before G-d's revelation is the nature of a human being. Listen, please listen to what I'm saying. The nature I repeat, the nature of a human being is the nature of a human being even before G-d reveals anything, no Prophet, no Messenger, nothing. Muhammad is a sign of </w:t>
      </w:r>
      <w:proofErr w:type="gramStart"/>
      <w:r>
        <w:t>that,</w:t>
      </w:r>
      <w:proofErr w:type="gramEnd"/>
      <w:r>
        <w:t xml:space="preserve"> Peace and Blessings be upon him. Muhammad had lived 40 years and didn't even know revealed religion, </w:t>
      </w:r>
      <w:r>
        <w:lastRenderedPageBreak/>
        <w:t xml:space="preserve">but he had stayed away from worship of idols. He stayed away from bad behavior. There was no fault seen in as a human being. He had no human flaws, nothing bad about him. Islam didn't make Muhammad a better human being. He was already the best human being he could be. He didn't </w:t>
      </w:r>
      <w:proofErr w:type="gramStart"/>
      <w:r>
        <w:t>drink,</w:t>
      </w:r>
      <w:proofErr w:type="gramEnd"/>
      <w:r>
        <w:t xml:space="preserve"> he didn't lie. He didn't </w:t>
      </w:r>
      <w:proofErr w:type="gramStart"/>
      <w:r>
        <w:t>steal,</w:t>
      </w:r>
      <w:proofErr w:type="gramEnd"/>
      <w:r>
        <w:t xml:space="preserve"> he respected what was supposed to be respected. He was loving and charitable. He was just perfect as a human being. Jesus Christ is a sign of that. Muhammad is that fulfilled. Alright. Jesus Christ is a sign pointing to that. Muhammad is that fulfilled. Now was Muhammad a new man, was this the first time that G-d ever had a human being on earth like that?</w:t>
      </w:r>
    </w:p>
    <w:p w14:paraId="4E9D1D32" w14:textId="77777777" w:rsidR="00856A8A" w:rsidRDefault="00856A8A" w:rsidP="00856A8A">
      <w:pPr>
        <w:jc w:val="both"/>
      </w:pPr>
      <w:r>
        <w:t xml:space="preserve">No. Adam was like that. Your first father was like that. He didn't need revelation. His life that G-d gave him was enough support to support him coming into the excellence that G-d intended for His creation. That's why Allah says in Qur'an, we don't worry about time when we </w:t>
      </w:r>
      <w:proofErr w:type="gramStart"/>
      <w:r>
        <w:t>talking</w:t>
      </w:r>
      <w:proofErr w:type="gramEnd"/>
      <w:r>
        <w:t xml:space="preserve"> about important matters like this. This is more important than what will happen later. Obviously. Because if it wasn't I wouldn't be doing it. So that's why Allah says in Qur'an of Muhammad say he already lived among you a lifetime. What do y'all think it means? It doesn't mean after the revelation. G-d is referring to Muhammad, talking to those people that were rejecting him, his life before I talked to him before he met Me is proof to you of his excellence and your responsibility to support him. He was already established, worthy of your support before I even communicated anything to him.</w:t>
      </w:r>
    </w:p>
    <w:p w14:paraId="7C75F72E" w14:textId="77777777" w:rsidR="00856A8A" w:rsidRDefault="00856A8A" w:rsidP="00856A8A">
      <w:pPr>
        <w:jc w:val="both"/>
      </w:pPr>
      <w:r>
        <w:t>He already lived a lifetime among you. And G-d says of him, certainly you have in Muhammad a most excellent model, a most excellent model for any who believe in G-d and the final day and praises G-d. For any, doesn't say for Muslims, for any. Jew, Christians, Sabian, Buddhists, any who have faith in G-d and the final day. Now you know they may call G-d different, different idea of G-</w:t>
      </w:r>
      <w:proofErr w:type="gramStart"/>
      <w:r>
        <w:t>d ,</w:t>
      </w:r>
      <w:proofErr w:type="gramEnd"/>
      <w:r>
        <w:t xml:space="preserve"> but they still have belief in destiny and accountability for the way they live. </w:t>
      </w:r>
      <w:proofErr w:type="gramStart"/>
      <w:r>
        <w:t>So</w:t>
      </w:r>
      <w:proofErr w:type="gramEnd"/>
      <w:r>
        <w:t xml:space="preserve"> any of those people should find in Muhammad an example to emulate. And they do. They love him. They respect him. Yes. So now getting back to you the brothers. Understand that Islam respects nature and want us to be reconnected with nature as a human being, conscious person believing that nature evolves life to be most excellent. Nature.</w:t>
      </w:r>
    </w:p>
    <w:p w14:paraId="54988EC1" w14:textId="20ECCD7C" w:rsidR="00856A8A" w:rsidRDefault="00856A8A" w:rsidP="00856A8A">
      <w:pPr>
        <w:jc w:val="both"/>
      </w:pPr>
      <w:r>
        <w:t xml:space="preserve">Now, for a female slave is better than a free idol </w:t>
      </w:r>
      <w:r>
        <w:t>worshipper</w:t>
      </w:r>
      <w:r>
        <w:t xml:space="preserve">. Though you </w:t>
      </w:r>
      <w:proofErr w:type="gramStart"/>
      <w:r>
        <w:t>may in your mind</w:t>
      </w:r>
      <w:proofErr w:type="gramEnd"/>
      <w:r>
        <w:t xml:space="preserve"> think differently about it. </w:t>
      </w:r>
      <w:proofErr w:type="gramStart"/>
      <w:r>
        <w:t>So</w:t>
      </w:r>
      <w:proofErr w:type="gramEnd"/>
      <w:r>
        <w:t xml:space="preserve"> this is what G-d revealed. Now, what does that say? That says that men were permitted, when this revelation came. Muslim men were permitted to have their slaves, female slaves. But they were not </w:t>
      </w:r>
      <w:proofErr w:type="gramStart"/>
      <w:r>
        <w:t>told not</w:t>
      </w:r>
      <w:proofErr w:type="gramEnd"/>
      <w:r>
        <w:t xml:space="preserve"> to, but they were discouraged when it came to choosing an idol worshipper from their </w:t>
      </w:r>
      <w:r>
        <w:t>slaves</w:t>
      </w:r>
      <w:r>
        <w:t xml:space="preserve">. They were not told you can't do it, but they were discouraged. </w:t>
      </w:r>
      <w:proofErr w:type="gramStart"/>
      <w:r>
        <w:t>So</w:t>
      </w:r>
      <w:proofErr w:type="gramEnd"/>
      <w:r>
        <w:t xml:space="preserve"> I'm saying all that because it's important that I don't miss these important points while addressing the question that the brother asked.</w:t>
      </w:r>
    </w:p>
    <w:p w14:paraId="7BA96371" w14:textId="668C8097" w:rsidR="00856A8A" w:rsidRDefault="00856A8A" w:rsidP="00856A8A">
      <w:pPr>
        <w:jc w:val="both"/>
      </w:pPr>
      <w:r>
        <w:t xml:space="preserve">That doesn't require </w:t>
      </w:r>
      <w:proofErr w:type="gramStart"/>
      <w:r>
        <w:t>all of</w:t>
      </w:r>
      <w:proofErr w:type="gramEnd"/>
      <w:r>
        <w:t xml:space="preserve"> these other concerns that I'm bringing out. But it </w:t>
      </w:r>
      <w:proofErr w:type="gramStart"/>
      <w:r>
        <w:t>situate</w:t>
      </w:r>
      <w:proofErr w:type="gramEnd"/>
      <w:r>
        <w:t xml:space="preserve"> us better to make decisions. That's why I'm bringing these things out. Now, in Islamic law, we don't know this, but it's in Islamic law, most of us don't know it, we don't know Islamic law. If you have sex with a woman, with a female and she complained against you, that you not accepting her as a wife or treating her as a wife. The judge in an Islamic court overseas out of America. In America, some of these in America, I'm sure Muslims they have their own courts, believe me, they make their own decisions many times. Especially if </w:t>
      </w:r>
      <w:proofErr w:type="gramStart"/>
      <w:r>
        <w:t>there</w:t>
      </w:r>
      <w:proofErr w:type="gramEnd"/>
      <w:r>
        <w:t xml:space="preserve"> members come to them for decision. The judge will say, did you have sex with her? He says, yes. He says, then you </w:t>
      </w:r>
      <w:r>
        <w:lastRenderedPageBreak/>
        <w:t xml:space="preserve">are her husband. In Islam, if you have sex with a woman, you are either her husband or you are an offender that </w:t>
      </w:r>
      <w:proofErr w:type="gramStart"/>
      <w:r>
        <w:t>has to</w:t>
      </w:r>
      <w:proofErr w:type="gramEnd"/>
      <w:r>
        <w:t xml:space="preserve"> be punished.</w:t>
      </w:r>
    </w:p>
    <w:p w14:paraId="2C58E462" w14:textId="77777777" w:rsidR="00856A8A" w:rsidRDefault="00856A8A" w:rsidP="00856A8A">
      <w:pPr>
        <w:jc w:val="both"/>
      </w:pPr>
      <w:proofErr w:type="gramStart"/>
      <w:r>
        <w:t>So</w:t>
      </w:r>
      <w:proofErr w:type="gramEnd"/>
      <w:r>
        <w:t xml:space="preserve"> if you say, no, I'm not a husband, then they will take him out. But if you say yes, </w:t>
      </w:r>
      <w:proofErr w:type="gramStart"/>
      <w:r>
        <w:t>she's</w:t>
      </w:r>
      <w:proofErr w:type="gramEnd"/>
      <w:r>
        <w:t xml:space="preserve"> my wife. Wife originally meant mate. That means when you come together sexually you become </w:t>
      </w:r>
      <w:proofErr w:type="gramStart"/>
      <w:r>
        <w:t>mates,</w:t>
      </w:r>
      <w:proofErr w:type="gramEnd"/>
      <w:r>
        <w:t xml:space="preserve"> you mated her. Animals mate </w:t>
      </w:r>
      <w:proofErr w:type="gramStart"/>
      <w:r>
        <w:t>humans</w:t>
      </w:r>
      <w:proofErr w:type="gramEnd"/>
      <w:r>
        <w:t xml:space="preserve"> mate. </w:t>
      </w:r>
      <w:proofErr w:type="gramStart"/>
      <w:r>
        <w:t>So</w:t>
      </w:r>
      <w:proofErr w:type="gramEnd"/>
      <w:r>
        <w:t xml:space="preserve"> when you mate, that's it. She's your wife. Okay. Now maybe you didn't intend it to be that way, but that's the way it is in Islam. If you </w:t>
      </w:r>
      <w:proofErr w:type="gramStart"/>
      <w:r>
        <w:t>mated with</w:t>
      </w:r>
      <w:proofErr w:type="gramEnd"/>
      <w:r>
        <w:t xml:space="preserve"> </w:t>
      </w:r>
      <w:proofErr w:type="gramStart"/>
      <w:r>
        <w:t>her</w:t>
      </w:r>
      <w:proofErr w:type="gramEnd"/>
      <w:r>
        <w:t xml:space="preserve"> she's your wife. And I know all this stuff that exists among Muslims. You don't have to tell me. After I leave here, I'm sure someone is going to say "The Imam </w:t>
      </w:r>
      <w:proofErr w:type="gramStart"/>
      <w:r>
        <w:t>don't</w:t>
      </w:r>
      <w:proofErr w:type="gramEnd"/>
      <w:r>
        <w:t xml:space="preserve"> know what's happening. In Islam they have convenient marriage, marry temporarily."</w:t>
      </w:r>
    </w:p>
    <w:p w14:paraId="693E40AA" w14:textId="77777777" w:rsidR="00856A8A" w:rsidRDefault="00856A8A" w:rsidP="00856A8A">
      <w:pPr>
        <w:jc w:val="both"/>
      </w:pPr>
      <w:r>
        <w:t xml:space="preserve">No, </w:t>
      </w:r>
      <w:proofErr w:type="spellStart"/>
      <w:r>
        <w:t>ain't</w:t>
      </w:r>
      <w:proofErr w:type="spellEnd"/>
      <w:r>
        <w:t xml:space="preserve"> no temporary marriage either. That's an unaccepted innovation that because you away from home and you don't have your wife with </w:t>
      </w:r>
      <w:proofErr w:type="gramStart"/>
      <w:r>
        <w:t>you,</w:t>
      </w:r>
      <w:proofErr w:type="gramEnd"/>
      <w:r>
        <w:t xml:space="preserve"> your host is going to provide you with a woman temporary. That's a whore. That's not a wife. Yeah, I'm going to go with her with convenience because my wife is not with me. That's a prostitute, that's not my wife. And you </w:t>
      </w:r>
      <w:proofErr w:type="gramStart"/>
      <w:r>
        <w:t>going</w:t>
      </w:r>
      <w:proofErr w:type="gramEnd"/>
      <w:r>
        <w:t xml:space="preserve"> to pay him or her to have her. He's a pimp. You </w:t>
      </w:r>
      <w:proofErr w:type="gramStart"/>
      <w:r>
        <w:t>going</w:t>
      </w:r>
      <w:proofErr w:type="gramEnd"/>
      <w:r>
        <w:t xml:space="preserve"> to pay him directly or she's going to ask you to pay so </w:t>
      </w:r>
      <w:proofErr w:type="gramStart"/>
      <w:r>
        <w:t>much</w:t>
      </w:r>
      <w:proofErr w:type="gramEnd"/>
      <w:r>
        <w:t xml:space="preserve"> and she is going to break him off out of that. That's a </w:t>
      </w:r>
      <w:proofErr w:type="gramStart"/>
      <w:r>
        <w:t>high class</w:t>
      </w:r>
      <w:proofErr w:type="gramEnd"/>
      <w:r>
        <w:t xml:space="preserve"> way of prostituting women in the Islamic world. That's not accepted. </w:t>
      </w:r>
      <w:proofErr w:type="gramStart"/>
      <w:r>
        <w:t>So</w:t>
      </w:r>
      <w:proofErr w:type="gramEnd"/>
      <w:r>
        <w:t xml:space="preserve"> brother, how should I approach the second wife? I'm answering your question. I'm answering your question right now. </w:t>
      </w:r>
      <w:proofErr w:type="gramStart"/>
      <w:r>
        <w:t>So</w:t>
      </w:r>
      <w:proofErr w:type="gramEnd"/>
      <w:r>
        <w:t xml:space="preserve"> during the time of Muhammad the Prophet, which the commentaries Qur'an in English will give you much of what I'm giving you now. During the time of </w:t>
      </w:r>
      <w:proofErr w:type="gramStart"/>
      <w:r>
        <w:t>Muhammad</w:t>
      </w:r>
      <w:proofErr w:type="gramEnd"/>
      <w:r>
        <w:t xml:space="preserve"> the Prophet, prayers and peace be on him, Muhammad had to engage fighting. He had to be </w:t>
      </w:r>
      <w:proofErr w:type="gramStart"/>
      <w:r>
        <w:t>in</w:t>
      </w:r>
      <w:proofErr w:type="gramEnd"/>
      <w:r>
        <w:t xml:space="preserve"> war, at war, for much of the time that he was on the earth. </w:t>
      </w:r>
      <w:proofErr w:type="gramStart"/>
      <w:r>
        <w:t>So</w:t>
      </w:r>
      <w:proofErr w:type="gramEnd"/>
      <w:r>
        <w:t xml:space="preserve"> a lot of women lost their husband. A lot of children became </w:t>
      </w:r>
      <w:proofErr w:type="gramStart"/>
      <w:r>
        <w:t>orphans</w:t>
      </w:r>
      <w:proofErr w:type="gramEnd"/>
      <w:r>
        <w:t xml:space="preserve"> and they already had problems, the normal problems of society even before war. So </w:t>
      </w:r>
      <w:proofErr w:type="gramStart"/>
      <w:r>
        <w:t>therefore</w:t>
      </w:r>
      <w:proofErr w:type="gramEnd"/>
      <w:r>
        <w:t xml:space="preserve"> men need to accept more wives. There was a need for men to accept more wives and there was a need for men to accept those wives and not be insensitive to the needs of their children.</w:t>
      </w:r>
    </w:p>
    <w:p w14:paraId="1443BB63" w14:textId="77777777" w:rsidR="00856A8A" w:rsidRDefault="00856A8A" w:rsidP="00856A8A">
      <w:pPr>
        <w:jc w:val="both"/>
      </w:pPr>
      <w:r>
        <w:t>Imam WD Mohammed:</w:t>
      </w:r>
    </w:p>
    <w:p w14:paraId="05788196" w14:textId="77777777" w:rsidR="00856A8A" w:rsidRDefault="00856A8A" w:rsidP="00856A8A">
      <w:pPr>
        <w:jc w:val="both"/>
      </w:pPr>
      <w:proofErr w:type="gramStart"/>
      <w:r>
        <w:t>So</w:t>
      </w:r>
      <w:proofErr w:type="gramEnd"/>
      <w:r>
        <w:t xml:space="preserve"> they would prostitute themselves. </w:t>
      </w:r>
      <w:proofErr w:type="gramStart"/>
      <w:r>
        <w:t>So</w:t>
      </w:r>
      <w:proofErr w:type="gramEnd"/>
      <w:r>
        <w:t xml:space="preserve"> to reduce the likelihood of them going into prostitution, the Prophet was inspired by G-d to encourage men to marry these women and to give a home to the orphan. We live in a different world nowadays where </w:t>
      </w:r>
      <w:proofErr w:type="gramStart"/>
      <w:r>
        <w:t>the taxes</w:t>
      </w:r>
      <w:proofErr w:type="gramEnd"/>
      <w:r>
        <w:t xml:space="preserve"> are collected so that we have institutions and whatever organizations to protect </w:t>
      </w:r>
      <w:proofErr w:type="gramStart"/>
      <w:r>
        <w:t>the society</w:t>
      </w:r>
      <w:proofErr w:type="gramEnd"/>
      <w:r>
        <w:t xml:space="preserve">. In those days you didn't have jails. Understand that. You </w:t>
      </w:r>
      <w:proofErr w:type="gramStart"/>
      <w:r>
        <w:t>have to</w:t>
      </w:r>
      <w:proofErr w:type="gramEnd"/>
      <w:r>
        <w:t xml:space="preserve"> understand the reality of that time. You didn't have </w:t>
      </w:r>
      <w:proofErr w:type="gramStart"/>
      <w:r>
        <w:t>jails</w:t>
      </w:r>
      <w:proofErr w:type="gramEnd"/>
      <w:r>
        <w:t xml:space="preserve"> and you didn't have social institutions, family service institutions, et cetera. You didn't have that. So how was that need addressed or taken care of? By men who had wealth and could afford to feed more people. </w:t>
      </w:r>
      <w:proofErr w:type="gramStart"/>
      <w:r>
        <w:t>So</w:t>
      </w:r>
      <w:proofErr w:type="gramEnd"/>
      <w:r>
        <w:t xml:space="preserve"> they were encouraged to take on the wives </w:t>
      </w:r>
      <w:proofErr w:type="gramStart"/>
      <w:r>
        <w:t>and also</w:t>
      </w:r>
      <w:proofErr w:type="gramEnd"/>
      <w:r>
        <w:t xml:space="preserve"> take on orphans and provide food and clothing.</w:t>
      </w:r>
    </w:p>
    <w:p w14:paraId="7B1008F1" w14:textId="77777777" w:rsidR="00856A8A" w:rsidRDefault="00856A8A" w:rsidP="00856A8A">
      <w:pPr>
        <w:jc w:val="both"/>
      </w:pPr>
      <w:r>
        <w:t xml:space="preserve">And many of them came from slaves. They came from </w:t>
      </w:r>
      <w:proofErr w:type="gramStart"/>
      <w:r>
        <w:t>slaves</w:t>
      </w:r>
      <w:proofErr w:type="gramEnd"/>
      <w:r>
        <w:t xml:space="preserve"> and they came straight into the house of these wealthy men to be protected by these better off men. And that's why you read in the sayings of Prophet Muhammad, feed the slave the food you eat yourself and clothe the slave with the clothing you wear yourself. Through the teaching of Prophet Muhammad. In other words, do not treat them any way different than you treat yourself and your family members, your own sons from your own loins when it comes to providing their needs for </w:t>
      </w:r>
      <w:r>
        <w:lastRenderedPageBreak/>
        <w:t xml:space="preserve">them. You </w:t>
      </w:r>
      <w:proofErr w:type="gramStart"/>
      <w:r>
        <w:t>have to</w:t>
      </w:r>
      <w:proofErr w:type="gramEnd"/>
      <w:r>
        <w:t xml:space="preserve"> give them the same. And so would it have been for education. </w:t>
      </w:r>
      <w:proofErr w:type="gramStart"/>
      <w:r>
        <w:t>So</w:t>
      </w:r>
      <w:proofErr w:type="gramEnd"/>
      <w:r>
        <w:t xml:space="preserve"> it is reported in the history of Prophet Muhammad that one of the Muslims said when he heard that, he said, well, what do I need a slave for then? </w:t>
      </w:r>
      <w:proofErr w:type="gramStart"/>
      <w:r>
        <w:t>So</w:t>
      </w:r>
      <w:proofErr w:type="gramEnd"/>
      <w:r>
        <w:t xml:space="preserve"> wasn't that a clever way also to get rid of slavery?</w:t>
      </w:r>
    </w:p>
    <w:p w14:paraId="31340142" w14:textId="77777777" w:rsidR="00856A8A" w:rsidRDefault="00856A8A" w:rsidP="00856A8A">
      <w:pPr>
        <w:jc w:val="both"/>
      </w:pPr>
      <w:r>
        <w:t xml:space="preserve"> Yes. </w:t>
      </w:r>
      <w:proofErr w:type="gramStart"/>
      <w:r>
        <w:t>So</w:t>
      </w:r>
      <w:proofErr w:type="gramEnd"/>
      <w:r>
        <w:t xml:space="preserve"> the benefit of having a slave is that you don't have to give him what you give a free person. Now Muhammad the Prophet was inspired by G-d to tell '</w:t>
      </w:r>
      <w:proofErr w:type="spellStart"/>
      <w:r>
        <w:t>em</w:t>
      </w:r>
      <w:proofErr w:type="spellEnd"/>
      <w:r>
        <w:t xml:space="preserve"> no, you </w:t>
      </w:r>
      <w:proofErr w:type="gramStart"/>
      <w:r>
        <w:t>have to</w:t>
      </w:r>
      <w:proofErr w:type="gramEnd"/>
      <w:r>
        <w:t xml:space="preserve"> give them the same that you give free people, same clothing, same food, and the same opportunities that you give your own members of your own family. So that killed slavery. If this country had done that, wouldn't that have saved a lot of life and blood and suffering if this country had been inspired by G-d to handle it the way G-d handled it through Muhammad the Prophet. Oh, it would've been wonderful. Yes. Muhammad the Prophet once heard one man calling his servant and he called and said, "Ya Abdi" oh my servant, my oh servant, my servant or my slave. And Muhammad said, call him not your </w:t>
      </w:r>
      <w:proofErr w:type="spellStart"/>
      <w:r>
        <w:t>abdi</w:t>
      </w:r>
      <w:proofErr w:type="spellEnd"/>
      <w:r>
        <w:t xml:space="preserve">. Why? Because G-d says all people are the Ibad of G-d. The servants of G-d are the slaves of G-d. He said, call him, say to him, my son, like you would say to your own son, my son. Say to him, my son. The man was told that. Yes. </w:t>
      </w:r>
      <w:proofErr w:type="gramStart"/>
      <w:r>
        <w:t>So</w:t>
      </w:r>
      <w:proofErr w:type="gramEnd"/>
      <w:r>
        <w:t xml:space="preserve"> I'm giving you the reasons I go back to what I told you in the beginning. If you have sex with a female, she becomes your wife. Don't forget that. That's very important. And that's the nature of man. G-d didn't have to give you a book to know that. G-d created you with a soul and with a mind and nation and spirit to know how to respect your sexual involvement with a woman.</w:t>
      </w:r>
    </w:p>
    <w:p w14:paraId="3321169F" w14:textId="77777777" w:rsidR="00856A8A" w:rsidRDefault="00856A8A" w:rsidP="00856A8A">
      <w:pPr>
        <w:jc w:val="both"/>
      </w:pPr>
      <w:r>
        <w:t xml:space="preserve">Your own conscious </w:t>
      </w:r>
      <w:proofErr w:type="gramStart"/>
      <w:r>
        <w:t>tell</w:t>
      </w:r>
      <w:proofErr w:type="gramEnd"/>
      <w:r>
        <w:t xml:space="preserve"> you that this is a very serious thing I'm doing. But you usually wait until you have a child and then both of you start to look at each other differently, </w:t>
      </w:r>
      <w:proofErr w:type="gramStart"/>
      <w:r>
        <w:t>right?.</w:t>
      </w:r>
      <w:proofErr w:type="gramEnd"/>
      <w:r>
        <w:t xml:space="preserve"> That was the purpose. G-d's purpose, not our purpose, but that's G-d's purpose for creating sex so that we would extend our life and our generation in our children. </w:t>
      </w:r>
      <w:proofErr w:type="gramStart"/>
      <w:r>
        <w:t>You</w:t>
      </w:r>
      <w:proofErr w:type="gramEnd"/>
      <w:r>
        <w:t xml:space="preserve"> see? So that's the most sacred thing. The most sacred purpose for sex is to continue the life of human beings so that we have more human beings coming. And once we have that, we want to look at the woman with respect, with a higher respect and value her as your wife and the mother of your child. </w:t>
      </w:r>
      <w:proofErr w:type="gramStart"/>
      <w:r>
        <w:t>You</w:t>
      </w:r>
      <w:proofErr w:type="gramEnd"/>
      <w:r>
        <w:t xml:space="preserve"> see? But some men, they will have a woman for the first time and will not have her for the first time until she understands that "You know, you're going to be my woman now, right?" Yeah. That's that excellent nature in you, that G-d evolves the world upon. Yes. You want her to know that, yeah, I'm going to have sex with you now. Now you know you going to be my woman now.</w:t>
      </w:r>
    </w:p>
    <w:p w14:paraId="176D9CD8" w14:textId="77777777" w:rsidR="00856A8A" w:rsidRDefault="00856A8A" w:rsidP="00856A8A">
      <w:pPr>
        <w:jc w:val="both"/>
      </w:pPr>
      <w:r>
        <w:t xml:space="preserve">He doesn't say wife, but that's my mate, you </w:t>
      </w:r>
      <w:proofErr w:type="gramStart"/>
      <w:r>
        <w:t>my</w:t>
      </w:r>
      <w:proofErr w:type="gramEnd"/>
      <w:r>
        <w:t xml:space="preserve"> mate now. And she loves that. Oh yeah. G-d has given her </w:t>
      </w:r>
      <w:proofErr w:type="gramStart"/>
      <w:r>
        <w:t>the nature</w:t>
      </w:r>
      <w:proofErr w:type="gramEnd"/>
      <w:r>
        <w:t xml:space="preserve"> to really love to hear that from you. Yes. Now I will answer your question with one statement. You approach it with a clean heart, a clean mind, clean and pure intention. That's how you approach a second wife. And </w:t>
      </w:r>
      <w:proofErr w:type="gramStart"/>
      <w:r>
        <w:t>in light of</w:t>
      </w:r>
      <w:proofErr w:type="gramEnd"/>
      <w:r>
        <w:t xml:space="preserve"> what I've given you. Okay.</w:t>
      </w:r>
    </w:p>
    <w:p w14:paraId="6326BE18" w14:textId="77777777" w:rsidR="00856A8A" w:rsidRDefault="00856A8A" w:rsidP="00856A8A">
      <w:pPr>
        <w:jc w:val="both"/>
      </w:pPr>
      <w:r>
        <w:t>What would you tell a brother who is considering joining a Greek letter college fraternity?</w:t>
      </w:r>
    </w:p>
    <w:p w14:paraId="60577E53" w14:textId="77777777" w:rsidR="00856A8A" w:rsidRDefault="00856A8A" w:rsidP="00856A8A">
      <w:pPr>
        <w:jc w:val="both"/>
      </w:pPr>
      <w:r>
        <w:t>Well, if you've got enough time for that kind of adventure, enjoy.</w:t>
      </w:r>
    </w:p>
    <w:p w14:paraId="17962DAA" w14:textId="77777777" w:rsidR="00856A8A" w:rsidRDefault="00856A8A" w:rsidP="00856A8A">
      <w:pPr>
        <w:jc w:val="both"/>
      </w:pPr>
      <w:r>
        <w:t>Brother Imam, where do you stand with the war on Iraq? The peace process in the Middle East?</w:t>
      </w:r>
    </w:p>
    <w:p w14:paraId="7762A1BB" w14:textId="77777777" w:rsidR="00856A8A" w:rsidRDefault="00856A8A" w:rsidP="00856A8A">
      <w:pPr>
        <w:jc w:val="both"/>
      </w:pPr>
      <w:r>
        <w:lastRenderedPageBreak/>
        <w:t xml:space="preserve"> I don't </w:t>
      </w:r>
      <w:proofErr w:type="gramStart"/>
      <w:r>
        <w:t>stand with</w:t>
      </w:r>
      <w:proofErr w:type="gramEnd"/>
      <w:r>
        <w:t xml:space="preserve"> it at all. I'm standing away from it and praying that it turns out better, better, better. I'm not staying with it at all. I'm away from it. We </w:t>
      </w:r>
      <w:proofErr w:type="gramStart"/>
      <w:r>
        <w:t>have to</w:t>
      </w:r>
      <w:proofErr w:type="gramEnd"/>
      <w:r>
        <w:t xml:space="preserve"> let the Iraqi people and our government see what they can do. And I'm watching, just like you watching.</w:t>
      </w:r>
    </w:p>
    <w:p w14:paraId="1DE36E02" w14:textId="77777777" w:rsidR="00856A8A" w:rsidRDefault="00856A8A" w:rsidP="00856A8A">
      <w:pPr>
        <w:jc w:val="both"/>
      </w:pPr>
      <w:r>
        <w:t>Audience Member:</w:t>
      </w:r>
    </w:p>
    <w:p w14:paraId="39000BEF" w14:textId="77777777" w:rsidR="00856A8A" w:rsidRDefault="00856A8A" w:rsidP="00856A8A">
      <w:pPr>
        <w:jc w:val="both"/>
      </w:pPr>
      <w:r>
        <w:t>To what extent can a Muslim deal in interest, if at all?</w:t>
      </w:r>
    </w:p>
    <w:p w14:paraId="51D6950F" w14:textId="77777777" w:rsidR="00856A8A" w:rsidRDefault="00856A8A" w:rsidP="00856A8A">
      <w:pPr>
        <w:jc w:val="both"/>
      </w:pPr>
      <w:r>
        <w:t>Imam WD Mohammed:</w:t>
      </w:r>
    </w:p>
    <w:p w14:paraId="302133FF" w14:textId="509B07F1" w:rsidR="00856A8A" w:rsidRDefault="00856A8A" w:rsidP="00856A8A">
      <w:pPr>
        <w:jc w:val="both"/>
      </w:pPr>
      <w:r>
        <w:t xml:space="preserve">I know what you're talking about. I had an institution called, a big institution, supported by money in America, money outside of America to come to me to show me how they can help us buy homes, give us mortgages. And I looked at </w:t>
      </w:r>
      <w:proofErr w:type="gramStart"/>
      <w:r>
        <w:t>it</w:t>
      </w:r>
      <w:proofErr w:type="gramEnd"/>
      <w:r>
        <w:t xml:space="preserve"> and I saw more </w:t>
      </w:r>
      <w:proofErr w:type="spellStart"/>
      <w:r>
        <w:t>riba</w:t>
      </w:r>
      <w:proofErr w:type="spellEnd"/>
      <w:r>
        <w:t xml:space="preserve">, exorbitant costs, high costs for me getting that situation than I saw in the mortgages that I can get, mortgage plans that I can get from my bank or from almost any bank in America. We should not seek to have any material financial gain come to us for nothing. And we should not seek to make a business </w:t>
      </w:r>
      <w:proofErr w:type="gramStart"/>
      <w:r>
        <w:t>off of</w:t>
      </w:r>
      <w:proofErr w:type="gramEnd"/>
      <w:r>
        <w:t xml:space="preserve"> lending money. Money lenders are condemned in the Bible. Money lenders are condemned in the Qur'an. </w:t>
      </w:r>
      <w:r>
        <w:t>Money</w:t>
      </w:r>
      <w:r>
        <w:t xml:space="preserve"> lenders who tax people </w:t>
      </w:r>
      <w:proofErr w:type="gramStart"/>
      <w:r>
        <w:t>lives</w:t>
      </w:r>
      <w:proofErr w:type="gramEnd"/>
      <w:r>
        <w:t xml:space="preserve"> and </w:t>
      </w:r>
      <w:proofErr w:type="gramStart"/>
      <w:r>
        <w:t>put</w:t>
      </w:r>
      <w:proofErr w:type="gramEnd"/>
      <w:r>
        <w:t xml:space="preserve"> '</w:t>
      </w:r>
      <w:proofErr w:type="spellStart"/>
      <w:r>
        <w:t>em</w:t>
      </w:r>
      <w:proofErr w:type="spellEnd"/>
      <w:r>
        <w:t xml:space="preserve"> under such strain to pay back that they know they </w:t>
      </w:r>
      <w:proofErr w:type="gramStart"/>
      <w:r>
        <w:t>going</w:t>
      </w:r>
      <w:proofErr w:type="gramEnd"/>
      <w:r>
        <w:t xml:space="preserve"> to have '</w:t>
      </w:r>
      <w:proofErr w:type="spellStart"/>
      <w:r>
        <w:t>em</w:t>
      </w:r>
      <w:proofErr w:type="spellEnd"/>
      <w:r>
        <w:t xml:space="preserve"> for the rest of their lives.</w:t>
      </w:r>
    </w:p>
    <w:p w14:paraId="04D4856C" w14:textId="77777777" w:rsidR="00856A8A" w:rsidRDefault="00856A8A" w:rsidP="00856A8A">
      <w:pPr>
        <w:jc w:val="both"/>
      </w:pPr>
      <w:r>
        <w:t xml:space="preserve">That was a way of enslaving people through a situation you call a loan, giving them a loan, you are giving them a loan and then you </w:t>
      </w:r>
      <w:proofErr w:type="gramStart"/>
      <w:r>
        <w:t>own</w:t>
      </w:r>
      <w:proofErr w:type="gramEnd"/>
      <w:r>
        <w:t xml:space="preserve"> them for the rest of their life because they're not able to pay. They're too poor to pay up, pay up. So that was a different kind of interest than what we find in our banks in the United States. And now banks in the United States, they </w:t>
      </w:r>
      <w:proofErr w:type="spellStart"/>
      <w:r>
        <w:t>ain't</w:t>
      </w:r>
      <w:proofErr w:type="spellEnd"/>
      <w:r>
        <w:t xml:space="preserve"> giving you enough. You work for that money, you work for that money, then you go and give it to the bank because the law </w:t>
      </w:r>
      <w:proofErr w:type="gramStart"/>
      <w:r>
        <w:t>say</w:t>
      </w:r>
      <w:proofErr w:type="gramEnd"/>
      <w:r>
        <w:t xml:space="preserve"> you </w:t>
      </w:r>
      <w:proofErr w:type="gramStart"/>
      <w:r>
        <w:t>got</w:t>
      </w:r>
      <w:proofErr w:type="gramEnd"/>
      <w:r>
        <w:t xml:space="preserve"> to bank it. "Oh no law say you got the bank it." </w:t>
      </w:r>
      <w:proofErr w:type="gramStart"/>
      <w:r>
        <w:t>Yes</w:t>
      </w:r>
      <w:proofErr w:type="gramEnd"/>
      <w:r>
        <w:t xml:space="preserve"> it does. It's not written out, but they have fixed it so if you don't bank it, you are afraid you're going to lose it. And if they catch you with a whole lot of money, they </w:t>
      </w:r>
      <w:proofErr w:type="gramStart"/>
      <w:r>
        <w:t>going</w:t>
      </w:r>
      <w:proofErr w:type="gramEnd"/>
      <w:r>
        <w:t xml:space="preserve"> to take it until you explain how you got it.</w:t>
      </w:r>
    </w:p>
    <w:p w14:paraId="680F3428" w14:textId="77777777" w:rsidR="00856A8A" w:rsidRDefault="00856A8A" w:rsidP="00856A8A">
      <w:pPr>
        <w:jc w:val="both"/>
      </w:pPr>
      <w:r>
        <w:t xml:space="preserve">So yes, the law is forcing us to put our money in banks. And you can't even get credit unless you follow the system. You want to get credit to do something, to rent a car, whatever. You can't get credit unless you follow the system. </w:t>
      </w:r>
      <w:proofErr w:type="gramStart"/>
      <w:r>
        <w:t>So</w:t>
      </w:r>
      <w:proofErr w:type="gramEnd"/>
      <w:r>
        <w:t xml:space="preserve"> the system is set </w:t>
      </w:r>
      <w:proofErr w:type="gramStart"/>
      <w:r>
        <w:t>up</w:t>
      </w:r>
      <w:proofErr w:type="gramEnd"/>
      <w:r>
        <w:t xml:space="preserve"> and you </w:t>
      </w:r>
      <w:proofErr w:type="gramStart"/>
      <w:r>
        <w:t>have to</w:t>
      </w:r>
      <w:proofErr w:type="gramEnd"/>
      <w:r>
        <w:t xml:space="preserve"> respect that. </w:t>
      </w:r>
      <w:proofErr w:type="gramStart"/>
      <w:r>
        <w:t>So</w:t>
      </w:r>
      <w:proofErr w:type="gramEnd"/>
      <w:r>
        <w:t xml:space="preserve"> I'm saying to you, they're not giving us enough money for our money. We are being underpaid interest for the value of our money that we are putting in the banks. That value to them, they're not giving us equal. The benefit is not equal. Our benefit to them is more than benefit to us, and it's not justified, the little interest that they're giving us now. But that's the way it is. Even when you think they're giving you a lot it's little because they're investing that money and they're making much more than they're sharing with you.</w:t>
      </w:r>
    </w:p>
    <w:p w14:paraId="2A50DE04" w14:textId="77777777" w:rsidR="00856A8A" w:rsidRDefault="00856A8A" w:rsidP="00856A8A">
      <w:pPr>
        <w:jc w:val="both"/>
      </w:pPr>
      <w:r>
        <w:t xml:space="preserve">That's how come it's a big business Now how is that </w:t>
      </w:r>
      <w:proofErr w:type="spellStart"/>
      <w:r>
        <w:t>riba</w:t>
      </w:r>
      <w:proofErr w:type="spellEnd"/>
      <w:r>
        <w:t xml:space="preserve">? That was against people taking your money, pardon me. Giving you money and then charging you a whole lot of interest </w:t>
      </w:r>
      <w:proofErr w:type="gramStart"/>
      <w:r>
        <w:t>on</w:t>
      </w:r>
      <w:proofErr w:type="gramEnd"/>
      <w:r>
        <w:t xml:space="preserve"> it for doing nothing but holding your money and it is benefiting them, but what it's doing for you, nothing. You </w:t>
      </w:r>
      <w:proofErr w:type="gramStart"/>
      <w:r>
        <w:t>got</w:t>
      </w:r>
      <w:proofErr w:type="gramEnd"/>
      <w:r>
        <w:t xml:space="preserve"> to pay it back. But the government, this system is different. The government </w:t>
      </w:r>
      <w:proofErr w:type="gramStart"/>
      <w:r>
        <w:t>have</w:t>
      </w:r>
      <w:proofErr w:type="gramEnd"/>
      <w:r>
        <w:t xml:space="preserve"> it so that the bank is obligated to invest some of that money back into the community. Now that's recent in the banking system. The banks now feel obligated to invest some of that money back into the community that they're feeding </w:t>
      </w:r>
      <w:proofErr w:type="gramStart"/>
      <w:r>
        <w:t>o,</w:t>
      </w:r>
      <w:proofErr w:type="gramEnd"/>
      <w:r>
        <w:t xml:space="preserve"> that they're feeding on. So no, it's far from being </w:t>
      </w:r>
      <w:proofErr w:type="spellStart"/>
      <w:r>
        <w:t>riba</w:t>
      </w:r>
      <w:proofErr w:type="spellEnd"/>
      <w:r>
        <w:t xml:space="preserve">. What's sin is for you to let these immigrant Muslims or Muslim </w:t>
      </w:r>
      <w:r>
        <w:lastRenderedPageBreak/>
        <w:t>overseas give you something they call Halal and rob you and treat you like you are an inferior piece of shit or something. That's the real, that's the real sin okay.</w:t>
      </w:r>
    </w:p>
    <w:p w14:paraId="7B62001D" w14:textId="77777777" w:rsidR="00856A8A" w:rsidRDefault="00856A8A" w:rsidP="00856A8A">
      <w:pPr>
        <w:jc w:val="both"/>
      </w:pPr>
      <w:r>
        <w:t xml:space="preserve"> Yes. Yes. The time is running out. I'm going to take one more. Only one more. This brother says he's a relative. I'll take two more. Only because he's a sectional Imam. If he was Rafa, I wouldn't </w:t>
      </w:r>
      <w:proofErr w:type="gramStart"/>
      <w:r>
        <w:t>take</w:t>
      </w:r>
      <w:proofErr w:type="gramEnd"/>
      <w:r>
        <w:t xml:space="preserve"> </w:t>
      </w:r>
      <w:proofErr w:type="gramStart"/>
      <w:r>
        <w:t>his</w:t>
      </w:r>
      <w:proofErr w:type="gramEnd"/>
      <w:r>
        <w:t xml:space="preserve"> </w:t>
      </w:r>
      <w:proofErr w:type="gramStart"/>
      <w:r>
        <w:t>question</w:t>
      </w:r>
      <w:proofErr w:type="gramEnd"/>
      <w:r>
        <w:t>.</w:t>
      </w:r>
    </w:p>
    <w:p w14:paraId="79AB4F5E" w14:textId="77777777" w:rsidR="00856A8A" w:rsidRDefault="00856A8A" w:rsidP="00856A8A">
      <w:pPr>
        <w:jc w:val="both"/>
      </w:pPr>
      <w:r>
        <w:t xml:space="preserve"> Yes. The question here, has any part of the Qur'an been abrogated by another part? Yes. Yes. Allah says that never did Allah choose to give something to His servant that the Satan didn't conspire to come up with the likes of it. The likes of it, something </w:t>
      </w:r>
      <w:proofErr w:type="gramStart"/>
      <w:r>
        <w:t>similar to</w:t>
      </w:r>
      <w:proofErr w:type="gramEnd"/>
      <w:r>
        <w:t xml:space="preserve"> it. And then G-d says again, anything that the Satan inspires to be put into it, He will take it out. G-d Himself will get it out. That's what G-d says.</w:t>
      </w:r>
    </w:p>
    <w:p w14:paraId="3C10CCA6" w14:textId="77777777" w:rsidR="00856A8A" w:rsidRDefault="00856A8A" w:rsidP="00856A8A">
      <w:pPr>
        <w:jc w:val="both"/>
      </w:pPr>
      <w:r>
        <w:t xml:space="preserve">Understand this, that G-d was giving His revelation to a human being. And in many ways, a human being is not prepared to deal with all Satan can throw at you. You're not prepared to do that. Satan is too clever and too much. Not that he's of </w:t>
      </w:r>
      <w:proofErr w:type="gramStart"/>
      <w:r>
        <w:t>a superior</w:t>
      </w:r>
      <w:proofErr w:type="gramEnd"/>
      <w:r>
        <w:t xml:space="preserve"> intelligence. He's not. He's not. He's of an inferior intelligence really to man. But he has so much experience in that thing he does. And he's been doing it for so long that he has a superior authority in that than you could ever have, than man can ever have.</w:t>
      </w:r>
    </w:p>
    <w:p w14:paraId="6B87CDC0" w14:textId="77777777" w:rsidR="00856A8A" w:rsidRDefault="00856A8A" w:rsidP="00856A8A">
      <w:pPr>
        <w:jc w:val="both"/>
      </w:pPr>
      <w:r>
        <w:t xml:space="preserve">The Qur'an, as I said, respects the nature, the original </w:t>
      </w:r>
      <w:proofErr w:type="gramStart"/>
      <w:r>
        <w:t>nature..</w:t>
      </w:r>
      <w:proofErr w:type="gramEnd"/>
      <w:r>
        <w:t xml:space="preserve"> And even here, I see </w:t>
      </w:r>
      <w:proofErr w:type="gramStart"/>
      <w:r>
        <w:t>the respect</w:t>
      </w:r>
      <w:proofErr w:type="gramEnd"/>
      <w:r>
        <w:t xml:space="preserve"> for </w:t>
      </w:r>
      <w:proofErr w:type="gramStart"/>
      <w:r>
        <w:t>the nature</w:t>
      </w:r>
      <w:proofErr w:type="gramEnd"/>
      <w:r>
        <w:t xml:space="preserve">. The respect is saying, yes, </w:t>
      </w:r>
      <w:proofErr w:type="gramStart"/>
      <w:r>
        <w:t>My</w:t>
      </w:r>
      <w:proofErr w:type="gramEnd"/>
      <w:r>
        <w:t xml:space="preserve"> servant, the perfect model human being is also </w:t>
      </w:r>
      <w:proofErr w:type="gramStart"/>
      <w:r>
        <w:t>human</w:t>
      </w:r>
      <w:proofErr w:type="gramEnd"/>
      <w:r>
        <w:t xml:space="preserve"> and he can also be weakened or Satan can slip in and he </w:t>
      </w:r>
      <w:proofErr w:type="gramStart"/>
      <w:r>
        <w:t>not detect</w:t>
      </w:r>
      <w:proofErr w:type="gramEnd"/>
      <w:r>
        <w:t xml:space="preserve"> Satan and even affect the way he communicates from me, my communication. But G-d promised that whatever Satan caused to be put into this, G-d promised that He would take it out. So yes, there were things that came in. Then the later, not much though very little, we </w:t>
      </w:r>
      <w:proofErr w:type="gramStart"/>
      <w:r>
        <w:t>talking</w:t>
      </w:r>
      <w:proofErr w:type="gramEnd"/>
      <w:r>
        <w:t xml:space="preserve"> about a very little, we </w:t>
      </w:r>
      <w:proofErr w:type="gramStart"/>
      <w:r>
        <w:t>talking</w:t>
      </w:r>
      <w:proofErr w:type="gramEnd"/>
      <w:r>
        <w:t xml:space="preserve"> about we could put it all on maybe a </w:t>
      </w:r>
      <w:proofErr w:type="gramStart"/>
      <w:r>
        <w:t>five minute</w:t>
      </w:r>
      <w:proofErr w:type="gramEnd"/>
      <w:r>
        <w:t xml:space="preserve"> tape. All that came in that we </w:t>
      </w:r>
      <w:proofErr w:type="gramStart"/>
      <w:r>
        <w:t>talking</w:t>
      </w:r>
      <w:proofErr w:type="gramEnd"/>
      <w:r>
        <w:t xml:space="preserve"> about now, we can put on just a </w:t>
      </w:r>
      <w:proofErr w:type="gramStart"/>
      <w:r>
        <w:t>five minute</w:t>
      </w:r>
      <w:proofErr w:type="gramEnd"/>
      <w:r>
        <w:t xml:space="preserve"> tape. But yes, some things did come in and when they came in, G-d later came and said, now say, don't say it that way, the way it was said before. Say it this way. Yes. </w:t>
      </w:r>
      <w:proofErr w:type="gramStart"/>
      <w:r>
        <w:t>So</w:t>
      </w:r>
      <w:proofErr w:type="gramEnd"/>
      <w:r>
        <w:t xml:space="preserve"> the answer, yes.</w:t>
      </w:r>
    </w:p>
    <w:p w14:paraId="53ED2999" w14:textId="77777777" w:rsidR="00856A8A" w:rsidRDefault="00856A8A" w:rsidP="00856A8A">
      <w:pPr>
        <w:jc w:val="both"/>
      </w:pPr>
      <w:r>
        <w:t xml:space="preserve">One more. Okay. This </w:t>
      </w:r>
      <w:proofErr w:type="gramStart"/>
      <w:r>
        <w:t>the</w:t>
      </w:r>
      <w:proofErr w:type="gramEnd"/>
      <w:r>
        <w:t xml:space="preserve"> last one, right? What is the main direction for the community now? The only direction, and not only now, even in time of my father, our direction was to be training to be upright, and we were working to have, build a Nation of Islam. It was all about us having Islamic life as a people. It hasn't changed. The most respected book in the time of my father was not the pamphlets, the number one lesson, or number two lesson, problem book, lesson C number one. It was not those things. The number one book respected back then, was the Qur'an. It's still the number one book. The only difference is Muhammad is not my father Elijah Muhammad. Muhammad is Muhammad Ibn Abdullah who received the Qur'an 14 centuries or so ago. That's the only thing different. </w:t>
      </w:r>
      <w:proofErr w:type="gramStart"/>
      <w:r>
        <w:t>So</w:t>
      </w:r>
      <w:proofErr w:type="gramEnd"/>
      <w:r>
        <w:t xml:space="preserve"> you ask about </w:t>
      </w:r>
      <w:proofErr w:type="gramStart"/>
      <w:r>
        <w:t>direction</w:t>
      </w:r>
      <w:proofErr w:type="gramEnd"/>
      <w:r>
        <w:t>. It's the same.</w:t>
      </w:r>
    </w:p>
    <w:p w14:paraId="66A3F17D" w14:textId="7761BC24" w:rsidR="006F0309" w:rsidRPr="007E7A5E" w:rsidRDefault="00856A8A" w:rsidP="00856A8A">
      <w:pPr>
        <w:jc w:val="both"/>
      </w:pPr>
      <w:r>
        <w:t xml:space="preserve">Now, if you want to know what </w:t>
      </w:r>
      <w:proofErr w:type="gramStart"/>
      <w:r>
        <w:t>are the concerns in this road to that goal</w:t>
      </w:r>
      <w:proofErr w:type="gramEnd"/>
      <w:r>
        <w:t xml:space="preserve">, the goal never changes. But </w:t>
      </w:r>
      <w:proofErr w:type="gramStart"/>
      <w:r>
        <w:t>in</w:t>
      </w:r>
      <w:proofErr w:type="gramEnd"/>
      <w:r>
        <w:t xml:space="preserve"> the road, you're going to run into different bad weather, whatever, an accident in the road. You got to remove the debris from the road. People are hungry. You got to </w:t>
      </w:r>
      <w:proofErr w:type="gramStart"/>
      <w:r>
        <w:t>stop</w:t>
      </w:r>
      <w:proofErr w:type="gramEnd"/>
      <w:r>
        <w:t xml:space="preserve"> and the food ran out. You </w:t>
      </w:r>
      <w:proofErr w:type="gramStart"/>
      <w:r>
        <w:t>got</w:t>
      </w:r>
      <w:proofErr w:type="gramEnd"/>
      <w:r>
        <w:t xml:space="preserve"> to stop and come up with a plan to get some food right away. These are incidents in the road. Well, if you want to know what are the main incidents in the road? The black man needs his job back so he could take care of his family better.</w:t>
      </w:r>
      <w:r>
        <w:t xml:space="preserve">  </w:t>
      </w: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64167" w14:textId="77777777" w:rsidR="00B75DDB" w:rsidRDefault="00B75DDB" w:rsidP="007E7A5E">
      <w:r>
        <w:separator/>
      </w:r>
    </w:p>
  </w:endnote>
  <w:endnote w:type="continuationSeparator" w:id="0">
    <w:p w14:paraId="2FDB5205" w14:textId="77777777" w:rsidR="00B75DDB" w:rsidRDefault="00B75DDB"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57DFDF96"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42917574"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A1344" w14:textId="77777777" w:rsidR="00B75DDB" w:rsidRDefault="00B75DDB" w:rsidP="007E7A5E">
      <w:r>
        <w:separator/>
      </w:r>
    </w:p>
  </w:footnote>
  <w:footnote w:type="continuationSeparator" w:id="0">
    <w:p w14:paraId="1BCE9083" w14:textId="77777777" w:rsidR="00B75DDB" w:rsidRDefault="00B75DDB"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856A8A"/>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56A8A"/>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C60DF"/>
    <w:rsid w:val="00AD0DE0"/>
    <w:rsid w:val="00AE59B8"/>
    <w:rsid w:val="00B04C40"/>
    <w:rsid w:val="00B75DDB"/>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2006D"/>
  <w15:docId w15:val="{4EE46B40-64DA-4564-A7FC-36F89D60B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8</TotalTime>
  <Pages>16</Pages>
  <Words>8551</Words>
  <Characters>48742</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2025-09-25T02:39:00Z</dcterms:created>
  <dcterms:modified xsi:type="dcterms:W3CDTF">2025-09-25T02:47:00Z</dcterms:modified>
</cp:coreProperties>
</file>