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D234" w14:textId="373CEF4E" w:rsidR="00593ECC" w:rsidRPr="00593ECC" w:rsidRDefault="0082797C" w:rsidP="00896E9D">
      <w:pPr>
        <w:pStyle w:val="Heading1"/>
        <w:rPr>
          <w:sz w:val="32"/>
        </w:rPr>
      </w:pPr>
      <w:r>
        <w:rPr>
          <w:sz w:val="32"/>
        </w:rPr>
        <w:t>05</w:t>
      </w:r>
      <w:r w:rsidR="00F325F1">
        <w:rPr>
          <w:sz w:val="32"/>
        </w:rPr>
        <w:t>/</w:t>
      </w:r>
      <w:r>
        <w:rPr>
          <w:sz w:val="32"/>
        </w:rPr>
        <w:t>00</w:t>
      </w:r>
      <w:r w:rsidR="00F325F1">
        <w:rPr>
          <w:sz w:val="32"/>
        </w:rPr>
        <w:t>/</w:t>
      </w:r>
      <w:r>
        <w:rPr>
          <w:sz w:val="32"/>
        </w:rPr>
        <w:t>2003</w:t>
      </w:r>
    </w:p>
    <w:p w14:paraId="7DF4153D" w14:textId="77777777" w:rsidR="00593ECC" w:rsidRPr="00593ECC" w:rsidRDefault="00593ECC" w:rsidP="00896E9D">
      <w:pPr>
        <w:pStyle w:val="Heading1"/>
        <w:rPr>
          <w:sz w:val="36"/>
        </w:rPr>
      </w:pPr>
      <w:r w:rsidRPr="00593ECC">
        <w:rPr>
          <w:sz w:val="36"/>
        </w:rPr>
        <w:t>IWDM Study Library</w:t>
      </w:r>
    </w:p>
    <w:p w14:paraId="17DFCB36" w14:textId="7B19C680" w:rsidR="003345CC" w:rsidRPr="00896E9D" w:rsidRDefault="0082797C" w:rsidP="00896E9D">
      <w:pPr>
        <w:pStyle w:val="Heading1"/>
        <w:spacing w:before="360" w:after="120"/>
        <w:contextualSpacing w:val="0"/>
        <w:rPr>
          <w:sz w:val="24"/>
        </w:rPr>
      </w:pPr>
      <w:r>
        <w:rPr>
          <w:sz w:val="44"/>
        </w:rPr>
        <w:t>Diversity in Islam</w:t>
      </w:r>
      <w:r>
        <w:rPr>
          <w:sz w:val="44"/>
        </w:rPr>
        <w:br/>
        <w:t>Trenton NJ</w:t>
      </w:r>
      <w:r w:rsidR="00BD4376" w:rsidRPr="007E7A5E">
        <w:br/>
      </w:r>
    </w:p>
    <w:p w14:paraId="7F838871" w14:textId="77777777" w:rsidR="003345CC" w:rsidRPr="007E7A5E" w:rsidRDefault="003345CC" w:rsidP="00896E9D">
      <w:pPr>
        <w:pStyle w:val="Heading3"/>
      </w:pPr>
      <w:r w:rsidRPr="007E7A5E">
        <w:t>By Imam W. Deen Mohammed</w:t>
      </w:r>
    </w:p>
    <w:p w14:paraId="6F8B2A4A" w14:textId="4CF8B427" w:rsidR="0082797C" w:rsidRDefault="0082797C" w:rsidP="0082797C">
      <w:pPr>
        <w:jc w:val="both"/>
      </w:pPr>
      <w:r>
        <w:t xml:space="preserve">I wish you could be like that all the time. We are </w:t>
      </w:r>
      <w:proofErr w:type="spellStart"/>
      <w:proofErr w:type="gramStart"/>
      <w:r>
        <w:t>gong</w:t>
      </w:r>
      <w:proofErr w:type="spellEnd"/>
      <w:proofErr w:type="gramEnd"/>
      <w:r>
        <w:t xml:space="preserve"> to be addressing Diversity </w:t>
      </w:r>
      <w:proofErr w:type="gramStart"/>
      <w:r>
        <w:t>In</w:t>
      </w:r>
      <w:proofErr w:type="gramEnd"/>
      <w:r>
        <w:t xml:space="preserve"> Islam, we believe that the human being is the inheritor of the world that G-d made, G-d made us to inherit this world. but only human beings and the model that life that G-d intend for us. Outside of that life we are not honored to be the caretaker of this world that G-d made. We believe in Islam that responsibility for the environment for our own life </w:t>
      </w:r>
      <w:proofErr w:type="gramStart"/>
      <w:r>
        <w:t>and also</w:t>
      </w:r>
      <w:proofErr w:type="gramEnd"/>
      <w:r>
        <w:t xml:space="preserve"> for the environment is given to every human being. But we know that it's only </w:t>
      </w:r>
      <w:proofErr w:type="gramStart"/>
      <w:r>
        <w:t>the very</w:t>
      </w:r>
      <w:proofErr w:type="gramEnd"/>
      <w:r>
        <w:t xml:space="preserve"> few that will even have the curiosity and the interest to speak in a way that would bring them to be concerned for the environment, for human life and for the environment. And only then a few, just a few that have inherited that from our first parents, our father Adam. We believe that G-d gave it to </w:t>
      </w:r>
      <w:proofErr w:type="gramStart"/>
      <w:r>
        <w:t>Adam</w:t>
      </w:r>
      <w:proofErr w:type="gramEnd"/>
      <w:r>
        <w:t xml:space="preserve"> and he was seduced out of it. Out of his nature, out his beautiful life that G-d created for him. This is also in </w:t>
      </w:r>
      <w:r>
        <w:t>Christianity</w:t>
      </w:r>
      <w:r>
        <w:t xml:space="preserve"> and Judaism.</w:t>
      </w:r>
    </w:p>
    <w:p w14:paraId="48E23F4F" w14:textId="179DB0A5" w:rsidR="0082797C" w:rsidRDefault="0082797C" w:rsidP="0082797C">
      <w:pPr>
        <w:jc w:val="both"/>
      </w:pPr>
      <w:r>
        <w:t xml:space="preserve">And we do believe that Satan is always challenging mankind </w:t>
      </w:r>
      <w:proofErr w:type="spellStart"/>
      <w:r>
        <w:t>ans</w:t>
      </w:r>
      <w:proofErr w:type="spellEnd"/>
      <w:r>
        <w:t xml:space="preserve"> scheming and plotting to defeat mankind to have him not come to that responsibility and accept that responsibility and accept that responsibility. And even today I believe Satan just as he was in the garden or just as he was when he </w:t>
      </w:r>
      <w:r>
        <w:t>deceived</w:t>
      </w:r>
      <w:r>
        <w:t xml:space="preserve"> Adam and is still working to defeat humanity, to defeat the human being and prove that he's better than mankind, that he can plan the world better than mankind can. And he can handle the challenges better than humanity can, better than mankind can. We believe he's real. Not only do we believe he's real, </w:t>
      </w:r>
      <w:proofErr w:type="gramStart"/>
      <w:r>
        <w:t>we</w:t>
      </w:r>
      <w:proofErr w:type="gramEnd"/>
      <w:r>
        <w:t xml:space="preserve"> believe hell is real. The hellfire is a </w:t>
      </w:r>
      <w:proofErr w:type="gramStart"/>
      <w:r>
        <w:t>reality,</w:t>
      </w:r>
      <w:proofErr w:type="gramEnd"/>
      <w:r>
        <w:t xml:space="preserve"> it's not a superstition or a myth. It's a reality. And we're living in a wonderful time despite </w:t>
      </w:r>
      <w:proofErr w:type="gramStart"/>
      <w:r>
        <w:t>all of</w:t>
      </w:r>
      <w:proofErr w:type="gramEnd"/>
      <w:r>
        <w:t xml:space="preserve"> the trouble we see in the world. The fighting that's going on and all this. We've made a lot of progress for the unity of mankind and for religious tolerance, a lot of progress for religious tolerance. </w:t>
      </w:r>
      <w:proofErr w:type="gramStart"/>
      <w:r>
        <w:t>So</w:t>
      </w:r>
      <w:proofErr w:type="gramEnd"/>
      <w:r>
        <w:t xml:space="preserve"> we can easily dismiss all the progress we've made when we look at all the </w:t>
      </w:r>
      <w:r>
        <w:t>trouble in</w:t>
      </w:r>
      <w:r>
        <w:t xml:space="preserve"> the religious world today, the world of religion today. Islam wants us to see our differences, our diversity, but it wants us to see this in the same focus. It wants us to see unity and diversity in the same focus. </w:t>
      </w:r>
      <w:proofErr w:type="gramStart"/>
      <w:r>
        <w:t>Thus</w:t>
      </w:r>
      <w:proofErr w:type="gramEnd"/>
      <w:r>
        <w:t xml:space="preserve"> the words of our holy book the Qur'an where it says "To each is a goal. Turn your faces in the direction of this sacred house. And G-d will bring all together wherever you may be."</w:t>
      </w:r>
    </w:p>
    <w:p w14:paraId="2AA39F3B" w14:textId="1FF7C8E9" w:rsidR="0082797C" w:rsidRDefault="0082797C" w:rsidP="0082797C">
      <w:pPr>
        <w:jc w:val="both"/>
      </w:pPr>
      <w:proofErr w:type="gramStart"/>
      <w:r>
        <w:t>So</w:t>
      </w:r>
      <w:proofErr w:type="gramEnd"/>
      <w:r>
        <w:t xml:space="preserve"> this one </w:t>
      </w:r>
      <w:proofErr w:type="gramStart"/>
      <w:r>
        <w:t>focus</w:t>
      </w:r>
      <w:proofErr w:type="gramEnd"/>
      <w:r>
        <w:t xml:space="preserve"> </w:t>
      </w:r>
      <w:proofErr w:type="gramStart"/>
      <w:r>
        <w:t>with</w:t>
      </w:r>
      <w:proofErr w:type="gramEnd"/>
      <w:r>
        <w:t xml:space="preserve"> this one statement, this one picture that G-d is putting before our eyes that we have our unity and our diversity. </w:t>
      </w:r>
      <w:proofErr w:type="gramStart"/>
      <w:r>
        <w:t>So</w:t>
      </w:r>
      <w:proofErr w:type="gramEnd"/>
      <w:r>
        <w:t xml:space="preserve"> G-d wants us to keep our differences that He intended for us and at the same time He wants us to value our unity over our diversity. We believe as G-d says, He is the one who gave you your pictures when you were in your mother, while you were in your mother or when you were in your mother, as you were conceived in your mother as a baby before delivery, before your delivery. You are given your pictures inside the mother, before your delivery. G-d says He's the one that have given you your </w:t>
      </w:r>
      <w:r>
        <w:lastRenderedPageBreak/>
        <w:t xml:space="preserve">features. But then G-d </w:t>
      </w:r>
      <w:proofErr w:type="gramStart"/>
      <w:r>
        <w:t>says</w:t>
      </w:r>
      <w:proofErr w:type="gramEnd"/>
      <w:r>
        <w:t xml:space="preserve"> and He made more beautiful and excellent your feature, one feature. </w:t>
      </w:r>
      <w:r>
        <w:t>He’s</w:t>
      </w:r>
      <w:r>
        <w:t xml:space="preserve"> given us </w:t>
      </w:r>
      <w:proofErr w:type="gramStart"/>
      <w:r>
        <w:t>all of</w:t>
      </w:r>
      <w:proofErr w:type="gramEnd"/>
      <w:r>
        <w:t xml:space="preserve"> these different features, African, Asian, whatever. He gave us all these different features in our mothers. And then it says He made most excellent and beautiful for you your single feature. </w:t>
      </w:r>
      <w:proofErr w:type="gramStart"/>
      <w:r>
        <w:t>So</w:t>
      </w:r>
      <w:proofErr w:type="gramEnd"/>
      <w:r>
        <w:t xml:space="preserve"> we have pictures of our diversity, diversity of nations, the diversity of </w:t>
      </w:r>
      <w:r>
        <w:t>racism</w:t>
      </w:r>
      <w:r>
        <w:t xml:space="preserve"> and all this.</w:t>
      </w:r>
    </w:p>
    <w:p w14:paraId="622052A1" w14:textId="4C5C5164" w:rsidR="0082797C" w:rsidRDefault="0082797C" w:rsidP="0082797C">
      <w:pPr>
        <w:jc w:val="both"/>
      </w:pPr>
      <w:r>
        <w:t xml:space="preserve">But what's more important is the common human life for all of us. The common human life that G-d made for us. G-d made us human firstly. I know Christians think what they want to think of. I </w:t>
      </w:r>
      <w:r>
        <w:t>don’t know</w:t>
      </w:r>
      <w:r>
        <w:t xml:space="preserve">, I can't say what they're thinking about. But I know I think with my mind, my Muslim mind of my religion, my book regarding man. I think of man's innocence, man's innocence, man's purity and man's innocence. That's what we come </w:t>
      </w:r>
      <w:proofErr w:type="gramStart"/>
      <w:r>
        <w:t>in</w:t>
      </w:r>
      <w:proofErr w:type="gramEnd"/>
      <w:r>
        <w:t xml:space="preserve"> the world, with that purity and that innocence. We come here as babies from our mothers, all of us with that purity and that innocence. And as Muhammad the Prophet said, what we become is determined by the environment we are put into. If we are put into an environment of a different </w:t>
      </w:r>
      <w:proofErr w:type="gramStart"/>
      <w:r>
        <w:t>religion</w:t>
      </w:r>
      <w:proofErr w:type="gramEnd"/>
      <w:r>
        <w:t xml:space="preserve"> we come up believing in a different religion. Or if we are put into the environment of another culture, we come up in that culture. And that will be our life. Our human identity is the first identity.</w:t>
      </w:r>
    </w:p>
    <w:p w14:paraId="0D0ECD2C" w14:textId="5C7946B2" w:rsidR="0082797C" w:rsidRDefault="0082797C" w:rsidP="0082797C">
      <w:pPr>
        <w:jc w:val="both"/>
      </w:pPr>
      <w:r>
        <w:t xml:space="preserve">And G-d wants original identity to stand out first and foremost. G-d wants us to know that we must place the value in the original identity, not in the cultural or racial identity. All these others, our cultural </w:t>
      </w:r>
      <w:proofErr w:type="gramStart"/>
      <w:r>
        <w:t>identity</w:t>
      </w:r>
      <w:proofErr w:type="gramEnd"/>
      <w:r>
        <w:t xml:space="preserve"> racial identity, </w:t>
      </w:r>
      <w:r>
        <w:t>etc.</w:t>
      </w:r>
      <w:r>
        <w:t xml:space="preserve">, that's G-d's plan for us. You put on a racial identity, but you don't respect the soul He created. That's much more in value as it is the foundation for all the other things you put on. If you fail to put those things on a healthy human person, all that other stuff is nothing. This is what G-d wants the people to know. Muhammad the Prophet, he didn't want the people of his land, Saudi Arabia, to go to other areas, other countries, other people and cause them to </w:t>
      </w:r>
      <w:proofErr w:type="gramStart"/>
      <w:r>
        <w:t>be in conflict with</w:t>
      </w:r>
      <w:proofErr w:type="gramEnd"/>
      <w:r>
        <w:t xml:space="preserve"> their culture. He advised them to respect the culture of those people. Islam comes or </w:t>
      </w:r>
      <w:r>
        <w:t>Christianity</w:t>
      </w:r>
      <w:r>
        <w:t xml:space="preserve"> or Judaism to give </w:t>
      </w:r>
      <w:proofErr w:type="spellStart"/>
      <w:r>
        <w:t>mans</w:t>
      </w:r>
      <w:proofErr w:type="spellEnd"/>
      <w:r>
        <w:t xml:space="preserve"> culture assistance. And to influence the culture to become purer, more righteous. We see in the Islamic world today the different cultures, the various cultures. And if you go to Egypt, Egypt has </w:t>
      </w:r>
      <w:proofErr w:type="spellStart"/>
      <w:proofErr w:type="gramStart"/>
      <w:r>
        <w:t>it's</w:t>
      </w:r>
      <w:proofErr w:type="spellEnd"/>
      <w:proofErr w:type="gramEnd"/>
      <w:r>
        <w:t xml:space="preserve"> culture, has </w:t>
      </w:r>
      <w:proofErr w:type="spellStart"/>
      <w:proofErr w:type="gramStart"/>
      <w:r>
        <w:t>it's</w:t>
      </w:r>
      <w:proofErr w:type="spellEnd"/>
      <w:proofErr w:type="gramEnd"/>
      <w:r>
        <w:t xml:space="preserve"> music, has it's. You go to Palestine, same. Go to different parts of the world, you find Muslims in their different cultural, cultural dress, or dresses. This is Islam. But the big problem now for our unity within this realm has separated us from the original person as G-d </w:t>
      </w:r>
      <w:proofErr w:type="gramStart"/>
      <w:r>
        <w:t>want</w:t>
      </w:r>
      <w:proofErr w:type="gramEnd"/>
      <w:r>
        <w:t xml:space="preserve"> us to see that original person. </w:t>
      </w:r>
      <w:r>
        <w:t>Christianity</w:t>
      </w:r>
      <w:r>
        <w:t xml:space="preserve"> looks at Christ Jesus as one to emulate for the model life. Islam gives us Prophet Muhammad to look at as the model life. I think most of us are looking for the wrong thing. We're looking with an interest to outdo other people, with an interest rise above other people. This didn't start today, it started long time ago. Who knows, maybe even before the Crusades </w:t>
      </w:r>
      <w:proofErr w:type="gramStart"/>
      <w:r>
        <w:t>it had started</w:t>
      </w:r>
      <w:proofErr w:type="gramEnd"/>
      <w:r>
        <w:t xml:space="preserve">. There is a tendency in the people of religion to feel themselves in some kind of competition with </w:t>
      </w:r>
      <w:proofErr w:type="gramStart"/>
      <w:r>
        <w:t>each</w:t>
      </w:r>
      <w:proofErr w:type="gramEnd"/>
      <w:r>
        <w:t xml:space="preserve"> and to want to promote their religion over </w:t>
      </w:r>
      <w:proofErr w:type="gramStart"/>
      <w:r>
        <w:t>the others</w:t>
      </w:r>
      <w:proofErr w:type="gramEnd"/>
      <w:r>
        <w:t xml:space="preserve">. They want to dominate. This is no good in Islam and it is no good for Christians either. G-d says whoever wants to corrupt society or the world or wants to dominate, nothing good will result from that. But G-d created us with good human excellence that can save us whether </w:t>
      </w:r>
      <w:proofErr w:type="gramStart"/>
      <w:r>
        <w:t>it</w:t>
      </w:r>
      <w:proofErr w:type="gramEnd"/>
      <w:r>
        <w:t xml:space="preserve"> Christianity or whether it is Islam.</w:t>
      </w:r>
    </w:p>
    <w:p w14:paraId="0BE1CCEE" w14:textId="77777777" w:rsidR="0082797C" w:rsidRDefault="0082797C" w:rsidP="0082797C">
      <w:pPr>
        <w:jc w:val="both"/>
      </w:pPr>
      <w:r>
        <w:t xml:space="preserve">We believe in Christ attitude. We believe in Christ singular. You believe in Christ plural. This is the teaching of the Bible. Prophet Muhammad was </w:t>
      </w:r>
      <w:proofErr w:type="gramStart"/>
      <w:r>
        <w:t>chose</w:t>
      </w:r>
      <w:proofErr w:type="gramEnd"/>
      <w:r>
        <w:t xml:space="preserve"> to say I'm a human mortal just like you. That's what Prophet Muhammad was told to say to his followers. Isn't this a restatement of what Jesus Christ said? That's all it is. It's a restatement of what Jesus Christ </w:t>
      </w:r>
      <w:r>
        <w:lastRenderedPageBreak/>
        <w:t>said. Everything that makes up the best of the human being G-d put it in you. But G-d has manifested it in me for your salvation. Most of you have not lived to see it manifest in your own life, but G-d has made it manifest in me for your own salvation to bring you back to your original nature. And this is true for those who choose to live by the teachings. Now diversity in Islam. What I am trying to do is show you the life that supports our diversity.</w:t>
      </w:r>
    </w:p>
    <w:p w14:paraId="707F85EC" w14:textId="7F701E3D" w:rsidR="0082797C" w:rsidRDefault="0082797C" w:rsidP="0082797C">
      <w:pPr>
        <w:jc w:val="both"/>
      </w:pPr>
      <w:r>
        <w:t xml:space="preserve">He speaks </w:t>
      </w:r>
      <w:proofErr w:type="gramStart"/>
      <w:r>
        <w:t>to</w:t>
      </w:r>
      <w:proofErr w:type="gramEnd"/>
      <w:r>
        <w:t xml:space="preserve"> the common excellence of </w:t>
      </w:r>
      <w:r>
        <w:t>humanity,</w:t>
      </w:r>
      <w:r>
        <w:t xml:space="preserve"> and he brings all the people together. Fortunately for us as a political nation, our political body here, American people, our Founding Fathers wrote for us that all men are created equal and endowed by G-d with certain inalienable rights and they go on to say Life, liberty and the pursuit of happiness. So here is an idea of the Founding Fathers to give people a point of unity for them that would inspire them to </w:t>
      </w:r>
      <w:proofErr w:type="gramStart"/>
      <w:r>
        <w:t>more</w:t>
      </w:r>
      <w:proofErr w:type="gramEnd"/>
      <w:r>
        <w:t xml:space="preserve"> excellence, to </w:t>
      </w:r>
      <w:proofErr w:type="gramStart"/>
      <w:r>
        <w:t>better and better</w:t>
      </w:r>
      <w:proofErr w:type="gramEnd"/>
      <w:r>
        <w:t xml:space="preserve"> human life and to </w:t>
      </w:r>
      <w:proofErr w:type="gramStart"/>
      <w:r>
        <w:t>more and more</w:t>
      </w:r>
      <w:proofErr w:type="gramEnd"/>
      <w:r>
        <w:t xml:space="preserve"> excellent </w:t>
      </w:r>
      <w:r>
        <w:t>achievement</w:t>
      </w:r>
      <w:r>
        <w:t xml:space="preserve">. They saw that and they passed it on to us. I believe if it was not for that idea given to us by the Founding Fathers, this nation would not have survived this long. It's only because this group of human beings had faith in the idea that had not yet </w:t>
      </w:r>
      <w:proofErr w:type="gramStart"/>
      <w:r>
        <w:t>reflected</w:t>
      </w:r>
      <w:proofErr w:type="gramEnd"/>
      <w:r>
        <w:t xml:space="preserve"> and established. There are all different types of people in America who believe in the idea of the Founding Fathers. And I believe that's what has held us together in this country. if I did not have that to look at stand upon, I would not be supporting the United States of America. I would not. The United States of America is not good enough for me if you take that out of it. It makes all citizens equal in their human essence, and that's what gives that idea its longevity.</w:t>
      </w:r>
    </w:p>
    <w:p w14:paraId="6741A92A" w14:textId="1ACF1A98" w:rsidR="0082797C" w:rsidRDefault="0082797C" w:rsidP="0082797C">
      <w:pPr>
        <w:jc w:val="both"/>
      </w:pPr>
      <w:r>
        <w:t xml:space="preserve">Getting back to diversity. If I forget my human identity and begin to occupy my mind with my identity as an African American, as a black American, I'm not going far. I'm not going to do much for myself or for my people. I'm very limited and I'm going to be defeated by my own idea. That limited perception is going to deny me the progress, the freedom and the progress that G-d created me for. I don't like anything in </w:t>
      </w:r>
      <w:proofErr w:type="gramStart"/>
      <w:r>
        <w:t>extreme</w:t>
      </w:r>
      <w:proofErr w:type="gramEnd"/>
      <w:r>
        <w:t xml:space="preserve"> and Islam asks of us to always take the middle way. The </w:t>
      </w:r>
      <w:proofErr w:type="gramStart"/>
      <w:r>
        <w:t>only</w:t>
      </w:r>
      <w:proofErr w:type="gramEnd"/>
      <w:r>
        <w:t xml:space="preserve"> we should want to do in extremes is </w:t>
      </w:r>
      <w:proofErr w:type="gramStart"/>
      <w:r>
        <w:t>practicing</w:t>
      </w:r>
      <w:proofErr w:type="gramEnd"/>
      <w:r>
        <w:t xml:space="preserve"> obedience to G-d. That's the only thing we can do to an </w:t>
      </w:r>
      <w:proofErr w:type="gramStart"/>
      <w:r>
        <w:t>extreme</w:t>
      </w:r>
      <w:proofErr w:type="gramEnd"/>
      <w:r>
        <w:t xml:space="preserve">. And we can only accept that when your perception is correct. If your </w:t>
      </w:r>
      <w:r>
        <w:t>perception</w:t>
      </w:r>
      <w:r>
        <w:t xml:space="preserve"> is not correct you might as well give yourself to extreme alcoholism. And G-d says to the world, "And no just estimate have you made of G-d." Yes. </w:t>
      </w:r>
      <w:proofErr w:type="gramStart"/>
      <w:r>
        <w:t>Well</w:t>
      </w:r>
      <w:proofErr w:type="gramEnd"/>
      <w:r>
        <w:t xml:space="preserve"> you know sometimes a situation won't permit you to have a </w:t>
      </w:r>
      <w:proofErr w:type="gramStart"/>
      <w:r>
        <w:t>clear cut</w:t>
      </w:r>
      <w:proofErr w:type="gramEnd"/>
      <w:r>
        <w:t xml:space="preserve"> answer for some things.</w:t>
      </w:r>
    </w:p>
    <w:p w14:paraId="5D03A8F7" w14:textId="56EF3AEC" w:rsidR="0082797C" w:rsidRDefault="0082797C" w:rsidP="0082797C">
      <w:pPr>
        <w:jc w:val="both"/>
      </w:pPr>
      <w:r>
        <w:t xml:space="preserve">And I think the United States would be better off spending this money at home then to spend all these billions fighting the war in Iraq. </w:t>
      </w:r>
      <w:proofErr w:type="gramStart"/>
      <w:r>
        <w:t>So</w:t>
      </w:r>
      <w:proofErr w:type="gramEnd"/>
      <w:r>
        <w:t xml:space="preserve"> I can't buy that as a </w:t>
      </w:r>
      <w:proofErr w:type="gramStart"/>
      <w:r>
        <w:t>reason</w:t>
      </w:r>
      <w:proofErr w:type="gramEnd"/>
      <w:r>
        <w:t xml:space="preserve"> and I can't answer you directly. I can just give you the responses that I have inside here. </w:t>
      </w:r>
      <w:proofErr w:type="gramStart"/>
      <w:r>
        <w:t>So</w:t>
      </w:r>
      <w:proofErr w:type="gramEnd"/>
      <w:r>
        <w:t xml:space="preserve"> I'm looking at the war and the loss of innocent lives and the trouble we are bringing to the Iraqi people after all the trouble that we've already caused them and the suffering that they have already and that's very painful. But I'm also looking at </w:t>
      </w:r>
      <w:r>
        <w:t>their</w:t>
      </w:r>
      <w:r>
        <w:t xml:space="preserve"> leader who seems to be in control and dominating them, Saddam and who will put innocent civilians and use them as shields to propel them against our military forces. A person that would do that in my opinion is the person that we should want to get rid of. No way I would take innocent people and put them in front of my house so that when shots are fired at me, innocent people and I blame the police for shooting innocent people.</w:t>
      </w:r>
    </w:p>
    <w:p w14:paraId="7075FD78" w14:textId="720029BE" w:rsidR="0082797C" w:rsidRDefault="0082797C" w:rsidP="0082797C">
      <w:pPr>
        <w:jc w:val="both"/>
      </w:pPr>
      <w:proofErr w:type="gramStart"/>
      <w:r>
        <w:lastRenderedPageBreak/>
        <w:t>So</w:t>
      </w:r>
      <w:proofErr w:type="gramEnd"/>
      <w:r>
        <w:t xml:space="preserve"> I'm not just looking at what is happening that we're inflicting on the Iraqi people, I'm looking also at the leadership of the Iraqi people and the way they are conducting themselves. I have many thoughts about it. Some thoughts I can't share with you right </w:t>
      </w:r>
      <w:proofErr w:type="gramStart"/>
      <w:r>
        <w:t>now at this time</w:t>
      </w:r>
      <w:proofErr w:type="gramEnd"/>
      <w:r>
        <w:t xml:space="preserve"> and in this </w:t>
      </w:r>
      <w:r>
        <w:t>situation,</w:t>
      </w:r>
      <w:r>
        <w:t xml:space="preserve"> I have many thoughts about. I believe in </w:t>
      </w:r>
      <w:proofErr w:type="gramStart"/>
      <w:r>
        <w:t>scripture</w:t>
      </w:r>
      <w:proofErr w:type="gramEnd"/>
      <w:r>
        <w:t xml:space="preserve"> and you can see something that's on in the world today. And it's ugly. Satan is behind a lot of things that's going on in the world today. And Satan is not mystery, Satan is real, Shaitan. Satan is behind a lot of what is going on in the world today and these are the victims of Shaitan. Muslims are the victims of Shaitan. In Qur'an tells us that Shaitan is the enemy of man.</w:t>
      </w:r>
    </w:p>
    <w:p w14:paraId="7989DA74" w14:textId="26483214" w:rsidR="0082797C" w:rsidRDefault="0082797C" w:rsidP="0082797C">
      <w:pPr>
        <w:jc w:val="both"/>
      </w:pPr>
      <w:r>
        <w:t xml:space="preserve"> I do believe </w:t>
      </w:r>
      <w:proofErr w:type="gramStart"/>
      <w:r>
        <w:t>that is</w:t>
      </w:r>
      <w:proofErr w:type="gramEnd"/>
      <w:r>
        <w:t xml:space="preserve"> he has conspired to put the world into his hands. And he has influenced our </w:t>
      </w:r>
      <w:proofErr w:type="gramStart"/>
      <w:r>
        <w:t>divisions</w:t>
      </w:r>
      <w:proofErr w:type="gramEnd"/>
      <w:r>
        <w:t xml:space="preserve"> and he has </w:t>
      </w:r>
      <w:proofErr w:type="gramStart"/>
      <w:r>
        <w:t>instigated</w:t>
      </w:r>
      <w:proofErr w:type="gramEnd"/>
      <w:r>
        <w:t xml:space="preserve"> the troubles that we are having. And there is a scholar from Egypt who said this. When the Shaitan influences the politics of the world, we will experience more problems for all the religions, </w:t>
      </w:r>
      <w:r>
        <w:t>Christianity</w:t>
      </w:r>
      <w:r>
        <w:t>, Islam and Judaism.</w:t>
      </w:r>
    </w:p>
    <w:p w14:paraId="388E89B4" w14:textId="04F3382F" w:rsidR="0082797C" w:rsidRDefault="0082797C" w:rsidP="0082797C">
      <w:pPr>
        <w:jc w:val="both"/>
      </w:pPr>
      <w:r>
        <w:t xml:space="preserve">Allah tells us that to each is a goal and that if </w:t>
      </w:r>
      <w:proofErr w:type="gramStart"/>
      <w:r>
        <w:t>we will</w:t>
      </w:r>
      <w:proofErr w:type="gramEnd"/>
      <w:r>
        <w:t xml:space="preserve"> turn our attention to him, G-d will bring all of us together. </w:t>
      </w:r>
      <w:proofErr w:type="gramStart"/>
      <w:r>
        <w:t>So</w:t>
      </w:r>
      <w:proofErr w:type="gramEnd"/>
      <w:r>
        <w:t xml:space="preserve"> we believe that natural phenomenon, that the nature of material dynamic is promoting justice. And the more man </w:t>
      </w:r>
      <w:proofErr w:type="gramStart"/>
      <w:r>
        <w:t>engage</w:t>
      </w:r>
      <w:proofErr w:type="gramEnd"/>
      <w:r>
        <w:t xml:space="preserve"> the material world, the more justice is going to be in demand. Now there is no peace until </w:t>
      </w:r>
      <w:proofErr w:type="spellStart"/>
      <w:proofErr w:type="gramStart"/>
      <w:r>
        <w:t>their</w:t>
      </w:r>
      <w:proofErr w:type="spellEnd"/>
      <w:proofErr w:type="gramEnd"/>
      <w:r>
        <w:t xml:space="preserve"> is justice. Chaos and bodies were given their freedom to have their orbit and to have their place in the beautiful picture. When we respect </w:t>
      </w:r>
      <w:r>
        <w:t>ourselves,</w:t>
      </w:r>
      <w:r>
        <w:t xml:space="preserve"> </w:t>
      </w:r>
      <w:proofErr w:type="gramStart"/>
      <w:r>
        <w:t>not</w:t>
      </w:r>
      <w:proofErr w:type="gramEnd"/>
      <w:r>
        <w:t xml:space="preserve"> impose our ideology on them etc. And </w:t>
      </w:r>
      <w:proofErr w:type="gramStart"/>
      <w:r>
        <w:t>as long as</w:t>
      </w:r>
      <w:proofErr w:type="gramEnd"/>
      <w:r>
        <w:t xml:space="preserve"> they support the honor, the truth for all mankind, we should tolerate their differences, even their differences in ideology. That's what I believe. Not that I agree with Saudi Arabia, but I believe Saudi Arabia wants Mosques to dominate </w:t>
      </w:r>
      <w:proofErr w:type="gramStart"/>
      <w:r>
        <w:t>it's</w:t>
      </w:r>
      <w:proofErr w:type="gramEnd"/>
      <w:r>
        <w:t xml:space="preserve"> landscape. But if we're </w:t>
      </w:r>
      <w:proofErr w:type="spellStart"/>
      <w:r>
        <w:t>gong</w:t>
      </w:r>
      <w:proofErr w:type="spellEnd"/>
      <w:r>
        <w:t xml:space="preserve"> to have Mosques in other countries, then all those nations should meet and discuss amicable the solutions for </w:t>
      </w:r>
      <w:r>
        <w:t>resolving</w:t>
      </w:r>
      <w:r>
        <w:t xml:space="preserve"> what divides them.</w:t>
      </w:r>
    </w:p>
    <w:p w14:paraId="4F459814" w14:textId="19CF35A6" w:rsidR="0082797C" w:rsidRDefault="0082797C" w:rsidP="0082797C">
      <w:pPr>
        <w:jc w:val="both"/>
      </w:pPr>
      <w:r>
        <w:t xml:space="preserve">This belief that we should </w:t>
      </w:r>
      <w:proofErr w:type="gramStart"/>
      <w:r>
        <w:t>differences</w:t>
      </w:r>
      <w:proofErr w:type="gramEnd"/>
      <w:r>
        <w:t xml:space="preserve"> of </w:t>
      </w:r>
      <w:proofErr w:type="gramStart"/>
      <w:r>
        <w:t>opinion,</w:t>
      </w:r>
      <w:proofErr w:type="gramEnd"/>
      <w:r>
        <w:t xml:space="preserve"> I believe that this kind of thinking has enforced the way we look at others. has the way we look at others and we look at America and we say they don't think like we do, they don't </w:t>
      </w:r>
      <w:r>
        <w:t>worship</w:t>
      </w:r>
      <w:r>
        <w:t xml:space="preserve"> like we do. That bad is. Well, we should look at it like this. When I became the leader of the Nation of Islam, there were some who thought someone else was going to become the leader of the Nation of Islam. </w:t>
      </w:r>
      <w:proofErr w:type="gramStart"/>
      <w:r>
        <w:t>So</w:t>
      </w:r>
      <w:proofErr w:type="gramEnd"/>
      <w:r>
        <w:t xml:space="preserve"> one of the followers came to me and said that we thought someone else was going to become the leader. But now that you are I believe you are going to do a good job.</w:t>
      </w:r>
    </w:p>
    <w:p w14:paraId="3BE8215D" w14:textId="77777777" w:rsidR="0082797C" w:rsidRDefault="0082797C" w:rsidP="0082797C">
      <w:pPr>
        <w:jc w:val="both"/>
      </w:pPr>
      <w:r>
        <w:t xml:space="preserve">We can't blame the American people for all the bad things that America does. Because the intent of the Founding Fathers was to support the excellence of the human being. </w:t>
      </w:r>
      <w:proofErr w:type="gramStart"/>
      <w:r>
        <w:t>So</w:t>
      </w:r>
      <w:proofErr w:type="gramEnd"/>
      <w:r>
        <w:t xml:space="preserve"> when I see alcoholism and prostitution, I realize that it is the Shaitan that is influencing this type of </w:t>
      </w:r>
      <w:proofErr w:type="gramStart"/>
      <w:r>
        <w:t>behavior</w:t>
      </w:r>
      <w:proofErr w:type="gramEnd"/>
      <w:r>
        <w:t xml:space="preserve"> but good people are also very much against it right here in this country. And I understand. I understand. Yes.</w:t>
      </w:r>
    </w:p>
    <w:p w14:paraId="16EA9820"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BD55" w14:textId="77777777" w:rsidR="00A77166" w:rsidRDefault="00A77166" w:rsidP="007E7A5E">
      <w:r>
        <w:separator/>
      </w:r>
    </w:p>
  </w:endnote>
  <w:endnote w:type="continuationSeparator" w:id="0">
    <w:p w14:paraId="181B903E" w14:textId="77777777" w:rsidR="00A77166" w:rsidRDefault="00A77166"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E2D4245"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9544C0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E7B7" w14:textId="77777777" w:rsidR="00A77166" w:rsidRDefault="00A77166" w:rsidP="007E7A5E">
      <w:r>
        <w:separator/>
      </w:r>
    </w:p>
  </w:footnote>
  <w:footnote w:type="continuationSeparator" w:id="0">
    <w:p w14:paraId="281FEB91" w14:textId="77777777" w:rsidR="00A77166" w:rsidRDefault="00A77166"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2797C"/>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2797C"/>
    <w:rsid w:val="00843D6C"/>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77166"/>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ED766"/>
  <w15:docId w15:val="{BBCD00A3-9567-427B-9450-D5CF0A21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11</TotalTime>
  <Pages>4</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2025-08-08T23:25:00Z</dcterms:created>
  <dcterms:modified xsi:type="dcterms:W3CDTF">2025-08-08T23:36:00Z</dcterms:modified>
</cp:coreProperties>
</file>