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1600B" w14:textId="2255FDAE" w:rsidR="00593ECC" w:rsidRPr="00593ECC" w:rsidRDefault="00780E1D" w:rsidP="00896E9D">
      <w:pPr>
        <w:pStyle w:val="Heading1"/>
        <w:rPr>
          <w:sz w:val="32"/>
        </w:rPr>
      </w:pPr>
      <w:r>
        <w:rPr>
          <w:sz w:val="32"/>
        </w:rPr>
        <w:t>3</w:t>
      </w:r>
      <w:r w:rsidR="00F325F1">
        <w:rPr>
          <w:sz w:val="32"/>
        </w:rPr>
        <w:t>/</w:t>
      </w:r>
      <w:r>
        <w:rPr>
          <w:sz w:val="32"/>
        </w:rPr>
        <w:t>8</w:t>
      </w:r>
      <w:r w:rsidR="00F325F1">
        <w:rPr>
          <w:sz w:val="32"/>
        </w:rPr>
        <w:t>/</w:t>
      </w:r>
      <w:r>
        <w:rPr>
          <w:sz w:val="32"/>
        </w:rPr>
        <w:t>2003</w:t>
      </w:r>
    </w:p>
    <w:p w14:paraId="16FE4610" w14:textId="77777777" w:rsidR="00593ECC" w:rsidRPr="00593ECC" w:rsidRDefault="00593ECC" w:rsidP="00896E9D">
      <w:pPr>
        <w:pStyle w:val="Heading1"/>
        <w:rPr>
          <w:sz w:val="36"/>
        </w:rPr>
      </w:pPr>
      <w:r w:rsidRPr="00593ECC">
        <w:rPr>
          <w:sz w:val="36"/>
        </w:rPr>
        <w:t>IWDM Study Library</w:t>
      </w:r>
    </w:p>
    <w:p w14:paraId="33D292E7" w14:textId="6B46A5E9" w:rsidR="003345CC" w:rsidRPr="00896E9D" w:rsidRDefault="00780E1D" w:rsidP="00896E9D">
      <w:pPr>
        <w:pStyle w:val="Heading1"/>
        <w:spacing w:before="360" w:after="120"/>
        <w:contextualSpacing w:val="0"/>
        <w:rPr>
          <w:sz w:val="24"/>
        </w:rPr>
      </w:pPr>
      <w:r>
        <w:rPr>
          <w:sz w:val="44"/>
        </w:rPr>
        <w:t>Sisters Session Chicago IL PT 1</w:t>
      </w:r>
      <w:r w:rsidR="00BD4376" w:rsidRPr="007E7A5E">
        <w:br/>
      </w:r>
    </w:p>
    <w:p w14:paraId="305A7F83" w14:textId="77777777" w:rsidR="003345CC" w:rsidRPr="007E7A5E" w:rsidRDefault="003345CC" w:rsidP="00896E9D">
      <w:pPr>
        <w:pStyle w:val="Heading3"/>
      </w:pPr>
      <w:r w:rsidRPr="007E7A5E">
        <w:t>By Imam W. Deen Mohammed</w:t>
      </w:r>
    </w:p>
    <w:p w14:paraId="12477A46" w14:textId="77777777" w:rsidR="00780E1D" w:rsidRDefault="00780E1D" w:rsidP="00780E1D">
      <w:pPr>
        <w:jc w:val="both"/>
      </w:pPr>
      <w:r>
        <w:t>Imam WD Mohammed:</w:t>
      </w:r>
    </w:p>
    <w:p w14:paraId="5B2A9736" w14:textId="77777777" w:rsidR="00780E1D" w:rsidRDefault="00780E1D" w:rsidP="00780E1D">
      <w:pPr>
        <w:jc w:val="both"/>
      </w:pPr>
      <w:r>
        <w:t xml:space="preserve">With G-d's Name, the Merciful Benefactor, the Merciful Redeemer. We witness that He's one and to Him we owe worship and obedience, our obedience. He has no partners. No one is with Him or comes to Him except as a servant. And we witness that Prophet Muhammad, who received the Qur'an is the seal of the Prophets mentioned both in the Old Testament and in the New, according to the words of the Qur'an, G-d's words in the Qur'an and the last Prophet, the last Prophet, and he's G-d's Prophet. </w:t>
      </w:r>
      <w:proofErr w:type="gramStart"/>
      <w:r>
        <w:t>He's</w:t>
      </w:r>
      <w:proofErr w:type="gramEnd"/>
      <w:r>
        <w:t xml:space="preserve"> our Prophet. He's G-d's Messenger and G-d's servant. The prayers and the peace be upon him.</w:t>
      </w:r>
    </w:p>
    <w:p w14:paraId="0BF7CCE9" w14:textId="23419DE8" w:rsidR="00780E1D" w:rsidRDefault="00780E1D" w:rsidP="00780E1D">
      <w:pPr>
        <w:jc w:val="both"/>
      </w:pPr>
      <w:r>
        <w:t>The prayers and the peace be upon him. Let me say that I'm feeling pretty good this morning and I am always happy to be your guest. I'm here as your guest and I was invited by you. If you had not invited me, I would not be here. And you're trying to accommodate your sisters to the best of our knowledge and ability by not having any but one brother here as a witness that I didn't flirt with any of you all. So, all the other brothers have to be excused right now except one brother. I see two more back there. They look like males to me. They don't look like females to me. This is my son. I'm proud of him too. He is a real worker. This man has no lazy bone in his body.</w:t>
      </w:r>
    </w:p>
    <w:p w14:paraId="3C7CB566" w14:textId="77777777" w:rsidR="00780E1D" w:rsidRDefault="00780E1D" w:rsidP="00780E1D">
      <w:pPr>
        <w:jc w:val="both"/>
      </w:pPr>
      <w:r>
        <w:t xml:space="preserve">In the future we're going to try to arrange so I can speak to you all on a monitor and you all have earphones. I don't have earphones. We could even talk to each other from your seat and I won't be in your meeting either. I'll be in another room. Give me a little time. I got a lemon drop in my mouth just to keep my throat nice for a while. Let me before beginning my address to the sisters, </w:t>
      </w:r>
      <w:proofErr w:type="spellStart"/>
      <w:r>
        <w:t>Asalaam</w:t>
      </w:r>
      <w:proofErr w:type="spellEnd"/>
      <w:r>
        <w:t xml:space="preserve"> </w:t>
      </w:r>
      <w:proofErr w:type="spellStart"/>
      <w:r>
        <w:t>Alaikum</w:t>
      </w:r>
      <w:proofErr w:type="spellEnd"/>
      <w:r>
        <w:t xml:space="preserve"> my cousin. That's Sister Mariam. Should have been my wife.</w:t>
      </w:r>
    </w:p>
    <w:p w14:paraId="1747F115" w14:textId="77A8DCCC" w:rsidR="00780E1D" w:rsidRDefault="00780E1D" w:rsidP="00780E1D">
      <w:pPr>
        <w:jc w:val="both"/>
      </w:pPr>
      <w:r>
        <w:t>Yes, cousins. Cousins can marry in Islam. Yeah. And my nature told me that when I was only about 15 or 16. I met a cousin I never seen. She was in Detroit and she was so attractive. My nature told me you can marry her, but we didn't get married. We didn't even have any romance, but she was very attractive. Yes. Before I get started, just a few things. We going to have some products here on sale for the brothers and the sisters. Tapes of the Eid. I believe they're here. John Ramadan might be here already. Tapes of the Eid. Those tapes I would like for anybody who can afford to buy '</w:t>
      </w:r>
      <w:proofErr w:type="spellStart"/>
      <w:r>
        <w:t>em</w:t>
      </w:r>
      <w:proofErr w:type="spellEnd"/>
      <w:r>
        <w:t xml:space="preserve">, I would like for you to have the Eid tape that was made here. We had Eid prayers and the Eid lecture here. And also, not for the money's sake, but for your good </w:t>
      </w:r>
      <w:proofErr w:type="gramStart"/>
      <w:r>
        <w:t>health</w:t>
      </w:r>
      <w:proofErr w:type="gramEnd"/>
      <w:r>
        <w:t xml:space="preserve"> sake. You look at me, you can tell I look better. See?</w:t>
      </w:r>
    </w:p>
    <w:p w14:paraId="3DF8831A" w14:textId="77777777" w:rsidR="00780E1D" w:rsidRDefault="00780E1D" w:rsidP="00780E1D">
      <w:pPr>
        <w:jc w:val="both"/>
      </w:pPr>
      <w:r>
        <w:t xml:space="preserve">And you think I won't share that with you all? Whatever I have that's helping me, I'm going to share it with you all and share it with all good people. Hair turning black again. Really, </w:t>
      </w:r>
      <w:r>
        <w:lastRenderedPageBreak/>
        <w:t>really, really no dye. You can pull the one out if you like, and take it home and examine it. Take it to the lab. Take it to the lab if you want. No dye. I never believed in dye. If my head turned as white as snow, it would just be as white as snow. I would never put dye on my hair.</w:t>
      </w:r>
    </w:p>
    <w:p w14:paraId="01CA596F" w14:textId="554707CD" w:rsidR="00780E1D" w:rsidRDefault="00780E1D" w:rsidP="00780E1D">
      <w:pPr>
        <w:jc w:val="both"/>
      </w:pPr>
      <w:r>
        <w:t xml:space="preserve">My daughter, she said, daddy, she said, you know you used to have brown hair, brown in your beard and mustache. I said, yeah. She says, it's coming back. I said what? And without the glasses I can't see as well as she can up close. I can see good distance. </w:t>
      </w:r>
      <w:r w:rsidR="00296816">
        <w:t>So,</w:t>
      </w:r>
      <w:r>
        <w:t xml:space="preserve"> I went to the mirror and looked </w:t>
      </w:r>
      <w:proofErr w:type="gramStart"/>
      <w:r>
        <w:t>close</w:t>
      </w:r>
      <w:proofErr w:type="gramEnd"/>
      <w:r>
        <w:t xml:space="preserve">. I said, yeah, you are right. And I believe it's the coral calcium. If you all can afford it, they sell it at Walgreens. if you are out of town, if you don't find Walgreens, just check Coral Calcium from Okinawa, Japan. Got to share this with you. C-O-R-A-L, Coral Calcium. C-A-L-C-I-U-M. Calcium, I think, yes. Be sure it is from Okinawa because calcium is not the same. There are different kinds of calcium, calcium with different composition, different compositions. </w:t>
      </w:r>
      <w:proofErr w:type="gramStart"/>
      <w:r>
        <w:t>So</w:t>
      </w:r>
      <w:proofErr w:type="gramEnd"/>
      <w:r>
        <w:t xml:space="preserve"> you want Coral Calcium and it's from Okinawa, Japan. Yes.</w:t>
      </w:r>
    </w:p>
    <w:p w14:paraId="4AD5BAC2" w14:textId="76C6D763" w:rsidR="00780E1D" w:rsidRDefault="00780E1D" w:rsidP="00780E1D">
      <w:pPr>
        <w:jc w:val="both"/>
      </w:pPr>
      <w:r>
        <w:t>It is sold in Walgreens drugstore here in the Chicago area, and it's in what they call soft gel. 90. How many? I think it's 90. 90. 90 soft gels in the bottle costs $19 and 99 cents before taxes and it's 90 of '</w:t>
      </w:r>
      <w:proofErr w:type="spellStart"/>
      <w:r>
        <w:t>em</w:t>
      </w:r>
      <w:proofErr w:type="spellEnd"/>
      <w:r>
        <w:t xml:space="preserve">. That's a month's supply. If you take them as they suggest, that is as the label suggest, that is one three times a day. </w:t>
      </w:r>
      <w:r w:rsidR="00296816">
        <w:t>So,</w:t>
      </w:r>
      <w:r>
        <w:t xml:space="preserve"> the bottle will last you for one month taking them at the maximum. But if you know got a good diet and you take calcium and cheese and milk, you can cut it down two, cut it down to one a day. It's up to you. It won't hurt you though. If you have it, you can't hardly get too much of it. I have an article too on calcium, I mean on the dietary supplements like we have, and there </w:t>
      </w:r>
      <w:proofErr w:type="gramStart"/>
      <w:r>
        <w:t>are</w:t>
      </w:r>
      <w:proofErr w:type="gramEnd"/>
      <w:r>
        <w:t xml:space="preserve"> couple that the federal government putting restrictions on because they have caused death. They're not ours thank Allah, but they have caused death. And they say that the restrictions will not be that different. Good thing we didn't go right into it. We got about 10 sisters coming in here. Oh, there's quite a few sisters coming in.</w:t>
      </w:r>
    </w:p>
    <w:p w14:paraId="046A909B" w14:textId="77777777" w:rsidR="00780E1D" w:rsidRDefault="00780E1D" w:rsidP="00780E1D">
      <w:pPr>
        <w:jc w:val="both"/>
      </w:pPr>
      <w:r>
        <w:t>Yes, this is our sister. I know your sisters know her, but she's doing such a wonderful job for several years now. I know her and I'm sure a lot of brothers know her also. Yes. Let me finish my preliminaries here, then I'm going to have sister speak to you, greet you, and then I'll get back to the address. The law will not change very much for the labels on these dietary supplements or nutrition supplements, but they will require the contents to be labeled and any information that the customer or the user of the product would need has to be on the label. I'm pretty sure that we are already meeting that requirement with ours. I'm pretty sure we are. In fact, we bring you literature too, tell you all about it. We have a scientist, the group that I'm with there's the President and then there's another person in the leadership of that group or company, he's a scientist.</w:t>
      </w:r>
    </w:p>
    <w:p w14:paraId="073A328D" w14:textId="714EB4CE" w:rsidR="00780E1D" w:rsidRDefault="00780E1D" w:rsidP="00780E1D">
      <w:pPr>
        <w:jc w:val="both"/>
      </w:pPr>
      <w:r>
        <w:t>He's actually the scientist. And I meet with him, meet with him almost every time I meet with them and he keeps us informed of almost everything of what's happening before it even happened in the market. And he told us, and really it kind of stopped me for a second or two. He said, Walgreens and Walmart will soon have this product. And I said, wow, okay. That's going to be over for us because once the big company, they buying such large huge volumes, they get it so cheap you can't compete with '</w:t>
      </w:r>
      <w:proofErr w:type="spellStart"/>
      <w:r>
        <w:t>em</w:t>
      </w:r>
      <w:proofErr w:type="spellEnd"/>
      <w:r>
        <w:t xml:space="preserve">. He said almost instantly behind that, he said to me, don't worry Mr. Muhammad, you'll still be competitive. The company we are with, they get it straight from Okinawa. They've invited me to go to Okinawa. Inshallah, I'll be going to </w:t>
      </w:r>
      <w:r>
        <w:lastRenderedPageBreak/>
        <w:t>Okinawa, Japan to make a video for promotion of sales Inshallah and to meet these people of Okinawa who have this long-life expectancy and who enjoy very good health.</w:t>
      </w:r>
    </w:p>
    <w:p w14:paraId="5EB1ED17" w14:textId="61718025" w:rsidR="00780E1D" w:rsidRDefault="00780E1D" w:rsidP="00780E1D">
      <w:pPr>
        <w:jc w:val="both"/>
      </w:pPr>
      <w:r>
        <w:t>So, I want to go there and meet them. They've invited me. They heard about me. You'd be surprised how people respect what we are doing. I mean the leadership and the community, what we are doing as far as life and helping other people and how we speaking to each other and to outsiders. They love us very much. There are people who value and love us very much. So, they want to actually see me. They invited me there to meet me and have me meet them. They want me to eat in their houses. I don't know if I'll do that or not, but I like to eat in my own house. We'll see, G-d will protect us Inshallah.</w:t>
      </w:r>
    </w:p>
    <w:p w14:paraId="6AE16917" w14:textId="6AE44159" w:rsidR="00780E1D" w:rsidRDefault="00780E1D" w:rsidP="00780E1D">
      <w:pPr>
        <w:jc w:val="both"/>
      </w:pPr>
      <w:r>
        <w:t xml:space="preserve">Yes. </w:t>
      </w:r>
      <w:proofErr w:type="gramStart"/>
      <w:r>
        <w:t>So</w:t>
      </w:r>
      <w:proofErr w:type="gramEnd"/>
      <w:r>
        <w:t xml:space="preserve"> I want to get all these things out the way. Yes. So, we have the tapes of the Eid address and we have tapes, we have products, we have also </w:t>
      </w:r>
      <w:proofErr w:type="gramStart"/>
      <w:r>
        <w:t>have</w:t>
      </w:r>
      <w:proofErr w:type="gramEnd"/>
      <w:r>
        <w:t xml:space="preserve"> tapes of my poetry that I was encouraged to do long time ago and I'm finally doing it. I've been writing all the time. I speak almost in poetic language. If you notice when I'm talking it just comes out naturally. My talk is sometime poetic, poetic expressions. Anyway, we have those tapes here. Poetic reflections of WD Mohammed. The sister in charge is Nina.</w:t>
      </w:r>
    </w:p>
    <w:p w14:paraId="64897A1C" w14:textId="576427D3" w:rsidR="00780E1D" w:rsidRDefault="00780E1D" w:rsidP="00780E1D">
      <w:pPr>
        <w:jc w:val="both"/>
      </w:pPr>
      <w:r>
        <w:t>She looks like a Christian, but she tells me she's nothing. I say, well, if you're nothing, you can't hurt me. But she has a lot of respect for Islam. She's going to be angry when she hears what I said. She has a lot of respect for Islam. She's the daughter of sister Dina that a lot of you know I was married to and she's handling it. She's managed it for me. She's doing a very good job. She's in college trying to finish college, doing a good job too. But I think Brother John Ramadan is here and Brother John Ramadan will be handling all the tapes. The tapes from me, the ministry tapes, the Mosque Cares tapes, that's the Eid tape and any other that he may have. And he'll also have the tapes. if he's not here, he didn't get '</w:t>
      </w:r>
      <w:proofErr w:type="spellStart"/>
      <w:r>
        <w:t>em</w:t>
      </w:r>
      <w:proofErr w:type="spellEnd"/>
      <w:r>
        <w:t xml:space="preserve"> yet.</w:t>
      </w:r>
    </w:p>
    <w:p w14:paraId="091E6D9A" w14:textId="77777777" w:rsidR="00780E1D" w:rsidRDefault="00780E1D" w:rsidP="00780E1D">
      <w:pPr>
        <w:jc w:val="both"/>
      </w:pPr>
      <w:r>
        <w:t>But he'll have the Poetic Reflections too. He'll have those tapes. But don't forget Coral Calcium. If I had the money, I'd buy every one of you all. If I had the money in my pocket right now, I'd buy every one of you all that want one. I'd buy you one. I'd be happy to do it. G-d knows that I'd be happy to buy you one. You need it. I'm telling the brothers around me. I say, you need it. I said, I'll give you your first one. I don't have enough money to give you a second. So those close to me I've given them their first one. Did you get something from me yet? Sister Mariam got something? No, not you. My cousin. You supposed to have got something from me, the Coral Calcium. Okay, good. You need it. Look like you already showing that you're taking it.</w:t>
      </w:r>
    </w:p>
    <w:p w14:paraId="6F5F4FDC" w14:textId="77777777" w:rsidR="00780E1D" w:rsidRDefault="00780E1D" w:rsidP="00780E1D">
      <w:pPr>
        <w:jc w:val="both"/>
      </w:pPr>
      <w:r>
        <w:t>Now I can't say it's going to do this for you. Systems are different. Every individual has a different system, but I have never had the physical stamina that I have now. Never. I remember myself at my best. I loved boxing. I was a boxer. Not a professional boxer, but I boxed professionals. My mother wouldn't permit me to go in the ring and box for money. But I have trained with professionals. I put on exhibitions in the neighborhood with professionals. I never had the stamina and endurance that I have now. It amazes me. Now I don't know if it'll do it for you. Look, if they don't have a knife or a gun, you can line 10 brothers up or 10 savages up and they won't be able to stand up against me.</w:t>
      </w:r>
    </w:p>
    <w:p w14:paraId="36879D7D" w14:textId="77777777" w:rsidR="00780E1D" w:rsidRDefault="00780E1D" w:rsidP="00780E1D">
      <w:pPr>
        <w:jc w:val="both"/>
      </w:pPr>
      <w:r>
        <w:t xml:space="preserve">I'll wear </w:t>
      </w:r>
      <w:proofErr w:type="spellStart"/>
      <w:r>
        <w:t>em</w:t>
      </w:r>
      <w:proofErr w:type="spellEnd"/>
      <w:r>
        <w:t xml:space="preserve"> out. Yeah. Now you all keep this in the house. Don't say these things about me outside. Yeah, really, I'm serious. Please don't say it outside. My son is going to video me on </w:t>
      </w:r>
      <w:r>
        <w:lastRenderedPageBreak/>
        <w:t>the big bag. It's not easy to punch that big bag for three minutes a round. I used to, when I first started, I could do two rounds. I mean as a young man, young boy in my teens, I could do like two rounds. I went up to three rounds. Your trainer didn't tell you to go hardly more than three rounds on that big bag unless you going to fight before a professional fight, real serious fight.</w:t>
      </w:r>
    </w:p>
    <w:p w14:paraId="0BB193EA" w14:textId="3F8FBBE3" w:rsidR="00780E1D" w:rsidRDefault="00780E1D" w:rsidP="00780E1D">
      <w:pPr>
        <w:jc w:val="both"/>
      </w:pPr>
      <w:r>
        <w:t>Don't tell anybody, please. I go full force, full speed punching with power for 15 rounds. Now wait a minute. It is almost like a miracle. And no rest. No rest in between. You take a round; you get 30 seconds or one minute rest. No rest, without let up. Constantly punching. 15 rounds. It's amazing. That's why I want my son to take video of me. I want him to video me. Not for you all, for my family. I say you keep it in the family and just tell them this is what you had as a daddy and a granddaddy.</w:t>
      </w:r>
    </w:p>
    <w:p w14:paraId="368420C5" w14:textId="7BCDA60E" w:rsidR="00780E1D" w:rsidRDefault="00780E1D" w:rsidP="00780E1D">
      <w:pPr>
        <w:jc w:val="both"/>
      </w:pPr>
      <w:r>
        <w:t xml:space="preserve">It'll inspire them, I hope. Yeah, that's true. It's something that amazes me. I'm amazed that my hair is turning dark. I can get you a picture with me and Mario Van Peebles Jr. The photo is right now over three years old. And you look at my beard and everything on that photo and look at it now. I was whiter then than I am now. That's three or four years ago. Yeah, yeah. It doesn't mean that anything has happened sexually. Nothing has happened sexually. </w:t>
      </w:r>
      <w:proofErr w:type="gramStart"/>
      <w:r>
        <w:t>So</w:t>
      </w:r>
      <w:proofErr w:type="gramEnd"/>
      <w:r>
        <w:t xml:space="preserve"> I don't want any female getting interested. I'm still 69-and-a-half-year-old sexually.</w:t>
      </w:r>
    </w:p>
    <w:p w14:paraId="05E9F837" w14:textId="77777777" w:rsidR="00780E1D" w:rsidRDefault="00780E1D" w:rsidP="00780E1D">
      <w:pPr>
        <w:jc w:val="both"/>
      </w:pPr>
      <w:r>
        <w:t xml:space="preserve">It is all this. It </w:t>
      </w:r>
      <w:proofErr w:type="spellStart"/>
      <w:r>
        <w:t>ain't</w:t>
      </w:r>
      <w:proofErr w:type="spellEnd"/>
      <w:r>
        <w:t xml:space="preserve"> nothing but in here, you see. I saw an old man and they say this old man go out bicycling. They had him on TV. He was 95 years old and they showed him just going. I said, wow. That old man, 95 years old. Something told me, he can't handle it in the bed. He's not 95 years old in the bed. When they come out with a pill for that, I'm going to keep it secret. I'll never let anybody know I'm buying them. I believe I covered everything that I wanted to cover and that was mainly the tapes and the nutrition supplements. That's what I wanted to cover. Now, here's the President of the Women's Association from Detroit and she's going to introduce herself and also host this meeting. </w:t>
      </w:r>
      <w:proofErr w:type="gramStart"/>
      <w:r>
        <w:t>So</w:t>
      </w:r>
      <w:proofErr w:type="gramEnd"/>
      <w:r>
        <w:t xml:space="preserve"> when I'm finished, she will take it again. Or if she wants to keep the same sister in place who is here, that's fine too. Thank you.</w:t>
      </w:r>
    </w:p>
    <w:p w14:paraId="7BE416DD" w14:textId="77777777" w:rsidR="00780E1D" w:rsidRDefault="00780E1D" w:rsidP="00780E1D">
      <w:pPr>
        <w:jc w:val="both"/>
      </w:pPr>
      <w:r>
        <w:t>Speaker 2:</w:t>
      </w:r>
    </w:p>
    <w:p w14:paraId="784E2806" w14:textId="4CAAB1E2" w:rsidR="00780E1D" w:rsidRDefault="00780E1D" w:rsidP="00780E1D">
      <w:pPr>
        <w:jc w:val="both"/>
      </w:pPr>
      <w:r>
        <w:t xml:space="preserve">Thank you. Bismillah </w:t>
      </w:r>
      <w:proofErr w:type="spellStart"/>
      <w:r>
        <w:t>Ar</w:t>
      </w:r>
      <w:proofErr w:type="spellEnd"/>
      <w:r>
        <w:t xml:space="preserve"> Rahma Nir Raheem</w:t>
      </w:r>
      <w:r w:rsidR="0032391A">
        <w:t>.</w:t>
      </w:r>
      <w:r>
        <w:t xml:space="preserve"> </w:t>
      </w:r>
      <w:proofErr w:type="spellStart"/>
      <w:r>
        <w:t>Asalaam</w:t>
      </w:r>
      <w:proofErr w:type="spellEnd"/>
      <w:r>
        <w:t xml:space="preserve"> </w:t>
      </w:r>
      <w:proofErr w:type="spellStart"/>
      <w:r>
        <w:t>Alaikum</w:t>
      </w:r>
      <w:proofErr w:type="spellEnd"/>
      <w:r>
        <w:t xml:space="preserve"> Brother Imam. We are honored. It's a great privilege for us to be here today. We were getting here as fast as we could. We are telling the bus driver "We're going to be late; we're going to be late" because we are all excited to be here. And we are so grateful to Allah for giving us a leader like Iman WD Mohammed. We love him and we had a real good time with him in Detroit on Save Your Day. We heard so many wonderful things and he encourages us to keep going. And how the league got started in 1980, we heard a lecture. We went to hear Imam WD Mohammed, and he encouraged us. He said if your life is not what it should be and you're not happy with what you're doing, go out and do something for someone else.</w:t>
      </w:r>
    </w:p>
    <w:p w14:paraId="6962653D" w14:textId="77777777" w:rsidR="00780E1D" w:rsidRDefault="00780E1D" w:rsidP="00780E1D">
      <w:pPr>
        <w:jc w:val="both"/>
      </w:pPr>
      <w:r>
        <w:t xml:space="preserve">And Detroit did it. Now 33 states </w:t>
      </w:r>
      <w:proofErr w:type="gramStart"/>
      <w:r>
        <w:t>has</w:t>
      </w:r>
      <w:proofErr w:type="gramEnd"/>
      <w:r>
        <w:t xml:space="preserve"> done it. Allah is blessing us and blessing us from his leadership. We listen to his tapes at our meetings. We follow, try to follow everything that he wants us to do. We hope that we are making his job a little easier for him by helping the human family. </w:t>
      </w:r>
      <w:proofErr w:type="gramStart"/>
      <w:r>
        <w:t>So</w:t>
      </w:r>
      <w:proofErr w:type="gramEnd"/>
      <w:r>
        <w:t xml:space="preserve"> I'm so glad to be here. I appreciate Manira doing the welcoming for me and I'm just so glad to be here, be with Imam WD Mohammed and be with you all. And we hadn't </w:t>
      </w:r>
      <w:r>
        <w:lastRenderedPageBreak/>
        <w:t>been on a bus ride, I don't know. It's been years for me because usually with my schedule I've always got to fly in or do something like that. But just coming on the bus with the sisters, it was wonderful. We talked about the first experience. We talked about Imam WD Mohammed. We talked about our children.</w:t>
      </w:r>
    </w:p>
    <w:p w14:paraId="7ED2C71F" w14:textId="227A0916" w:rsidR="00780E1D" w:rsidRDefault="00780E1D" w:rsidP="00780E1D">
      <w:pPr>
        <w:jc w:val="both"/>
      </w:pPr>
      <w:r>
        <w:t>We just came together in things that we hadn't done for years. Because a lot of times when we come to Jumu'ah it's "</w:t>
      </w:r>
      <w:proofErr w:type="spellStart"/>
      <w:r>
        <w:t>Aslaam</w:t>
      </w:r>
      <w:proofErr w:type="spellEnd"/>
      <w:r>
        <w:t xml:space="preserve"> </w:t>
      </w:r>
      <w:proofErr w:type="spellStart"/>
      <w:r>
        <w:t>Alaikum</w:t>
      </w:r>
      <w:proofErr w:type="spellEnd"/>
      <w:r>
        <w:t>, how are you?" Then we are gone. So, we had a wonderful opportunity. We thought we were going to sleep. We just talked and talked and talked and was so very glad to be on our way here and to be with one another. So, I'm not going to say very much. I welcome all the sisters again and I'm so glad to be here. And I hope that all of you that are League sisters and the ones that are not are doing something to help Imam WD Mohammed and to help the human family. In Detroit we have a lot of problems, but we are taking it a step at a time. We have people that are in a lot of trouble there. They've lost their jobs.</w:t>
      </w:r>
    </w:p>
    <w:p w14:paraId="772DFB07" w14:textId="225F9DC5" w:rsidR="00780E1D" w:rsidRDefault="00780E1D" w:rsidP="00780E1D">
      <w:pPr>
        <w:jc w:val="both"/>
      </w:pPr>
      <w:r>
        <w:t xml:space="preserve">They used to </w:t>
      </w:r>
      <w:proofErr w:type="gramStart"/>
      <w:r>
        <w:t>riding</w:t>
      </w:r>
      <w:proofErr w:type="gramEnd"/>
      <w:r>
        <w:t xml:space="preserve"> around in big cars, living in condos, and they're not able to do that anymore. So, we are trying to pull up the back and tell them how we can survive. Course we survived everything else so we can survive this too. And with our leader teaching us and helping us, I know we'll be all right with Allah's help. </w:t>
      </w:r>
      <w:proofErr w:type="gramStart"/>
      <w:r>
        <w:t>So</w:t>
      </w:r>
      <w:proofErr w:type="gramEnd"/>
      <w:r>
        <w:t xml:space="preserve"> thank you again for having us here. We bought two busloads, could have got three. We were trying to beat Chicago. They came with three, but we came with two, but just didn't have enough time to fill that third one up. But believe you me, for the Convention, we are trying for high numbers. </w:t>
      </w:r>
      <w:proofErr w:type="gramStart"/>
      <w:r>
        <w:t>So</w:t>
      </w:r>
      <w:proofErr w:type="gramEnd"/>
      <w:r>
        <w:t xml:space="preserve"> help us, the sisters that are in the League helping Imam WD Mohammed and anything that he asks us to do. Layla called and asked, could we help host. I said certainly. And then I called the group and they said, oh yes, anything that Imam Mohammed asks us to do, we're going to try to do it to the best of our ability. </w:t>
      </w:r>
      <w:proofErr w:type="gramStart"/>
      <w:r>
        <w:t>So</w:t>
      </w:r>
      <w:proofErr w:type="gramEnd"/>
      <w:r>
        <w:t xml:space="preserve"> I'm here and I'm here with my leader and I'm happy. </w:t>
      </w:r>
      <w:proofErr w:type="spellStart"/>
      <w:r>
        <w:t>Asalaam</w:t>
      </w:r>
      <w:proofErr w:type="spellEnd"/>
      <w:r>
        <w:t xml:space="preserve"> </w:t>
      </w:r>
      <w:proofErr w:type="spellStart"/>
      <w:r>
        <w:t>Alaikum</w:t>
      </w:r>
      <w:proofErr w:type="spellEnd"/>
      <w:r>
        <w:t>.</w:t>
      </w:r>
    </w:p>
    <w:p w14:paraId="3A0424AB" w14:textId="77777777" w:rsidR="00780E1D" w:rsidRDefault="00780E1D" w:rsidP="00780E1D">
      <w:pPr>
        <w:jc w:val="both"/>
      </w:pPr>
      <w:r>
        <w:t>Imam WD Mohammed:</w:t>
      </w:r>
    </w:p>
    <w:p w14:paraId="4BFF87F7" w14:textId="76DBDA63" w:rsidR="00780E1D" w:rsidRDefault="00780E1D" w:rsidP="00780E1D">
      <w:pPr>
        <w:jc w:val="both"/>
      </w:pPr>
      <w:r>
        <w:t>Allahu Akbar. We thank Allah for our sister, very valuable to us and to the outside community as well. And that's what we are when we follow the religion of Islam. Follow the Qur'an and follow the tradition of our Prophet Muhammad. You are helpful to your own family and to your own community and your own religion, but you are also helpful to humanity. You are helpful to all people. For our Prophet, we should follow him. And he's a mercy to all the worlds. Allah says that of him. G-d says that of him in the Qur'an, that he's a mercy to all the worlds. Didn't say just to Islam, a mercy to all the worlds.</w:t>
      </w:r>
    </w:p>
    <w:p w14:paraId="250FF263" w14:textId="77777777" w:rsidR="00780E1D" w:rsidRDefault="00780E1D" w:rsidP="00780E1D">
      <w:pPr>
        <w:jc w:val="both"/>
      </w:pPr>
      <w:r>
        <w:t>Now I begin my address and I hope to keep it limited to about 30 minutes. Not to go over 30 minutes, but I've learned from the previous meetings I've had with the sisters now this is the third one here in just recent weeks. The one in Brooklyn, wow. I couldn't believe Brooklyn, New York. I said, where all these sisters come from? I mean, wow. And this is a big number here now. You surprised me here too. I didn't expect this big number here. I hope the brothers are trying to find some chairs somewhere for their sisters who are standing back there. I don't know where there are more chairs, but we sure should be trying to find more chairs. Let the security know on the outside. Some sisters speak to security outside and tell '</w:t>
      </w:r>
      <w:proofErr w:type="spellStart"/>
      <w:r>
        <w:t>em</w:t>
      </w:r>
      <w:proofErr w:type="spellEnd"/>
      <w:r>
        <w:t xml:space="preserve"> to see if they can find some more chairs.</w:t>
      </w:r>
    </w:p>
    <w:p w14:paraId="6FD289C4" w14:textId="77777777" w:rsidR="00780E1D" w:rsidRDefault="00780E1D" w:rsidP="00780E1D">
      <w:pPr>
        <w:jc w:val="both"/>
      </w:pPr>
      <w:r>
        <w:lastRenderedPageBreak/>
        <w:t>Speaker 2:</w:t>
      </w:r>
    </w:p>
    <w:p w14:paraId="7AFC212E" w14:textId="628AF50B" w:rsidR="00780E1D" w:rsidRDefault="00780E1D" w:rsidP="00780E1D">
      <w:pPr>
        <w:jc w:val="both"/>
      </w:pPr>
      <w:r>
        <w:t>They're sitting up on the stage. They’re not standing.</w:t>
      </w:r>
    </w:p>
    <w:p w14:paraId="3591E104" w14:textId="77777777" w:rsidR="00780E1D" w:rsidRDefault="00780E1D" w:rsidP="00780E1D">
      <w:pPr>
        <w:jc w:val="both"/>
      </w:pPr>
      <w:r>
        <w:t>Imam WD Mohammed:</w:t>
      </w:r>
    </w:p>
    <w:p w14:paraId="3872214F" w14:textId="150DBB0B" w:rsidR="00780E1D" w:rsidRDefault="00780E1D" w:rsidP="00780E1D">
      <w:pPr>
        <w:jc w:val="both"/>
      </w:pPr>
      <w:r>
        <w:t>Oh, it looks like they're standing because I'm sitting down so low. I'm a little short. Oh, okay, so everybody's okay. Thank you. Thank you very much. Alright. Excuse me. Yes, Brooklyn. Brooklyn, yes. It looked like the convention, the American Society of Muslims Convention. So many sisters, the brothers were in good numbers too, but the sisters outnumbered the brothers maybe three or four to 1, 3, 4 to one. It was very big, big, big. And we thank the Brooklyn Muslim community there under Imam Adib Rashid.</w:t>
      </w:r>
    </w:p>
    <w:p w14:paraId="0D7498C9" w14:textId="5AD26585" w:rsidR="00780E1D" w:rsidRDefault="00780E1D" w:rsidP="00780E1D">
      <w:pPr>
        <w:jc w:val="both"/>
      </w:pPr>
      <w:r>
        <w:t>He's an industrious Imam. And that's what we need, industrious leaders. He's an industrious Imam. They have a nice big facility there that accommodated a lot of sisters in one setting. And then when I finished addressing them, I thought that was all. So, as I was leaving the facility, they said, well Brother, Imam, say this is a room here. They open door, say, would you like to greet the sisters? They saw you on the monitor. So, I greet to another larger number that was seeing me only on the monitor. I was so impressed. And the spirit is great on the East Coast. So, they're doing something right out there. The spirit is really great. And the spirit is great all over now. It's just low inside the walls of the Masjid. Isn't that terrible? You go inside the walls of most of these Masjids. The spirit is so low, dead, but not for the general population of Muslims that belong to this community. No, spirit is high. Very good.</w:t>
      </w:r>
    </w:p>
    <w:p w14:paraId="4D161CA1" w14:textId="2061DF21" w:rsidR="00780E1D" w:rsidRDefault="00780E1D" w:rsidP="00780E1D">
      <w:pPr>
        <w:jc w:val="both"/>
      </w:pPr>
      <w:r>
        <w:t xml:space="preserve">So, I guess just the sick come to the Masjid. But we hope they continue to come. Yes. Islam's lawful ordering of family life. You don't have to stick to this material when you ask me questions, but please make all your questions helpful to not just you, but to all of us. For all of us. Let your question be good for all of us and be helpful. The answer should be good for all of us. And positive. Positive that is, not negative. I didn't come here to hear trouble. I know trouble. And believe me, I know all the trouble you can tell me about if not in your life, I know it in somebody else's, maybe mine. So, I do know trouble. So, we don't want to hear trouble. We want to hear solutions to trouble. </w:t>
      </w:r>
      <w:proofErr w:type="gramStart"/>
      <w:r>
        <w:t>So</w:t>
      </w:r>
      <w:proofErr w:type="gramEnd"/>
      <w:r>
        <w:t xml:space="preserve"> ask for solutions. Don't tell me your trouble. Don't say I have a bad toe.</w:t>
      </w:r>
    </w:p>
    <w:p w14:paraId="64551C83" w14:textId="7414847F" w:rsidR="00780E1D" w:rsidRDefault="00780E1D" w:rsidP="00780E1D">
      <w:pPr>
        <w:jc w:val="both"/>
      </w:pPr>
      <w:r>
        <w:t>Don't tell me that. Just ask me, what is Islam, what Islam says about this and that. What Muhammad the Prophet, Peace be on him says about this and that. And you know the problem or the situation. So, ask for an answer for that without talking about it. But I'll be concentrating on the family order in Islam. Lawful ordering of family life. I was really not surprised, but in some ways a little bit disturbed, but had great praise or admiration for the Saudi family order in Saudi Arabia. They use the Qur'an and the life of Muhammad the Prophet, the traditions of our Prophet to justify and support their family, the way they order family in Saudi Arabia. But to me it's gone a little bit to the extreme and it takes away from what I see as the Ummah picture of what the public is supposed to be. The public is not supposed to be dominated by family. And Saudi Arabia, if you're not a member of the family, you don't ascend to kingship. Only members of the family, the prince, the males in the family, the prince, the sons or grandsons, pardon me, of the first king of Saudi Arabia who was Abdul Aziz Saud.</w:t>
      </w:r>
    </w:p>
    <w:p w14:paraId="3033A721" w14:textId="522BEEDA" w:rsidR="00780E1D" w:rsidRDefault="00780E1D" w:rsidP="00780E1D">
      <w:pPr>
        <w:jc w:val="both"/>
      </w:pPr>
      <w:r>
        <w:lastRenderedPageBreak/>
        <w:t xml:space="preserve"> The first king of Saudi Arabia. This all started like when Communists, when the Communist party started getting popular and a few other things that started back then around 19 early, early 20th century, early 20th century and maybe just a little bit before the beginning of the 20th century. But the real establishment of them, the early 20th century, like around 1919 or somewhere around there, around 1919 I believe. Somewhere around in there. So Saudi Arabia is not more than a hundred years old. The country itself, that idea of government is not more than that. But they did a wonderful job. You all should know this, that before the King Aziz took over with the scholar, Abdul Wahaab, the two of them got together. One had the muscle, the physical power and the warrior's nature. The other was a scholar, the other on was a great intellect and a great spirit.</w:t>
      </w:r>
    </w:p>
    <w:p w14:paraId="489F7926" w14:textId="52CD15B0" w:rsidR="00780E1D" w:rsidRDefault="00780E1D" w:rsidP="00780E1D">
      <w:pPr>
        <w:jc w:val="both"/>
      </w:pPr>
      <w:r>
        <w:t>His name is Abdul Wahaab. They got together and they agreed that they were going to change Saudi Arabia. People had in Saudi Arabia, can you imagine that? They have the Qur'an and you know they had Qur'an. And they had the Arabic language. They're Arab, that's their language. And they had started mixing up superstitions into the religion and were doing a lot of things that you wouldn't believe that Muslims would do. They were doing those things. They had started praying to the dead and the graves, a lot of superstitions and stuff. And their life was really bad. The life of ignorant people. They had almost gone back to the Jahiliya age. Not all of them, but this was the condition and they weren't stopping it. So, this man, Abdul Aziz Saud, he started a revolution with the scholar Wahaab as the scholar or intellect behind it all. And they were successful in cleaning up Saudi Arabia.</w:t>
      </w:r>
    </w:p>
    <w:p w14:paraId="28F790AE" w14:textId="77777777" w:rsidR="00780E1D" w:rsidRDefault="00780E1D" w:rsidP="00780E1D">
      <w:pPr>
        <w:jc w:val="both"/>
      </w:pPr>
      <w:r>
        <w:t>And they still have the same practice that they had back then. If anybody come and pray too long at a grave where they think the person is worshiping that, they have a whip, they actually whip them away. They'll strike them and hit '</w:t>
      </w:r>
      <w:proofErr w:type="spellStart"/>
      <w:r>
        <w:t>em</w:t>
      </w:r>
      <w:proofErr w:type="spellEnd"/>
      <w:r>
        <w:t xml:space="preserve">. If they won't go away by gesturing to them, then they will hit them with a whip and drive them away. They still do that. And that was started because of the deviation, going astray from what is really Islam and becoming very superstitious people. There were some that never gave themselves to that ignorance or that corruption. Like Abdul Aziz Saud. So Saudi Arabia gets </w:t>
      </w:r>
      <w:proofErr w:type="spellStart"/>
      <w:proofErr w:type="gramStart"/>
      <w:r>
        <w:t>it's</w:t>
      </w:r>
      <w:proofErr w:type="spellEnd"/>
      <w:proofErr w:type="gramEnd"/>
      <w:r>
        <w:t xml:space="preserve"> name only less than a hundred years ago. It comes from him, Saudi Arabia. </w:t>
      </w:r>
      <w:proofErr w:type="gramStart"/>
      <w:r>
        <w:t>So</w:t>
      </w:r>
      <w:proofErr w:type="gramEnd"/>
      <w:r>
        <w:t xml:space="preserve"> what was it called before? Just Arabia. It was called just Arabia, not Saudi Arabia named after him.</w:t>
      </w:r>
    </w:p>
    <w:p w14:paraId="3C762FF0" w14:textId="77777777" w:rsidR="00780E1D" w:rsidRDefault="00780E1D" w:rsidP="00780E1D">
      <w:pPr>
        <w:jc w:val="both"/>
      </w:pPr>
      <w:r>
        <w:t>I was so impressed with their family organization. They respect the wife, they respect the mother of their children, they respect their grandparents. They have great respect for '</w:t>
      </w:r>
      <w:proofErr w:type="spellStart"/>
      <w:r>
        <w:t>em</w:t>
      </w:r>
      <w:proofErr w:type="spellEnd"/>
      <w:r>
        <w:t xml:space="preserve">. They have a strong family leadership and the family is very industrious. Most of the businesses until recently, the businesses were owned, businesses produced, created or established by members of Saudi families. But with them coming into great wealth with the oil, Aramco taking over the oil business. And don't think of the oil business as just oil, the what they call byproducts of oil. I mean mind blowing, blow your mind. Clothes, practically everything made from byproducts of oil, fabrics, everything, plastics, all kinds of things. </w:t>
      </w:r>
      <w:proofErr w:type="gramStart"/>
      <w:r>
        <w:t>So</w:t>
      </w:r>
      <w:proofErr w:type="gramEnd"/>
      <w:r>
        <w:t xml:space="preserve"> they talk about oil, but you have to remember it is not just oil. We are talking about billions and billions of dollars of industry that come as the byproducts of oil. Just the byproducts of oil. That mean that's what you got extra.</w:t>
      </w:r>
    </w:p>
    <w:p w14:paraId="1D19E407" w14:textId="77777777" w:rsidR="00780E1D" w:rsidRDefault="00780E1D" w:rsidP="00780E1D">
      <w:pPr>
        <w:jc w:val="both"/>
      </w:pPr>
      <w:r>
        <w:t xml:space="preserve">And we have to give the West credit for having the science to bring these products out of the crude oil and get all these byproducts and make so many synthetic products that we use and don't even know. Not even aware that they come from oil. Yes. </w:t>
      </w:r>
      <w:proofErr w:type="gramStart"/>
      <w:r>
        <w:t>So</w:t>
      </w:r>
      <w:proofErr w:type="gramEnd"/>
      <w:r>
        <w:t xml:space="preserve"> they're very industrious, </w:t>
      </w:r>
      <w:r>
        <w:lastRenderedPageBreak/>
        <w:t>industrious, very industrious family. But with the big money coming in from the oil industry and their investments, don't think they're depending on oil now. They have invested in Europe, invest in America. They're invested in developing countries. They got big money and they got big business going almost everywhere now, the Saudis. And our country has been working with them as a friend. They are friendly nations, you know that. Saudi Arabia and the United States are friendly nations with a strong relationship. They have a very solid and strong relationship that began way back there with the first king.</w:t>
      </w:r>
    </w:p>
    <w:p w14:paraId="054DB238" w14:textId="0495C8BB" w:rsidR="00780E1D" w:rsidRDefault="00780E1D" w:rsidP="00780E1D">
      <w:pPr>
        <w:jc w:val="both"/>
      </w:pPr>
      <w:r>
        <w:t xml:space="preserve"> Yes. So, I'm saying that to say this, they are inspired by Islam to have strong family order and they're inspired by Islam to have families that own wealth. That are industrious and own wealth. Islam inspired them to do this, the same Islam we have. So why aren't we inspired to do the same? We are and we are growing. I am happy with you. Our business numbers are growing. The business women, the numbers of business women in this community are growing all the time. And the numbers of business men too, not growing as fast but growing. So, I'm not displeased with you. Don't think that. And I feel happy. I'm very pleased with the community in spite of the problems we have.</w:t>
      </w:r>
    </w:p>
    <w:p w14:paraId="10BAC160" w14:textId="77777777" w:rsidR="00780E1D" w:rsidRDefault="00780E1D" w:rsidP="00780E1D">
      <w:pPr>
        <w:jc w:val="both"/>
      </w:pPr>
      <w:r>
        <w:t xml:space="preserve">We have those. But the new life and spirit and growth that we have and the coming forward of people who have more resources and more vision, more determination to do something with the life and do something with the things G-d made available to us in this world is so impressive that really I can't feel down at all. I feel up. I feel optimistic and high spirited. </w:t>
      </w:r>
      <w:proofErr w:type="gramStart"/>
      <w:r>
        <w:t>Yes</w:t>
      </w:r>
      <w:proofErr w:type="gramEnd"/>
      <w:r>
        <w:t xml:space="preserve"> The husband's role in Islam. And if you are interested in what I'm saying, I know all of you are not. Some of you came just to hear what I'm going to say because you want to know we </w:t>
      </w:r>
      <w:proofErr w:type="spellStart"/>
      <w:r>
        <w:t>ain't</w:t>
      </w:r>
      <w:proofErr w:type="spellEnd"/>
      <w:r>
        <w:t xml:space="preserve"> going nowhere.</w:t>
      </w:r>
    </w:p>
    <w:p w14:paraId="679927BC" w14:textId="77777777" w:rsidR="00780E1D" w:rsidRDefault="00780E1D" w:rsidP="00780E1D">
      <w:pPr>
        <w:jc w:val="both"/>
      </w:pPr>
      <w:r>
        <w:t xml:space="preserve">If we are going somewhere, you're going to be punished. If you come here and learn today, oh, they're moving. you're going to walk out of here all downhearted and messed up some more. That's your punishment for coming here. I didn't invite anybody that's not a Muslim. I didn't invite anybody that's not supporting what I stand for. </w:t>
      </w:r>
      <w:proofErr w:type="gramStart"/>
      <w:r>
        <w:t>So</w:t>
      </w:r>
      <w:proofErr w:type="gramEnd"/>
      <w:r>
        <w:t xml:space="preserve"> if you came here and you're not a Muslim and you're not supporting what I stand for, you are not wanted here. You are an infiltrator, a hypocrite. You are hiding. And I hope you'll be healed a little bit before you leave here.</w:t>
      </w:r>
    </w:p>
    <w:p w14:paraId="79964969" w14:textId="77777777" w:rsidR="00780E1D" w:rsidRDefault="00780E1D" w:rsidP="00780E1D">
      <w:pPr>
        <w:jc w:val="both"/>
      </w:pPr>
      <w:r>
        <w:t>Inshallah. Oh yes, yes. I say lawful, the lawful or halal. Everything in our life is supposed to be halal. Muslims supposed to have a halal public. Now how are you going to have a halal public if you don't engage in business and politics and try to have the upper hand or at least the strongest influence in the area where you live? Somebody going to have it. It belongs to the people who will go after it and prove worthy of that control. Somebody going to have it. And America is a free country. We are free in this country to become President of the United States. We have a former Senator from this area, Illinois, who thinking about running for President. She says they need a woman in the White House. Maybe it's true, I don't know. I'm looking, I'm watching and listening, maybe it's true.</w:t>
      </w:r>
    </w:p>
    <w:p w14:paraId="158B337D" w14:textId="77777777" w:rsidR="00780E1D" w:rsidRDefault="00780E1D" w:rsidP="00780E1D">
      <w:pPr>
        <w:jc w:val="both"/>
      </w:pPr>
      <w:r>
        <w:t xml:space="preserve">But we can. She's a Christian, but a Muslim sister can do the same. Whatever rights anybody have as citizens of this country, we all have. We have the same rights. The Constitution does not establish laws and freedoms and opportunities for Christians or for Jews or for Muslims. It establishes it for citizens. No matter what your religion is. For the citizens of this country. </w:t>
      </w:r>
      <w:r>
        <w:lastRenderedPageBreak/>
        <w:t xml:space="preserve">And this is a good situation to be in the most powerful, most aggressive and most progressive nation on the face of this earth, the United States of America. And in spite of all of </w:t>
      </w:r>
      <w:proofErr w:type="spellStart"/>
      <w:proofErr w:type="gramStart"/>
      <w:r>
        <w:t>it's</w:t>
      </w:r>
      <w:proofErr w:type="spellEnd"/>
      <w:proofErr w:type="gramEnd"/>
      <w:r>
        <w:t xml:space="preserve"> problems, it has many, many, it still is the most decent influence in the world today. You hear me? I know. I travel. You know I travel.</w:t>
      </w:r>
    </w:p>
    <w:p w14:paraId="1842FD15" w14:textId="57E2ACB6" w:rsidR="00780E1D" w:rsidRDefault="00780E1D" w:rsidP="00780E1D">
      <w:pPr>
        <w:jc w:val="both"/>
      </w:pPr>
      <w:r>
        <w:t xml:space="preserve">I travel on your strength and on your money. So, I have to tell you. I travel and I know I've been to different places and very, very, very seldom in your travel where you come to a country and usually it's a small one, and usually it's up there in the Scandinavia area where you'll find the government conscious of their citizens and trying to give the best life possible to their citizens. And their citizens have freedom. Their citizens have true freedom, real freedom. That's very rare. </w:t>
      </w:r>
      <w:proofErr w:type="gramStart"/>
      <w:r>
        <w:t>So</w:t>
      </w:r>
      <w:proofErr w:type="gramEnd"/>
      <w:r>
        <w:t xml:space="preserve"> I can point to a couple of small countries in the world and say, well, they really have better situation for their citizens than we do. But there's only about two or three. The great vast masses of these people belonging to these nations, their life is much worse than ours. I feel sorry for '</w:t>
      </w:r>
      <w:proofErr w:type="spellStart"/>
      <w:r>
        <w:t>em</w:t>
      </w:r>
      <w:proofErr w:type="spellEnd"/>
      <w:r>
        <w:t>. Really feel sorry for '</w:t>
      </w:r>
      <w:proofErr w:type="spellStart"/>
      <w:r>
        <w:t>em</w:t>
      </w:r>
      <w:proofErr w:type="spellEnd"/>
      <w:r>
        <w:t>. And that's everywhere you go. Muslim land, doesn't make any difference. Go to Muslim land it's worse sometimes than it is in third world countries where Muslims are not in control. It's a shame. It's really a shame. The light's gone out.</w:t>
      </w:r>
    </w:p>
    <w:p w14:paraId="5CF3CAB8" w14:textId="2783107F" w:rsidR="00780E1D" w:rsidRDefault="00780E1D" w:rsidP="00780E1D">
      <w:pPr>
        <w:jc w:val="both"/>
      </w:pPr>
      <w:r>
        <w:t xml:space="preserve">And that's very important to know. You can have the holy book and the lights go out. You can know Muhammad the Prophet is the Prophet and the lights go out. You can have brilliant minded people too. And the lights go out. Muhammad knew this. The Qur'an tells us this, that it comes and goes. The light comes and goes. He favors one people for so long. They prove unworthy, He takes His favor off. So, the husband's role on the home premises is Imam. </w:t>
      </w:r>
      <w:r w:rsidR="004E4695">
        <w:t>Therefore,</w:t>
      </w:r>
      <w:r>
        <w:t xml:space="preserve"> he has the authority. He qualifies to appoint anyone he wants to as Imam. And usually abroad, outside of the United States, especially in Saudi Arabia, the oldest one, the elder, the eldest son will be given that position. And they make sure that the eldest son qualifies though, he's taught, he's educated and everything. See that's another thing. We don't concentrate on supplying our family members with what they need or even supplying our community members. If they go into this position, we should make sure they qualify before they get to that position. When they get there, we should know that they qualify. </w:t>
      </w:r>
      <w:r w:rsidR="004E4695">
        <w:t>So,</w:t>
      </w:r>
      <w:r>
        <w:t xml:space="preserve"> they make sure that the eldest son is educated, they train him, make sure he's educated and he's given that position. But if he doesn't have ability or knowledge to do that, then he misses it. And some other, a younger son will get it. A younger son will get it.</w:t>
      </w:r>
    </w:p>
    <w:p w14:paraId="0FB4E89C" w14:textId="7392A0F7" w:rsidR="00780E1D" w:rsidRDefault="00780E1D" w:rsidP="00780E1D">
      <w:pPr>
        <w:jc w:val="both"/>
      </w:pPr>
      <w:r>
        <w:t xml:space="preserve">The male has this symbolic role over the family, and especially in the Masjid services. He has that symbolic role. Women can never be Imam. That title is not for women. Women can never be called Imam in a Masjid. Only Imam if you're leading sisters and there's no brother. </w:t>
      </w:r>
      <w:proofErr w:type="gramStart"/>
      <w:r>
        <w:t>So</w:t>
      </w:r>
      <w:proofErr w:type="gramEnd"/>
      <w:r>
        <w:t xml:space="preserve"> you have to lead the sisters because </w:t>
      </w:r>
      <w:r w:rsidR="004E4695">
        <w:t>there’s</w:t>
      </w:r>
      <w:r>
        <w:t xml:space="preserve"> no brother. Like if we were going to have prayer right now, I wouldn't want to lead you all. I would ask one of you all to lead you in the prayer if I was just with you all, you see. I wouldn't feel comfortable leading you in prayer and all women, I'm the man, I wouldn't want to do that. </w:t>
      </w:r>
      <w:r w:rsidR="004E4695">
        <w:t>So,</w:t>
      </w:r>
      <w:r>
        <w:t xml:space="preserve"> you do have to know. And Islam obligates males and females to know how to follow the Sunnah of Muhammad the Prophet. </w:t>
      </w:r>
      <w:r w:rsidR="004E4695">
        <w:t>So,</w:t>
      </w:r>
      <w:r>
        <w:t xml:space="preserve"> sisters, you know prayer, you know how to lead prayer just like brothers.</w:t>
      </w:r>
    </w:p>
    <w:p w14:paraId="2A4C7480" w14:textId="59F3A1DF" w:rsidR="00780E1D" w:rsidRDefault="00780E1D" w:rsidP="00780E1D">
      <w:pPr>
        <w:jc w:val="both"/>
      </w:pPr>
      <w:r>
        <w:t xml:space="preserve">And that should tell you something. That tells you that women are responsible for leadership in the society just like men. If you weren't, you wouldn't have to do the </w:t>
      </w:r>
      <w:r w:rsidR="004E4695">
        <w:t>Fard</w:t>
      </w:r>
      <w:r>
        <w:t xml:space="preserve"> prayers and the Sunnah prayers. Everybody, male and female have to do </w:t>
      </w:r>
      <w:r w:rsidR="004E4695">
        <w:t>Fard</w:t>
      </w:r>
      <w:r>
        <w:t xml:space="preserve"> prayers, the obligatory prayers </w:t>
      </w:r>
      <w:r>
        <w:lastRenderedPageBreak/>
        <w:t xml:space="preserve">and also the traditional prayers of our Prophets. We have to do the Sunnah. The Sunday of two rakats after the evening prayer, the sunset prayer. We do three ordered obligatory </w:t>
      </w:r>
      <w:r w:rsidR="004E4695">
        <w:t>Fard</w:t>
      </w:r>
      <w:r>
        <w:t xml:space="preserve"> and we do two Sunnah after. And no sisters </w:t>
      </w:r>
      <w:proofErr w:type="gramStart"/>
      <w:r>
        <w:t>is</w:t>
      </w:r>
      <w:proofErr w:type="gramEnd"/>
      <w:r>
        <w:t xml:space="preserve"> excused from that. Equally, the responsibility falls equally on brothers and sisters to do these prayers. Sisters do '</w:t>
      </w:r>
      <w:proofErr w:type="spellStart"/>
      <w:r>
        <w:t>em</w:t>
      </w:r>
      <w:proofErr w:type="spellEnd"/>
      <w:r>
        <w:t xml:space="preserve"> mostly privately in their homes and everything. That's the tradition. But the obligation is on all of us. So that means if a brother is not around and if he doesn't have good senses, he's not around. So </w:t>
      </w:r>
      <w:proofErr w:type="spellStart"/>
      <w:r>
        <w:t>ain't</w:t>
      </w:r>
      <w:proofErr w:type="spellEnd"/>
      <w:r>
        <w:t xml:space="preserve"> no brother around you sister's supposed to take the lead. All right? I hope you understand what I'm saying. Yeah. I got brothers who said Imam is trying to overthrow all Imams. He's trying to discredit all Imams. That's what they say when they meet with each other. Out of my hearing. No, I'm not trying to overthrow any but a bad Imam. Nature, G-d gives us pictures of nature and He tells us how things lose their life. And just before time for the life to stand up again, Spring, March come with strong winds and the strong winds throw all the dead stuff away. Break off dead limb from the tree. That's the spirit, new spirit, symbolic of the new spirit that come in people. See everything G-d did outside is just to tell us what's inside us. </w:t>
      </w:r>
      <w:r w:rsidR="004E4695">
        <w:t>So,</w:t>
      </w:r>
      <w:r>
        <w:t xml:space="preserve"> the strong winds come and knock all the dead weight off the trees and sweep the trash away. When we get a new spirit in us, we have a spring and new life. The world is that way. The people die, they lose their enthusiasm, they lose their spirit and they become dead matter hanging in the life. And G-d cause the new spirit to come, a strong spirit to rise up and sweep the people, just sweeps right through the people and blow all the weak things away so they can be strong again.</w:t>
      </w:r>
    </w:p>
    <w:p w14:paraId="521E2572" w14:textId="52A90F02" w:rsidR="00780E1D" w:rsidRDefault="00780E1D" w:rsidP="00780E1D">
      <w:pPr>
        <w:jc w:val="both"/>
      </w:pPr>
      <w:proofErr w:type="gramStart"/>
      <w:r>
        <w:t>So</w:t>
      </w:r>
      <w:proofErr w:type="gramEnd"/>
      <w:r>
        <w:t xml:space="preserve"> the husband's role is to lead. The Qur'an gives us Adam, the first man. Supposed to be the first man. But is Adam a single body, a single person? No, no. That single soul that we call Adam is the single group soul of the family, of mankind. That single soul is the soul of the family of mankind. It's the soul of all human beings in its original pure state. </w:t>
      </w:r>
      <w:r w:rsidR="004E4695">
        <w:t>So,</w:t>
      </w:r>
      <w:r>
        <w:t xml:space="preserve"> when Allah says He made Adam and then from, says made Adam. Adam was made from something too. Says He made Adam from </w:t>
      </w:r>
      <w:proofErr w:type="spellStart"/>
      <w:r>
        <w:t>Nafsin</w:t>
      </w:r>
      <w:proofErr w:type="spellEnd"/>
      <w:r>
        <w:t xml:space="preserve"> Wahida, from one single soul. They say person, it means person. But in this narration or in this picture, it means soul, not a person. Cause a person is not existing yet. G-d is creating a person. </w:t>
      </w:r>
      <w:proofErr w:type="gramStart"/>
      <w:r>
        <w:t>So</w:t>
      </w:r>
      <w:proofErr w:type="gramEnd"/>
      <w:r>
        <w:t xml:space="preserve"> He made Adam from one single soul and He made from it. It didn't say from Adam. And He made from it it's mate. He made from it is mate.</w:t>
      </w:r>
    </w:p>
    <w:p w14:paraId="698F632C" w14:textId="2EDE6D82" w:rsidR="00780E1D" w:rsidRDefault="00780E1D" w:rsidP="00780E1D">
      <w:pPr>
        <w:jc w:val="both"/>
      </w:pPr>
      <w:r>
        <w:t xml:space="preserve">Plainly speaking, what G-d is saying to us is that human beings have separately, individually, personally, their own souls. But I gave one soul. I gave the human soul. And all of you are one and the same when it comes to the human soul. You are from one human soul and that one human soul, over many thousands of years, millions of years, have produced so many different people, so many different families of people, so many different types of individuals. But we are all still one soul as humanity. Now, if you all are educated, you've been to college and some of you study philosophy or something, or social studies or psychology, political science, all of these sciences dealing with the nature of human beings in society, they use the expression collective soul, group soul, ethos. Ethos. These terms refer to the common spirituality are the common soul of the people that we have, we share together. </w:t>
      </w:r>
      <w:r w:rsidR="004E4695">
        <w:t>So,</w:t>
      </w:r>
      <w:r>
        <w:t xml:space="preserve"> we are all one soul as well as many souls. We are all one soul. </w:t>
      </w:r>
      <w:r w:rsidR="004E4695">
        <w:t>So,</w:t>
      </w:r>
      <w:r>
        <w:t xml:space="preserve"> when G-d says He made us from one soul, He's talking about from the human soul that we all have, everybody born human. Every baby is born human. No baby is born a black, African or Chinese. Every baby is born human. And these identities have to be taught that child. If the child comes up in Africa that was from the parents of Japanese and nobody tell him about the Japanese parents, he's going </w:t>
      </w:r>
      <w:r>
        <w:lastRenderedPageBreak/>
        <w:t xml:space="preserve">to look like a Japanese, but he's going to be an African. He's going to speak their language, he's going to have their personality and everything, because he has no way of getting it from anywhere else. </w:t>
      </w:r>
      <w:proofErr w:type="gramStart"/>
      <w:r>
        <w:t>So</w:t>
      </w:r>
      <w:proofErr w:type="gramEnd"/>
      <w:r>
        <w:t xml:space="preserve"> G-d creates a human soul, a human person. Most of you who are educated, you know this, but all of us should know this.</w:t>
      </w:r>
    </w:p>
    <w:p w14:paraId="3CDC8A3E" w14:textId="6D0AA17D" w:rsidR="00780E1D" w:rsidRDefault="00780E1D" w:rsidP="00780E1D">
      <w:pPr>
        <w:jc w:val="both"/>
      </w:pPr>
      <w:r>
        <w:t xml:space="preserve">The Qur'an is not a book for intellectuals only. The Qur'an wants </w:t>
      </w:r>
      <w:r w:rsidR="004E4695">
        <w:t>its</w:t>
      </w:r>
      <w:r>
        <w:t xml:space="preserve"> knowledge to reach the lowest level in the society and it brings its masses up. If that's done. The problem </w:t>
      </w:r>
      <w:proofErr w:type="gramStart"/>
      <w:r>
        <w:t>why</w:t>
      </w:r>
      <w:proofErr w:type="gramEnd"/>
      <w:r>
        <w:t xml:space="preserve"> the Islamic world is messed up like it is, is not progressive, is because they made the mistake of thinking that the knowledge is for the bright minded, the intellectuals and the masses are to be kept in the dark. You keep your masses in the dark, pretty soon your whole nation going to be in the dark. Because the rulers need the support of the masses. If they don't get it, G-d's going to punish '</w:t>
      </w:r>
      <w:proofErr w:type="spellStart"/>
      <w:r>
        <w:t>em</w:t>
      </w:r>
      <w:proofErr w:type="spellEnd"/>
      <w:r>
        <w:t xml:space="preserve"> for it and the whole nation falls. Yes. </w:t>
      </w:r>
      <w:r w:rsidR="004E4695">
        <w:t>So,</w:t>
      </w:r>
      <w:r>
        <w:t xml:space="preserve"> this Adam talking about the human soul, this Adam is a collective type, a type representing many. Abraham is a collective type, type representing many. Abraham. Prophet Abraham, our father Abraham. And Christ Jesus type representing many.</w:t>
      </w:r>
    </w:p>
    <w:p w14:paraId="73B03EA4" w14:textId="77777777" w:rsidR="00780E1D" w:rsidRDefault="00780E1D" w:rsidP="00780E1D">
      <w:pPr>
        <w:jc w:val="both"/>
      </w:pPr>
      <w:r>
        <w:t xml:space="preserve">And that's plainly given in the Bible. It's plainly in the Bible that Christ Jesus represents many. He speaks of the members in him speaking to his people. He says members in me, to say that I'm a collective type. Not that they weren't also individuals, but they're purpose in the plan of G-d was not to show themself individually so much as to show themself as a type for the body of people, the many. For the many in the whole or the many in the body of the people. Yeah. Muhammad also is a type. He's a type. That's why he says the same thing that the Bible says of Jesus, Muhammad says of himself, G-d says to him, He says "Say I am a mortal just like you. </w:t>
      </w:r>
      <w:proofErr w:type="spellStart"/>
      <w:r>
        <w:t>Basharun</w:t>
      </w:r>
      <w:proofErr w:type="spellEnd"/>
      <w:r>
        <w:t xml:space="preserve"> means a mortal person, common mortal person just like you to say that he is the type that G-d wants all of us to be.</w:t>
      </w:r>
    </w:p>
    <w:p w14:paraId="4B601CC7" w14:textId="3C80E060" w:rsidR="00780E1D" w:rsidRDefault="00780E1D" w:rsidP="00780E1D">
      <w:pPr>
        <w:jc w:val="both"/>
      </w:pPr>
      <w:r>
        <w:t xml:space="preserve">A lot of you all are not prepared for some of these statements I make, but I make them very comfortably. Whatever was in Muhammad that could be developed to have him be that great man, that Prophet and Messenger and servant of G-d. It's in all of us. That's in all of us. That's why in Islam we say Muhammad is G-d's Messenger. You can't say </w:t>
      </w:r>
      <w:proofErr w:type="gramStart"/>
      <w:r>
        <w:t>he's</w:t>
      </w:r>
      <w:proofErr w:type="gramEnd"/>
      <w:r>
        <w:t xml:space="preserve"> our </w:t>
      </w:r>
      <w:r w:rsidR="004E4695">
        <w:t>Messenger;</w:t>
      </w:r>
      <w:r>
        <w:t xml:space="preserve"> he's G-d's Messenger. But we say </w:t>
      </w:r>
      <w:proofErr w:type="gramStart"/>
      <w:r>
        <w:t>he's</w:t>
      </w:r>
      <w:proofErr w:type="gramEnd"/>
      <w:r>
        <w:t xml:space="preserve"> our Prophet. Muhammad Nabi, Muhammad is my Prophet. That means he represents my human content. </w:t>
      </w:r>
      <w:proofErr w:type="gramStart"/>
      <w:r>
        <w:t>He's</w:t>
      </w:r>
      <w:proofErr w:type="gramEnd"/>
      <w:r>
        <w:t xml:space="preserve"> my Prophet. He came out of the nature that I have and out of the capacity and potential that I have. But it's not for everybody to reach that. G-d blesses only one sometimes in a whole thousand years to come out and be the perfect model of that.</w:t>
      </w:r>
    </w:p>
    <w:p w14:paraId="413CDA3B" w14:textId="77777777" w:rsidR="00780E1D" w:rsidRDefault="00780E1D" w:rsidP="00780E1D">
      <w:pPr>
        <w:jc w:val="both"/>
      </w:pPr>
      <w:r>
        <w:t xml:space="preserve">But you'd be surprised how many G-d has blessed. Even Adam is a model of that before he slipped. He was a model of that. And every great Prophet after that was a model. And </w:t>
      </w:r>
      <w:proofErr w:type="gramStart"/>
      <w:r>
        <w:t>certainly</w:t>
      </w:r>
      <w:proofErr w:type="gramEnd"/>
      <w:r>
        <w:t xml:space="preserve"> Abraham is a model of that. He's a model of that. Perfect model. The complete one, the most complete one, Muhammad. Because he comes to finalize everything, G-d sends him in the end of time to finalize everything, to set that one stone that was missing in the construction of the house. And he represented that one stone that had to be placed there to complete it. Alright, just a few more minutes. </w:t>
      </w:r>
      <w:proofErr w:type="gramStart"/>
      <w:r>
        <w:t>So</w:t>
      </w:r>
      <w:proofErr w:type="gramEnd"/>
      <w:r>
        <w:t xml:space="preserve"> Adam, we want to understand Adam and understand the man role in that. So here is the human soul now, and we have the female and male counterparts of one soul. Female and male counterparts of one soul. Now if you are the counterpart and I'm the counterpart of one soul, then it's true.</w:t>
      </w:r>
    </w:p>
    <w:p w14:paraId="568CDE67" w14:textId="6B0371BC" w:rsidR="00780E1D" w:rsidRDefault="00780E1D" w:rsidP="00780E1D">
      <w:pPr>
        <w:jc w:val="both"/>
      </w:pPr>
      <w:r>
        <w:lastRenderedPageBreak/>
        <w:t xml:space="preserve">We are the halves of one another. We are mates of one another, right? And in order to reproduce that one soul, we have to mate. When we mate, then we can produce that one soul again. And that's true for biology, zoology, for all living things, science, modern science. This was not available to the world in the time of Muhammad. This support from modern science was not available in the time of Muhammad. But today it is. We know every living cell starts with one unit and splits and become two and keep splitting, become many. </w:t>
      </w:r>
      <w:r w:rsidR="004E4695">
        <w:t>So,</w:t>
      </w:r>
      <w:r>
        <w:t xml:space="preserve"> this is life. This is how life is. Now, the equality of women. I'm telling you things that are important to me. Maybe I'm missing some of you all. Maybe this is not what you want to hear, but I'm telling you things that are important to me, important for me to reach you with. </w:t>
      </w:r>
      <w:r w:rsidR="004E4695">
        <w:t>So,</w:t>
      </w:r>
      <w:r>
        <w:t xml:space="preserve"> I know that you'll be situated nicely, very strong and nicely.</w:t>
      </w:r>
    </w:p>
    <w:p w14:paraId="753CEE81" w14:textId="5A6D6485" w:rsidR="00780E1D" w:rsidRDefault="00780E1D" w:rsidP="00780E1D">
      <w:pPr>
        <w:jc w:val="both"/>
      </w:pPr>
      <w:r>
        <w:t xml:space="preserve">The support for you all saying that you're equal with us in your human essence and in your human nature, capacity, potential is in the Qur'an. And He created them from one single soul and made of them mates, male and female and then spread from them all the many males and females all the world. This is Qur'an, right? This is Qur'an. And when the Qur'an teaches us on the soul to get us to have insight into the nature of the soul. Islam, Qur'an is education on </w:t>
      </w:r>
      <w:r w:rsidR="004E4695">
        <w:t>beginners’</w:t>
      </w:r>
      <w:r>
        <w:t xml:space="preserve"> level and education on the highest level, on the highest level. </w:t>
      </w:r>
      <w:proofErr w:type="gramStart"/>
      <w:r>
        <w:t>So</w:t>
      </w:r>
      <w:proofErr w:type="gramEnd"/>
      <w:r>
        <w:t xml:space="preserve"> when G-d says that He made the soul and then furnished it with its </w:t>
      </w:r>
      <w:proofErr w:type="spellStart"/>
      <w:r>
        <w:t>fajura</w:t>
      </w:r>
      <w:proofErr w:type="spellEnd"/>
      <w:r>
        <w:t xml:space="preserve"> and </w:t>
      </w:r>
      <w:proofErr w:type="spellStart"/>
      <w:r>
        <w:t>taqwa</w:t>
      </w:r>
      <w:proofErr w:type="spellEnd"/>
      <w:r>
        <w:t xml:space="preserve">, </w:t>
      </w:r>
      <w:proofErr w:type="spellStart"/>
      <w:r>
        <w:t>fajura</w:t>
      </w:r>
      <w:proofErr w:type="spellEnd"/>
      <w:r>
        <w:t xml:space="preserve"> is its intellectual curiosities. When you want to know, or your mental curiosity. Intellect on the general level. That's what I'm talking about now. I'm not talking about intellectuals in the higher college universities or colleges.</w:t>
      </w:r>
    </w:p>
    <w:p w14:paraId="3D96C9F1" w14:textId="65E4FCB4" w:rsidR="00780E1D" w:rsidRDefault="00780E1D" w:rsidP="00780E1D">
      <w:pPr>
        <w:jc w:val="both"/>
      </w:pPr>
      <w:r>
        <w:t xml:space="preserve">No, I'm not talking about those intellectuals. I'm talking about the intellect on the common level. The general meaning of intellect is the power to think, to want to question, to think, to reason, and make choices and select what is better, what is worse, what is right, what is wrong. That's the power of the mind or the intellect of every human being. That's your </w:t>
      </w:r>
      <w:proofErr w:type="spellStart"/>
      <w:r>
        <w:t>fajur</w:t>
      </w:r>
      <w:proofErr w:type="spellEnd"/>
      <w:r>
        <w:t xml:space="preserve">. That's your </w:t>
      </w:r>
      <w:proofErr w:type="spellStart"/>
      <w:r>
        <w:t>fajura</w:t>
      </w:r>
      <w:proofErr w:type="spellEnd"/>
      <w:r>
        <w:t xml:space="preserve">. That's what G-d is talking about when He says </w:t>
      </w:r>
      <w:proofErr w:type="spellStart"/>
      <w:r>
        <w:t>fajura</w:t>
      </w:r>
      <w:proofErr w:type="spellEnd"/>
      <w:r>
        <w:t xml:space="preserve">, that's exactly what He's talking about, </w:t>
      </w:r>
      <w:proofErr w:type="spellStart"/>
      <w:r>
        <w:t>fujura</w:t>
      </w:r>
      <w:proofErr w:type="spellEnd"/>
      <w:r>
        <w:t xml:space="preserve">. And </w:t>
      </w:r>
      <w:proofErr w:type="spellStart"/>
      <w:r>
        <w:t>fujura</w:t>
      </w:r>
      <w:proofErr w:type="spellEnd"/>
      <w:r>
        <w:t xml:space="preserve"> is the impure dawning of the consciousness. </w:t>
      </w:r>
      <w:r w:rsidR="004E4695">
        <w:t>So,</w:t>
      </w:r>
      <w:r>
        <w:t xml:space="preserve"> it's a dawning that's like the first part of the dawn. It has a darkness and light mix. </w:t>
      </w:r>
      <w:r w:rsidR="004E4695">
        <w:t>So,</w:t>
      </w:r>
      <w:r>
        <w:t xml:space="preserve"> it's not bright enough to cast a shadow. A shadow is a concept.</w:t>
      </w:r>
    </w:p>
    <w:p w14:paraId="5CCDFEC9" w14:textId="788D335B" w:rsidR="00780E1D" w:rsidRDefault="00780E1D" w:rsidP="00780E1D">
      <w:pPr>
        <w:jc w:val="both"/>
      </w:pPr>
      <w:r>
        <w:t xml:space="preserve">You students, are you making notes? Because you all going to outlive me. And believe me, G-d has not given me anything cheap. What G-d has given me is very precious. So yeah. </w:t>
      </w:r>
      <w:proofErr w:type="gramStart"/>
      <w:r>
        <w:t>So</w:t>
      </w:r>
      <w:proofErr w:type="gramEnd"/>
      <w:r>
        <w:t xml:space="preserve"> the dawning, the first dawning is the impure dawning of the light. The light is not pure yet, the impure dawning of the light. </w:t>
      </w:r>
      <w:r w:rsidR="004E4695">
        <w:t>So,</w:t>
      </w:r>
      <w:r>
        <w:t xml:space="preserve"> we come in this world, our minds come open, our eyes open, our minds come open, we're conscious, and we start to think automatically. We can't help but think, G-d made us to think. And the child, the new baby is so curious. Can't speak, but you can tell it's curious. It's looking at you with his little bright eye. I don't have to tell mothers this, you know better than we do. Looking at you with his little bright, interesting eyes and it just got here. It </w:t>
      </w:r>
      <w:r w:rsidR="004E4695">
        <w:t>looks</w:t>
      </w:r>
      <w:r>
        <w:t xml:space="preserve"> like it's studying your face and got thoughts.</w:t>
      </w:r>
    </w:p>
    <w:p w14:paraId="65B455DC" w14:textId="5B127728" w:rsidR="00780E1D" w:rsidRDefault="00780E1D" w:rsidP="00780E1D">
      <w:pPr>
        <w:jc w:val="both"/>
      </w:pPr>
      <w:r>
        <w:t xml:space="preserve">Don't think it </w:t>
      </w:r>
      <w:proofErr w:type="spellStart"/>
      <w:r>
        <w:t>ain't</w:t>
      </w:r>
      <w:proofErr w:type="spellEnd"/>
      <w:r>
        <w:t xml:space="preserve"> got thoughts. It can't express itself. It's got thoughts already. Soon as the mind is created and it breathes the breath, this air out here and consciousness come to the brain, that baby, that new infant got thoughts, got interest, got concerns, got a full human mind, brain. Okay? Yeah. So that's the </w:t>
      </w:r>
      <w:proofErr w:type="spellStart"/>
      <w:r>
        <w:t>fujura</w:t>
      </w:r>
      <w:proofErr w:type="spellEnd"/>
      <w:r>
        <w:t xml:space="preserve">. Don't play that down because I said it's impure. It's impure because G-d created it to be educated. Jesus Christ has mentioned that he had to be taught in the gospel. Jesus Christ had to be </w:t>
      </w:r>
      <w:r w:rsidR="004E4695">
        <w:t>taught;</w:t>
      </w:r>
      <w:r>
        <w:t xml:space="preserve"> he had to be educated. That's to say </w:t>
      </w:r>
      <w:r>
        <w:lastRenderedPageBreak/>
        <w:t>no matter who you are, you all come in the world knowing nothing, knowing nothing. It even speaks of him having to be purified. But if he had to be purified, he had to be purified because corruption came in. You are born pure.</w:t>
      </w:r>
    </w:p>
    <w:p w14:paraId="524EC7E4" w14:textId="5B451DE5" w:rsidR="00780E1D" w:rsidRDefault="00780E1D" w:rsidP="00780E1D">
      <w:pPr>
        <w:jc w:val="both"/>
      </w:pPr>
      <w:r>
        <w:t xml:space="preserve">The new baby is already pure. Baby is pure. Every new life is pure, born pure. But once it becomes the way of the world, then impurities come into it. </w:t>
      </w:r>
      <w:r w:rsidR="004E4695">
        <w:t>So,</w:t>
      </w:r>
      <w:r>
        <w:t xml:space="preserve"> with the education has to also come teachings for purification, you see. Even if it's Christ Jesus who was born as you know, without men, without agency of a man. Virgin Mary, son of the Virgin Mary. Peace be upon them. And Peace be upon the Prophets that I have mentioned. Yes. </w:t>
      </w:r>
      <w:r w:rsidR="004E4695">
        <w:t>So,</w:t>
      </w:r>
      <w:r>
        <w:t xml:space="preserve"> the </w:t>
      </w:r>
      <w:proofErr w:type="spellStart"/>
      <w:r>
        <w:t>taqwa</w:t>
      </w:r>
      <w:proofErr w:type="spellEnd"/>
      <w:r>
        <w:t xml:space="preserve"> now, the </w:t>
      </w:r>
      <w:proofErr w:type="spellStart"/>
      <w:r>
        <w:t>taqwa</w:t>
      </w:r>
      <w:proofErr w:type="spellEnd"/>
      <w:r>
        <w:t xml:space="preserve">, what is it? What is this? Along with the mind, the intellect of the mind. And you see where the focus is in revelation? On the mind. What makes us human? Human mind. If you don't have a human mind, you don't have human life. The human mind goes, you don't have human life. You can have a dog. You see them barking and calling each other dogs. That's what has happened to the society. This public, it has been reduced to dog behavior. </w:t>
      </w:r>
      <w:proofErr w:type="gramStart"/>
      <w:r>
        <w:t>So</w:t>
      </w:r>
      <w:proofErr w:type="gramEnd"/>
      <w:r>
        <w:t xml:space="preserve"> they call each other dog. Hey dog, </w:t>
      </w:r>
      <w:r w:rsidR="004E4695">
        <w:t>hey</w:t>
      </w:r>
      <w:r>
        <w:t xml:space="preserve">, what's happening dog? Hey bitch, come here bitch. It's a female dog, isn't it? Yeah. </w:t>
      </w:r>
      <w:r w:rsidR="004E4695">
        <w:t>So,</w:t>
      </w:r>
      <w:r>
        <w:t xml:space="preserve"> if you lose your human mind, you become just nothing. Any animal, any animal. One philosopher said, I think it was Xeno, but I'm not sure. One philosopher said, the animal world is nothing but a picture of the human </w:t>
      </w:r>
      <w:proofErr w:type="gramStart"/>
      <w:r>
        <w:t>beings</w:t>
      </w:r>
      <w:proofErr w:type="gramEnd"/>
      <w:r>
        <w:t xml:space="preserve"> reality. In the human masses are all the animals of the forest. That's what he said. That includes snake, the rat, all of them. And we say "Oh, that dirty rat," don't we? That dirty rat.</w:t>
      </w:r>
    </w:p>
    <w:p w14:paraId="3357500B" w14:textId="77777777" w:rsidR="00780E1D" w:rsidRDefault="00780E1D" w:rsidP="00780E1D">
      <w:pPr>
        <w:jc w:val="both"/>
      </w:pPr>
      <w:r>
        <w:t xml:space="preserve">Yes. </w:t>
      </w:r>
      <w:proofErr w:type="gramStart"/>
      <w:r>
        <w:t>So</w:t>
      </w:r>
      <w:proofErr w:type="gramEnd"/>
      <w:r>
        <w:t xml:space="preserve"> the </w:t>
      </w:r>
      <w:proofErr w:type="spellStart"/>
      <w:r>
        <w:t>taqwa</w:t>
      </w:r>
      <w:proofErr w:type="spellEnd"/>
      <w:r>
        <w:t xml:space="preserve"> is the nature in us to respect things that deserve our respect, and to challenge things that offends us and that doesn't deserve our respect. </w:t>
      </w:r>
      <w:proofErr w:type="gramStart"/>
      <w:r>
        <w:t>So</w:t>
      </w:r>
      <w:proofErr w:type="gramEnd"/>
      <w:r>
        <w:t xml:space="preserve"> this is another side. These are the two </w:t>
      </w:r>
      <w:proofErr w:type="gramStart"/>
      <w:r>
        <w:t>main</w:t>
      </w:r>
      <w:proofErr w:type="gramEnd"/>
      <w:r>
        <w:t>, I would say, elements in the human soul. The two most important elements in the human soul. The one that's curious and want to be educated or want to know. And the other one is the one that have a sense of self value, human value, and don't want that value disrespected and that value that G-d has written.</w:t>
      </w:r>
    </w:p>
    <w:p w14:paraId="1ADA8508" w14:textId="77777777" w:rsidR="00550F71" w:rsidRDefault="0021282E" w:rsidP="00550F71">
      <w:pPr>
        <w:jc w:val="both"/>
      </w:pPr>
      <w:r>
        <w:t>Enter Here</w:t>
      </w:r>
    </w:p>
    <w:p w14:paraId="4C2E3F7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1217F" w14:textId="77777777" w:rsidR="00780E1D" w:rsidRDefault="00780E1D" w:rsidP="007E7A5E">
      <w:r>
        <w:separator/>
      </w:r>
    </w:p>
  </w:endnote>
  <w:endnote w:type="continuationSeparator" w:id="0">
    <w:p w14:paraId="3C193B39" w14:textId="77777777" w:rsidR="00780E1D" w:rsidRDefault="00780E1D"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740394B1"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86C48C8"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40F04" w14:textId="77777777" w:rsidR="00780E1D" w:rsidRDefault="00780E1D" w:rsidP="007E7A5E">
      <w:r>
        <w:separator/>
      </w:r>
    </w:p>
  </w:footnote>
  <w:footnote w:type="continuationSeparator" w:id="0">
    <w:p w14:paraId="0372CF90" w14:textId="77777777" w:rsidR="00780E1D" w:rsidRDefault="00780E1D"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780E1D"/>
    <w:rsid w:val="00010B39"/>
    <w:rsid w:val="00037705"/>
    <w:rsid w:val="0006009B"/>
    <w:rsid w:val="00063736"/>
    <w:rsid w:val="00065192"/>
    <w:rsid w:val="00074339"/>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96816"/>
    <w:rsid w:val="002C4B57"/>
    <w:rsid w:val="002C6085"/>
    <w:rsid w:val="002E778F"/>
    <w:rsid w:val="002F2C37"/>
    <w:rsid w:val="002F75B5"/>
    <w:rsid w:val="00316DE4"/>
    <w:rsid w:val="003209D6"/>
    <w:rsid w:val="0032391A"/>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D70D9"/>
    <w:rsid w:val="004E2967"/>
    <w:rsid w:val="004E4695"/>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33248"/>
    <w:rsid w:val="007379C4"/>
    <w:rsid w:val="00765B71"/>
    <w:rsid w:val="00780E1D"/>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CF1798"/>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96F44"/>
  <w15:docId w15:val="{4D01BB3F-24CA-44B1-ACD0-59C599706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rri\OneDrive\Desktop\IWDM%20STUDY%20LIBRARY%20TRANSCRIPT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TRANSCRIPTS TEMPLATE</Template>
  <TotalTime>25</TotalTime>
  <Pages>13</Pages>
  <Words>6793</Words>
  <Characters>38724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derri</dc:creator>
  <cp:lastModifiedBy>Abdul Shakur</cp:lastModifiedBy>
  <cp:revision>4</cp:revision>
  <dcterms:created xsi:type="dcterms:W3CDTF">2025-04-11T20:17:00Z</dcterms:created>
  <dcterms:modified xsi:type="dcterms:W3CDTF">2025-04-11T21:28:00Z</dcterms:modified>
</cp:coreProperties>
</file>