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AE605" w14:textId="2CA0142C" w:rsidR="00593ECC" w:rsidRPr="00593ECC" w:rsidRDefault="002E6C9F" w:rsidP="00896E9D">
      <w:pPr>
        <w:pStyle w:val="Heading1"/>
        <w:rPr>
          <w:sz w:val="32"/>
        </w:rPr>
      </w:pPr>
      <w:r>
        <w:rPr>
          <w:sz w:val="32"/>
        </w:rPr>
        <w:t>03/08/2003</w:t>
      </w:r>
    </w:p>
    <w:p w14:paraId="0487112E" w14:textId="77777777" w:rsidR="00593ECC" w:rsidRPr="00593ECC" w:rsidRDefault="00593ECC" w:rsidP="00896E9D">
      <w:pPr>
        <w:pStyle w:val="Heading1"/>
        <w:rPr>
          <w:sz w:val="36"/>
        </w:rPr>
      </w:pPr>
      <w:r w:rsidRPr="00593ECC">
        <w:rPr>
          <w:sz w:val="36"/>
        </w:rPr>
        <w:t>IWDM Study Library</w:t>
      </w:r>
    </w:p>
    <w:p w14:paraId="4CAAD080" w14:textId="1B028D9C" w:rsidR="003345CC" w:rsidRPr="00896E9D" w:rsidRDefault="002E6C9F" w:rsidP="00896E9D">
      <w:pPr>
        <w:pStyle w:val="Heading1"/>
        <w:spacing w:before="360" w:after="120"/>
        <w:contextualSpacing w:val="0"/>
        <w:rPr>
          <w:sz w:val="24"/>
        </w:rPr>
      </w:pPr>
      <w:r>
        <w:rPr>
          <w:sz w:val="44"/>
        </w:rPr>
        <w:t>Sisters’ Meeting Pt. 2</w:t>
      </w:r>
      <w:r>
        <w:rPr>
          <w:sz w:val="44"/>
        </w:rPr>
        <w:br/>
        <w:t>Chicago IL</w:t>
      </w:r>
      <w:r w:rsidR="00BD4376" w:rsidRPr="007E7A5E">
        <w:br/>
      </w:r>
    </w:p>
    <w:p w14:paraId="500DA095" w14:textId="77777777" w:rsidR="003345CC" w:rsidRPr="007E7A5E" w:rsidRDefault="003345CC" w:rsidP="00896E9D">
      <w:pPr>
        <w:pStyle w:val="Heading3"/>
      </w:pPr>
      <w:r w:rsidRPr="007E7A5E">
        <w:t>By Imam W. Deen Mohammed</w:t>
      </w:r>
    </w:p>
    <w:p w14:paraId="02815E4B" w14:textId="77777777" w:rsidR="002E6C9F" w:rsidRDefault="002E6C9F" w:rsidP="002E6C9F">
      <w:pPr>
        <w:jc w:val="both"/>
      </w:pPr>
      <w:r>
        <w:t xml:space="preserve">Big children </w:t>
      </w:r>
      <w:proofErr w:type="gramStart"/>
      <w:r>
        <w:t>coming</w:t>
      </w:r>
      <w:proofErr w:type="gramEnd"/>
      <w:r>
        <w:t xml:space="preserve"> </w:t>
      </w:r>
      <w:proofErr w:type="gramStart"/>
      <w:r>
        <w:t>in</w:t>
      </w:r>
      <w:proofErr w:type="gramEnd"/>
      <w:r>
        <w:t xml:space="preserve"> the bedroom and </w:t>
      </w:r>
      <w:proofErr w:type="gramStart"/>
      <w:r>
        <w:t>seeing</w:t>
      </w:r>
      <w:proofErr w:type="gramEnd"/>
      <w:r>
        <w:t xml:space="preserve"> you and your husband not dressed properly. You </w:t>
      </w:r>
      <w:proofErr w:type="gramStart"/>
      <w:r>
        <w:t>have to</w:t>
      </w:r>
      <w:proofErr w:type="gramEnd"/>
      <w:r>
        <w:t xml:space="preserve"> be fully dressed when they see you. My brothers will tell </w:t>
      </w:r>
      <w:proofErr w:type="gramStart"/>
      <w:r>
        <w:t>you,</w:t>
      </w:r>
      <w:proofErr w:type="gramEnd"/>
      <w:r>
        <w:t xml:space="preserve"> </w:t>
      </w:r>
      <w:proofErr w:type="gramStart"/>
      <w:r>
        <w:t>we never</w:t>
      </w:r>
      <w:proofErr w:type="gramEnd"/>
      <w:r>
        <w:t xml:space="preserve"> saw our mother's ankle hardly. Whenever we saw her, she was just like these sisters, long </w:t>
      </w:r>
      <w:proofErr w:type="gramStart"/>
      <w:r>
        <w:t>dress</w:t>
      </w:r>
      <w:proofErr w:type="gramEnd"/>
      <w:r>
        <w:t xml:space="preserve"> on. She'd come out of her bedroom fully dressed, never came out with anything showing. We never saw her breasts. We never saw the calves of her </w:t>
      </w:r>
      <w:proofErr w:type="gramStart"/>
      <w:r>
        <w:t>leg</w:t>
      </w:r>
      <w:proofErr w:type="gramEnd"/>
      <w:r>
        <w:t xml:space="preserve">. Ask any of my </w:t>
      </w:r>
      <w:proofErr w:type="gramStart"/>
      <w:r>
        <w:t>brothers</w:t>
      </w:r>
      <w:proofErr w:type="gramEnd"/>
      <w:r>
        <w:t xml:space="preserve"> they'll tell you the same. Now, I'm sure my sisters did because that's different. They are females like she was. </w:t>
      </w:r>
      <w:proofErr w:type="gramStart"/>
      <w:r>
        <w:t>So</w:t>
      </w:r>
      <w:proofErr w:type="gramEnd"/>
      <w:r>
        <w:t xml:space="preserve"> sisters, let's keep this respect, decency of the house and not that you are bad, but this world makes you forget all those things. You get away from that original purity of your nature, you lose the power of your psyche, your psyche, where you know by instinct, just by the powers of the body itself, </w:t>
      </w:r>
      <w:proofErr w:type="gramStart"/>
      <w:r>
        <w:t>the nature</w:t>
      </w:r>
      <w:proofErr w:type="gramEnd"/>
      <w:r>
        <w:t>, you know what to do and what not to do.</w:t>
      </w:r>
    </w:p>
    <w:p w14:paraId="380B2688" w14:textId="77777777" w:rsidR="002E6C9F" w:rsidRDefault="002E6C9F" w:rsidP="002E6C9F">
      <w:pPr>
        <w:jc w:val="both"/>
      </w:pPr>
      <w:r>
        <w:t xml:space="preserve">You know it instinctively, I hate to say it instinctively because that's more on an animal level, but you know it psychically the power of your soul, your psyche and this </w:t>
      </w:r>
      <w:proofErr w:type="gramStart"/>
      <w:r>
        <w:t>let</w:t>
      </w:r>
      <w:proofErr w:type="gramEnd"/>
      <w:r>
        <w:t xml:space="preserve"> you know this is wrong. Don't do that. No, don't let '</w:t>
      </w:r>
      <w:proofErr w:type="spellStart"/>
      <w:r>
        <w:t>em</w:t>
      </w:r>
      <w:proofErr w:type="spellEnd"/>
      <w:r>
        <w:t xml:space="preserve"> come in here now. You know what I mean? Wait till we are dressed. Yeah, so keep the decency, the halal state of your own homes and don't let the older children see you not dressed properly and please don't let them sleep with you at night like some of the sisters do. They think they </w:t>
      </w:r>
      <w:proofErr w:type="gramStart"/>
      <w:r>
        <w:t>loving</w:t>
      </w:r>
      <w:proofErr w:type="gramEnd"/>
      <w:r>
        <w:t xml:space="preserve"> the child. You're loving the child, but that love is not helping the child. There's love that's misguided. There's love that's misperceived and might not be the right love. Your intent is </w:t>
      </w:r>
      <w:proofErr w:type="gramStart"/>
      <w:r>
        <w:t>good,</w:t>
      </w:r>
      <w:proofErr w:type="gramEnd"/>
      <w:r>
        <w:t xml:space="preserve"> your heart is good. You have a little child, sometimes big child, because you love him so </w:t>
      </w:r>
      <w:proofErr w:type="gramStart"/>
      <w:r>
        <w:t>much</w:t>
      </w:r>
      <w:proofErr w:type="gramEnd"/>
      <w:r>
        <w:t xml:space="preserve"> he's in </w:t>
      </w:r>
      <w:proofErr w:type="gramStart"/>
      <w:r>
        <w:t>the bed</w:t>
      </w:r>
      <w:proofErr w:type="gramEnd"/>
      <w:r>
        <w:t xml:space="preserve"> with you and your husband and you don't want to tell him to go </w:t>
      </w:r>
      <w:proofErr w:type="gramStart"/>
      <w:r>
        <w:t>in</w:t>
      </w:r>
      <w:proofErr w:type="gramEnd"/>
      <w:r>
        <w:t xml:space="preserve"> his own room.</w:t>
      </w:r>
    </w:p>
    <w:p w14:paraId="1ED20D99" w14:textId="77777777" w:rsidR="002E6C9F" w:rsidRDefault="002E6C9F" w:rsidP="002E6C9F">
      <w:pPr>
        <w:jc w:val="both"/>
      </w:pPr>
      <w:r>
        <w:t xml:space="preserve"> He shouldn't have </w:t>
      </w:r>
      <w:proofErr w:type="gramStart"/>
      <w:r>
        <w:t>been in</w:t>
      </w:r>
      <w:proofErr w:type="gramEnd"/>
      <w:r>
        <w:t xml:space="preserve"> there in the first place. Really, he shouldn't have been in your room in the first place. He's supposed to be in his own room if he's not an infant, or a little child you </w:t>
      </w:r>
      <w:proofErr w:type="gramStart"/>
      <w:r>
        <w:t>have to</w:t>
      </w:r>
      <w:proofErr w:type="gramEnd"/>
      <w:r>
        <w:t xml:space="preserve"> have in your room to watch. Then he's supposed to be in his own room. If he's in your room, you're supposed to be fully dressed, the bed </w:t>
      </w:r>
      <w:proofErr w:type="gramStart"/>
      <w:r>
        <w:t>supposed</w:t>
      </w:r>
      <w:proofErr w:type="gramEnd"/>
      <w:r>
        <w:t xml:space="preserve"> to be made up and he's not supposed to open the bed for him to get in there with you or your husband or both of you. That's no good. The bed is supposed to be made up. The room is clean and orderly. That teaches him order. When you open the door and he </w:t>
      </w:r>
      <w:proofErr w:type="gramStart"/>
      <w:r>
        <w:t>see</w:t>
      </w:r>
      <w:proofErr w:type="gramEnd"/>
      <w:r>
        <w:t xml:space="preserve"> the order of your room, that teaches him to appreciate an orderly </w:t>
      </w:r>
      <w:proofErr w:type="gramStart"/>
      <w:r>
        <w:t>environment</w:t>
      </w:r>
      <w:proofErr w:type="gramEnd"/>
      <w:r>
        <w:t xml:space="preserve"> so he'll be better for his own environment.</w:t>
      </w:r>
    </w:p>
    <w:p w14:paraId="7B60570F" w14:textId="77777777" w:rsidR="002E6C9F" w:rsidRDefault="002E6C9F" w:rsidP="002E6C9F">
      <w:pPr>
        <w:jc w:val="both"/>
      </w:pPr>
      <w:r>
        <w:t xml:space="preserve"> And he </w:t>
      </w:r>
      <w:proofErr w:type="gramStart"/>
      <w:r>
        <w:t>see</w:t>
      </w:r>
      <w:proofErr w:type="gramEnd"/>
      <w:r>
        <w:t xml:space="preserve"> you fully dressed, he </w:t>
      </w:r>
      <w:proofErr w:type="gramStart"/>
      <w:r>
        <w:t>have</w:t>
      </w:r>
      <w:proofErr w:type="gramEnd"/>
      <w:r>
        <w:t xml:space="preserve"> much more respect for you, for you and your husband. You have spiritual power working for you in your house, not just physical power, you have spiritual power on your side in your house. Yes. Now if a brother has more than one wife, polygamy also called polygyny, it's called both, by these two names and they both mean one. The second I gave has origin in Greek language, but the more common word is polygamy. </w:t>
      </w:r>
      <w:proofErr w:type="gramStart"/>
      <w:r>
        <w:t>So</w:t>
      </w:r>
      <w:proofErr w:type="gramEnd"/>
      <w:r>
        <w:t xml:space="preserve"> </w:t>
      </w:r>
      <w:r>
        <w:lastRenderedPageBreak/>
        <w:t>when you go get books on multiple, multiple wives, marriage to multiple wives, most likely the title of the book will say polygamy, polygamy, not polygyny. Yeah.</w:t>
      </w:r>
    </w:p>
    <w:p w14:paraId="39F8C84B" w14:textId="77777777" w:rsidR="002E6C9F" w:rsidRDefault="002E6C9F" w:rsidP="002E6C9F">
      <w:pPr>
        <w:jc w:val="both"/>
      </w:pPr>
      <w:r>
        <w:t xml:space="preserve">I'm going to talk to the brothers </w:t>
      </w:r>
      <w:proofErr w:type="gramStart"/>
      <w:r>
        <w:t>too</w:t>
      </w:r>
      <w:proofErr w:type="gramEnd"/>
      <w:r>
        <w:t xml:space="preserve"> don't </w:t>
      </w:r>
      <w:proofErr w:type="gramStart"/>
      <w:r>
        <w:t>worry,</w:t>
      </w:r>
      <w:proofErr w:type="gramEnd"/>
      <w:r>
        <w:t xml:space="preserve"> </w:t>
      </w:r>
      <w:proofErr w:type="gramStart"/>
      <w:r>
        <w:t>on</w:t>
      </w:r>
      <w:proofErr w:type="gramEnd"/>
      <w:r>
        <w:t xml:space="preserve"> this. More in detail. More in detail. The brother </w:t>
      </w:r>
      <w:proofErr w:type="gramStart"/>
      <w:r>
        <w:t>has to</w:t>
      </w:r>
      <w:proofErr w:type="gramEnd"/>
      <w:r>
        <w:t xml:space="preserve"> conform to the halal requirements for that kind of arrangement. Life in Islam supposed to be all </w:t>
      </w:r>
      <w:proofErr w:type="gramStart"/>
      <w:r>
        <w:t>halal</w:t>
      </w:r>
      <w:proofErr w:type="gramEnd"/>
      <w:r>
        <w:t xml:space="preserve">. We accept that all the public won't conform to it. Prophet Muhammad mentioned the man said he was praying to G-d, holding his hands up and asking G-d to help me, please help me. And Muhammad the Prophet Peace be on him, he said in his whole life was Haram, no Halal. Say his dress was haram. His language, everything's haram and he's asking G-d and wondering why G-d wouldn't help him because he's not conscious. He's not trying to be a decent person, so G-d would not answer him. That's the conclusion we </w:t>
      </w:r>
      <w:proofErr w:type="gramStart"/>
      <w:r>
        <w:t>have to</w:t>
      </w:r>
      <w:proofErr w:type="gramEnd"/>
      <w:r>
        <w:t xml:space="preserve"> come to you see. </w:t>
      </w:r>
      <w:proofErr w:type="gramStart"/>
      <w:r>
        <w:t>So</w:t>
      </w:r>
      <w:proofErr w:type="gramEnd"/>
      <w:r>
        <w:t xml:space="preserve"> it's not saying that one day we hope to have a public that's all </w:t>
      </w:r>
      <w:proofErr w:type="gramStart"/>
      <w:r>
        <w:t>halal</w:t>
      </w:r>
      <w:proofErr w:type="gramEnd"/>
      <w:r>
        <w:t>.</w:t>
      </w:r>
    </w:p>
    <w:p w14:paraId="1828CA2D" w14:textId="77777777" w:rsidR="002E6C9F" w:rsidRDefault="002E6C9F" w:rsidP="002E6C9F">
      <w:pPr>
        <w:jc w:val="both"/>
      </w:pPr>
      <w:r>
        <w:t xml:space="preserve">No, we expect to find the haram in our public, but we shouldn't accept that as a normal state for our public. We should be always working to have a halal public. That's why Prophet Muhammad was condemning that person, so that those within his hearing would know that that person was condemned for being that way. </w:t>
      </w:r>
      <w:proofErr w:type="gramStart"/>
      <w:r>
        <w:t>So</w:t>
      </w:r>
      <w:proofErr w:type="gramEnd"/>
      <w:r>
        <w:t xml:space="preserve"> we don't have to make everybody conform, you can't, no way you can make everybody conform. You can only inform </w:t>
      </w:r>
      <w:proofErr w:type="gramStart"/>
      <w:r>
        <w:t>people</w:t>
      </w:r>
      <w:proofErr w:type="gramEnd"/>
      <w:r>
        <w:t xml:space="preserve"> so they know what's right and what's wrong. So that's all our duty is to inform them and then take our own life into our own responsibility and do the best we can to make our life a good example for others. A good model and a good example and encouragement for others. And that way the world becomes very beautiful. We have a beautiful world. There always will be some bad, but the good will be so much you say, oh, I'm so happy with my life and I'm so happy with my country's life. That can come and it is coming.</w:t>
      </w:r>
    </w:p>
    <w:p w14:paraId="6FE0ED85" w14:textId="77777777" w:rsidR="002E6C9F" w:rsidRDefault="002E6C9F" w:rsidP="002E6C9F">
      <w:pPr>
        <w:jc w:val="both"/>
      </w:pPr>
      <w:r>
        <w:t xml:space="preserve">Praise be to Allah. Yes. So don't forget that the rules of privacy, no wife is to be without her own dwellings. You're not supposed to put wives in the same house. Maybe if you have two floors, maybe. Because they didn't have floors like we have now in those days, two floors. But she </w:t>
      </w:r>
      <w:proofErr w:type="gramStart"/>
      <w:r>
        <w:t>has to</w:t>
      </w:r>
      <w:proofErr w:type="gramEnd"/>
      <w:r>
        <w:t xml:space="preserve"> have her own entrance. She should not have to come through the entrance of another woman. They </w:t>
      </w:r>
      <w:proofErr w:type="gramStart"/>
      <w:r>
        <w:t>have to</w:t>
      </w:r>
      <w:proofErr w:type="gramEnd"/>
      <w:r>
        <w:t xml:space="preserve"> be respected equally. The wives </w:t>
      </w:r>
      <w:proofErr w:type="gramStart"/>
      <w:r>
        <w:t>have to</w:t>
      </w:r>
      <w:proofErr w:type="gramEnd"/>
      <w:r>
        <w:t xml:space="preserve"> have their own separate dwellings and be respected the same and have the same respect. One shouldn't come through the door of another one. No, she should have her private door. Each wife should have their own private door and their own private living quarters, private doors to go in and out of private living quarters. If a man doesn't do this, his polygamy is </w:t>
      </w:r>
      <w:proofErr w:type="gramStart"/>
      <w:r>
        <w:t>indecent</w:t>
      </w:r>
      <w:proofErr w:type="gramEnd"/>
      <w:r>
        <w:t xml:space="preserve"> and it doesn't qualify in Islam. </w:t>
      </w:r>
      <w:proofErr w:type="gramStart"/>
      <w:r>
        <w:t>That's not</w:t>
      </w:r>
      <w:proofErr w:type="gramEnd"/>
      <w:r>
        <w:t xml:space="preserve"> no good. That's no good. This is a freaky society we live in. </w:t>
      </w:r>
      <w:proofErr w:type="gramStart"/>
      <w:r>
        <w:t>So</w:t>
      </w:r>
      <w:proofErr w:type="gramEnd"/>
      <w:r>
        <w:t xml:space="preserve"> it's possible that a sister </w:t>
      </w:r>
      <w:proofErr w:type="gramStart"/>
      <w:r>
        <w:t>want</w:t>
      </w:r>
      <w:proofErr w:type="gramEnd"/>
      <w:r>
        <w:t xml:space="preserve"> to </w:t>
      </w:r>
      <w:proofErr w:type="gramStart"/>
      <w:r>
        <w:t>shack</w:t>
      </w:r>
      <w:proofErr w:type="gramEnd"/>
      <w:r>
        <w:t xml:space="preserve"> up with another sister too. These brothers may be </w:t>
      </w:r>
      <w:proofErr w:type="gramStart"/>
      <w:r>
        <w:t>surprised</w:t>
      </w:r>
      <w:proofErr w:type="gramEnd"/>
      <w:r>
        <w:t xml:space="preserve"> what might be going on in some of these plural arrangements,</w:t>
      </w:r>
    </w:p>
    <w:p w14:paraId="23050AF8" w14:textId="77777777" w:rsidR="002E6C9F" w:rsidRDefault="002E6C9F" w:rsidP="002E6C9F">
      <w:pPr>
        <w:jc w:val="both"/>
      </w:pPr>
      <w:r>
        <w:t xml:space="preserve">Especially when they're happy with each other and sleeping in the same quarters. They </w:t>
      </w:r>
      <w:proofErr w:type="gramStart"/>
      <w:r>
        <w:t>sleeping</w:t>
      </w:r>
      <w:proofErr w:type="gramEnd"/>
      <w:r>
        <w:t xml:space="preserve"> in the same quarter and he gone to work for eight hours and </w:t>
      </w:r>
      <w:proofErr w:type="gramStart"/>
      <w:r>
        <w:t>take</w:t>
      </w:r>
      <w:proofErr w:type="gramEnd"/>
      <w:r>
        <w:t xml:space="preserve"> him two hours traveling, he's away 10 hours. Oh boy, I can imagine what's going on in some of those houses.</w:t>
      </w:r>
    </w:p>
    <w:p w14:paraId="1382851E" w14:textId="77777777" w:rsidR="002E6C9F" w:rsidRDefault="002E6C9F" w:rsidP="002E6C9F">
      <w:pPr>
        <w:jc w:val="both"/>
      </w:pPr>
      <w:r>
        <w:t xml:space="preserve">Excuse me, excuse me. Yes. </w:t>
      </w:r>
      <w:proofErr w:type="gramStart"/>
      <w:r>
        <w:t>So</w:t>
      </w:r>
      <w:proofErr w:type="gramEnd"/>
      <w:r>
        <w:t xml:space="preserve"> I told him to hold the prayer. It's okay. Yeah, it is 12:30 but we usually do prayer at one on </w:t>
      </w:r>
      <w:proofErr w:type="spellStart"/>
      <w:r>
        <w:t>Jumu'a.h</w:t>
      </w:r>
      <w:proofErr w:type="spellEnd"/>
      <w:r>
        <w:t xml:space="preserve"> So it's okay, we are in the prayer time. We are not going to be late. </w:t>
      </w:r>
      <w:proofErr w:type="gramStart"/>
      <w:r>
        <w:t>So</w:t>
      </w:r>
      <w:proofErr w:type="gramEnd"/>
      <w:r>
        <w:t xml:space="preserve"> </w:t>
      </w:r>
      <w:proofErr w:type="spellStart"/>
      <w:r>
        <w:t>InShallah</w:t>
      </w:r>
      <w:proofErr w:type="spellEnd"/>
      <w:r>
        <w:t xml:space="preserve"> we be there in a few minutes. I'm at the end of this. Yes. </w:t>
      </w:r>
      <w:proofErr w:type="gramStart"/>
      <w:r>
        <w:t>So</w:t>
      </w:r>
      <w:proofErr w:type="gramEnd"/>
      <w:r>
        <w:t xml:space="preserve"> they </w:t>
      </w:r>
      <w:proofErr w:type="gramStart"/>
      <w:r>
        <w:t>have to</w:t>
      </w:r>
      <w:proofErr w:type="gramEnd"/>
      <w:r>
        <w:t xml:space="preserve"> have decency for the polygamous arrangement. We </w:t>
      </w:r>
      <w:proofErr w:type="gramStart"/>
      <w:r>
        <w:t>have to</w:t>
      </w:r>
      <w:proofErr w:type="gramEnd"/>
      <w:r>
        <w:t xml:space="preserve"> have decency, respected. Rules of decency </w:t>
      </w:r>
      <w:proofErr w:type="gramStart"/>
      <w:r>
        <w:t>has to</w:t>
      </w:r>
      <w:proofErr w:type="gramEnd"/>
      <w:r>
        <w:t xml:space="preserve"> be respected. Now we also </w:t>
      </w:r>
      <w:proofErr w:type="gramStart"/>
      <w:r>
        <w:t>have to</w:t>
      </w:r>
      <w:proofErr w:type="gramEnd"/>
      <w:r>
        <w:t xml:space="preserve"> understand this is a </w:t>
      </w:r>
      <w:proofErr w:type="gramStart"/>
      <w:r>
        <w:lastRenderedPageBreak/>
        <w:t>concluding</w:t>
      </w:r>
      <w:proofErr w:type="gramEnd"/>
      <w:r>
        <w:t xml:space="preserve"> of this talk. We at the end of it. We also </w:t>
      </w:r>
      <w:proofErr w:type="gramStart"/>
      <w:r>
        <w:t>have to</w:t>
      </w:r>
      <w:proofErr w:type="gramEnd"/>
      <w:r>
        <w:t xml:space="preserve"> understand that the Prophet was an exception. He is an exception. That what Allah evolved him into was for a sign that speaks to what happened, occurred in scripture before the Prophet. That that was done for that, yes, I have revealed to My servant Muhammad your secrets. He knows what your plural marriages or plural arrangements or multiple wives mean. I have revealed to him what this </w:t>
      </w:r>
      <w:proofErr w:type="gramStart"/>
      <w:r>
        <w:t>mean</w:t>
      </w:r>
      <w:proofErr w:type="gramEnd"/>
      <w:r>
        <w:t>. And speaking in your language, your symbolic or secret language for this kind of marriage, I want you to see my Prophet in your language.</w:t>
      </w:r>
    </w:p>
    <w:p w14:paraId="11398C25" w14:textId="77777777" w:rsidR="002E6C9F" w:rsidRDefault="002E6C9F" w:rsidP="002E6C9F">
      <w:pPr>
        <w:jc w:val="both"/>
      </w:pPr>
      <w:r>
        <w:t xml:space="preserve">My Prophet does not have hundreds of wives. I'm limiting him to a certain number. Some say more, but I </w:t>
      </w:r>
      <w:proofErr w:type="gramStart"/>
      <w:r>
        <w:t>feel myself</w:t>
      </w:r>
      <w:proofErr w:type="gramEnd"/>
      <w:r>
        <w:t xml:space="preserve"> confident that the number is nine. Nine, no more. Nine. Number of wives that he had nine, no more nine wives. And they represent something. We can talk about that. That's deep. And it has to do with scripture. Okay, scripture and philosophy. Philosophy and scripture overlap </w:t>
      </w:r>
      <w:proofErr w:type="gramStart"/>
      <w:r>
        <w:t>sometimes</w:t>
      </w:r>
      <w:proofErr w:type="gramEnd"/>
      <w:r>
        <w:t xml:space="preserve"> and they interchange, they mix, they </w:t>
      </w:r>
      <w:proofErr w:type="gramStart"/>
      <w:r>
        <w:t>interchange</w:t>
      </w:r>
      <w:proofErr w:type="gramEnd"/>
      <w:r>
        <w:t xml:space="preserve">, philosophy and science. Scripture </w:t>
      </w:r>
      <w:proofErr w:type="gramStart"/>
      <w:r>
        <w:t>has to</w:t>
      </w:r>
      <w:proofErr w:type="gramEnd"/>
      <w:r>
        <w:t xml:space="preserve"> address every important thing, influencing or having some influence and control in the life of people. </w:t>
      </w:r>
      <w:proofErr w:type="gramStart"/>
      <w:r>
        <w:t>So</w:t>
      </w:r>
      <w:proofErr w:type="gramEnd"/>
      <w:r>
        <w:t xml:space="preserve"> scripture addresses philosophy, history, science, </w:t>
      </w:r>
      <w:proofErr w:type="gramStart"/>
      <w:r>
        <w:t>all of</w:t>
      </w:r>
      <w:proofErr w:type="gramEnd"/>
      <w:r>
        <w:t xml:space="preserve"> these things, culture, </w:t>
      </w:r>
      <w:proofErr w:type="gramStart"/>
      <w:r>
        <w:t>all of</w:t>
      </w:r>
      <w:proofErr w:type="gramEnd"/>
      <w:r>
        <w:t xml:space="preserve"> these things. </w:t>
      </w:r>
      <w:proofErr w:type="gramStart"/>
      <w:r>
        <w:t>So</w:t>
      </w:r>
      <w:proofErr w:type="gramEnd"/>
      <w:r>
        <w:t xml:space="preserve"> the Messenger of the scripture, of the Prophet, he </w:t>
      </w:r>
      <w:proofErr w:type="gramStart"/>
      <w:r>
        <w:t>has to</w:t>
      </w:r>
      <w:proofErr w:type="gramEnd"/>
      <w:r>
        <w:t xml:space="preserve"> know these languages, these many languages that you </w:t>
      </w:r>
      <w:proofErr w:type="gramStart"/>
      <w:r>
        <w:t>have to</w:t>
      </w:r>
      <w:proofErr w:type="gramEnd"/>
      <w:r>
        <w:t xml:space="preserve"> go to some high body of people or institute of </w:t>
      </w:r>
      <w:proofErr w:type="gramStart"/>
      <w:r>
        <w:t>learning</w:t>
      </w:r>
      <w:proofErr w:type="gramEnd"/>
      <w:r>
        <w:t xml:space="preserve"> and you study metaphysics or you study symbolism, religious symbolism in some special secret order or something.</w:t>
      </w:r>
    </w:p>
    <w:p w14:paraId="67C21C6A" w14:textId="77777777" w:rsidR="002E6C9F" w:rsidRDefault="002E6C9F" w:rsidP="002E6C9F">
      <w:pPr>
        <w:jc w:val="both"/>
      </w:pPr>
      <w:proofErr w:type="gramStart"/>
      <w:r>
        <w:t>So</w:t>
      </w:r>
      <w:proofErr w:type="gramEnd"/>
      <w:r>
        <w:t xml:space="preserve"> you </w:t>
      </w:r>
      <w:proofErr w:type="gramStart"/>
      <w:r>
        <w:t>have to</w:t>
      </w:r>
      <w:proofErr w:type="gramEnd"/>
      <w:r>
        <w:t xml:space="preserve"> go and study these things. And these things, what you study is just a little small part of what Allah revealed to His Prophets. Nothing but a little small part of what Allah revealed to His Prophets. </w:t>
      </w:r>
      <w:proofErr w:type="gramStart"/>
      <w:r>
        <w:t>So</w:t>
      </w:r>
      <w:proofErr w:type="gramEnd"/>
      <w:r>
        <w:t xml:space="preserve"> their languages many and these languages cannot be heard with your ear if you don't know that language, you can hear only English. If you don't know the language of metaphysics. I can talk metaphysics to </w:t>
      </w:r>
      <w:proofErr w:type="gramStart"/>
      <w:r>
        <w:t>you</w:t>
      </w:r>
      <w:proofErr w:type="gramEnd"/>
      <w:r>
        <w:t xml:space="preserve"> and you'll think you heard everything. I can just speak </w:t>
      </w:r>
      <w:proofErr w:type="gramStart"/>
      <w:r>
        <w:t>metaphysics</w:t>
      </w:r>
      <w:proofErr w:type="gramEnd"/>
      <w:r>
        <w:t xml:space="preserve"> and you'll think you heard </w:t>
      </w:r>
      <w:proofErr w:type="gramStart"/>
      <w:r>
        <w:t>everything</w:t>
      </w:r>
      <w:proofErr w:type="gramEnd"/>
      <w:r>
        <w:t xml:space="preserve"> and it'll be perfect in your language, but you'll miss the big area of light and information that was in that speech because it was metaphysical, not just plain language, it was also metaphysical. And Allah says of the Qur'an that this Qur'an has been revealed, some of it allegorical, some of </w:t>
      </w:r>
      <w:proofErr w:type="gramStart"/>
      <w:r>
        <w:t>it</w:t>
      </w:r>
      <w:proofErr w:type="gramEnd"/>
      <w:r>
        <w:t xml:space="preserve"> basic plain language.</w:t>
      </w:r>
    </w:p>
    <w:p w14:paraId="1CC8F875" w14:textId="77777777" w:rsidR="002E6C9F" w:rsidRDefault="002E6C9F" w:rsidP="002E6C9F">
      <w:pPr>
        <w:jc w:val="both"/>
      </w:pPr>
      <w:proofErr w:type="gramStart"/>
      <w:r>
        <w:t>So</w:t>
      </w:r>
      <w:proofErr w:type="gramEnd"/>
      <w:r>
        <w:t xml:space="preserve"> some of it is metaphysical, some of it is not myth in the sense that myth that we read myth now, but yes myth in </w:t>
      </w:r>
      <w:proofErr w:type="gramStart"/>
      <w:r>
        <w:t>it's</w:t>
      </w:r>
      <w:proofErr w:type="gramEnd"/>
      <w:r>
        <w:t xml:space="preserve"> pure sense. Some of it is mythical, mythical, okay. </w:t>
      </w:r>
      <w:proofErr w:type="gramStart"/>
      <w:r>
        <w:t>So</w:t>
      </w:r>
      <w:proofErr w:type="gramEnd"/>
      <w:r>
        <w:t xml:space="preserve"> this is the Qur'an. Says and those who prefer the restricted language, or pardon me, the hidden language over the plain </w:t>
      </w:r>
      <w:proofErr w:type="gramStart"/>
      <w:r>
        <w:t>common sense</w:t>
      </w:r>
      <w:proofErr w:type="gramEnd"/>
      <w:r>
        <w:t xml:space="preserve"> language, have a disease in their hearts, something wrong with their hearts. </w:t>
      </w:r>
      <w:proofErr w:type="gramStart"/>
      <w:r>
        <w:t>So</w:t>
      </w:r>
      <w:proofErr w:type="gramEnd"/>
      <w:r>
        <w:t xml:space="preserve"> though that powerful wisdom is there locked up in this metaphorical language, metaphysical or allegorical, whatever you want to use, it's </w:t>
      </w:r>
      <w:proofErr w:type="gramStart"/>
      <w:r>
        <w:t>all of</w:t>
      </w:r>
      <w:proofErr w:type="gramEnd"/>
      <w:r>
        <w:t xml:space="preserve"> that mythical, all of that. It's all of that. Though it's locked up there and it is powerful to educate and give insight and guidance to someone that Allah blesses with the insight so that that person will be a great leader for the people. Those there, if that leader </w:t>
      </w:r>
      <w:proofErr w:type="gramStart"/>
      <w:r>
        <w:t>be</w:t>
      </w:r>
      <w:proofErr w:type="gramEnd"/>
      <w:r>
        <w:t xml:space="preserve"> fascinated if G-d </w:t>
      </w:r>
      <w:proofErr w:type="gramStart"/>
      <w:r>
        <w:t>start</w:t>
      </w:r>
      <w:proofErr w:type="gramEnd"/>
      <w:r>
        <w:t xml:space="preserve"> to open him up. G-d gives many </w:t>
      </w:r>
      <w:proofErr w:type="gramStart"/>
      <w:r>
        <w:t>blessings</w:t>
      </w:r>
      <w:proofErr w:type="gramEnd"/>
      <w:r>
        <w:t xml:space="preserve"> and you lose them because you didn't use </w:t>
      </w:r>
      <w:proofErr w:type="gramStart"/>
      <w:r>
        <w:t>it</w:t>
      </w:r>
      <w:proofErr w:type="gramEnd"/>
      <w:r>
        <w:t xml:space="preserve"> properly.</w:t>
      </w:r>
    </w:p>
    <w:p w14:paraId="64F07432" w14:textId="77777777" w:rsidR="002E6C9F" w:rsidRDefault="002E6C9F" w:rsidP="002E6C9F">
      <w:pPr>
        <w:jc w:val="both"/>
      </w:pPr>
      <w:r>
        <w:t xml:space="preserve">If G-d begin to open up his mind and show him these things and he </w:t>
      </w:r>
      <w:proofErr w:type="spellStart"/>
      <w:r>
        <w:t>become</w:t>
      </w:r>
      <w:proofErr w:type="spellEnd"/>
      <w:r>
        <w:t xml:space="preserve"> fascinated, say some see the light and they become fascinated by the light and they want to see more and more, they want to put their eyes on it like one wanted to put his eyes on the sun, saying it takes away his light, the brightness just kills his eyesight you see. That's a punishment to </w:t>
      </w:r>
      <w:r>
        <w:lastRenderedPageBreak/>
        <w:t xml:space="preserve">him. </w:t>
      </w:r>
      <w:proofErr w:type="gramStart"/>
      <w:r>
        <w:t>So</w:t>
      </w:r>
      <w:proofErr w:type="gramEnd"/>
      <w:r>
        <w:t xml:space="preserve"> if the wisest of our leaders leave the simple plain language of Islam and don't apply that and see that as basic, that's the basic. Say and that is the basics of the book, plain </w:t>
      </w:r>
      <w:proofErr w:type="gramStart"/>
      <w:r>
        <w:t>common sense</w:t>
      </w:r>
      <w:proofErr w:type="gramEnd"/>
      <w:r>
        <w:t xml:space="preserve"> language is the basics of the book. If he leaves that plain, plain, simple, basic, he becomes corrupt in his mind and in his heart. And really in his heart he was already corrupt because he wouldn't prefer it over the straight teachings of G-d if he didn't already have a defect, pollution, impurity in his heart.</w:t>
      </w:r>
    </w:p>
    <w:p w14:paraId="77A69E3E" w14:textId="77777777" w:rsidR="002E6C9F" w:rsidRDefault="002E6C9F" w:rsidP="002E6C9F">
      <w:pPr>
        <w:jc w:val="both"/>
      </w:pPr>
      <w:r>
        <w:t xml:space="preserve">I think I have concluded that, I concluded what I had for you today. I'll have to go over make prayer and come back for your questions. It's going to be </w:t>
      </w:r>
      <w:proofErr w:type="gramStart"/>
      <w:r>
        <w:t>about maybe</w:t>
      </w:r>
      <w:proofErr w:type="gramEnd"/>
      <w:r>
        <w:t xml:space="preserve"> one or a little after. If you want to eat, you can and then I'll come back after you get something to eat. You're hungry. Yeah, I guess you are. Well let's have the questions and then we eat. Okay. Alright, so we'll make prayer then I'll come </w:t>
      </w:r>
      <w:proofErr w:type="gramStart"/>
      <w:r>
        <w:t>back</w:t>
      </w:r>
      <w:proofErr w:type="gramEnd"/>
      <w:r>
        <w:t xml:space="preserve"> and we'll have 40 minutes of questions.</w:t>
      </w:r>
    </w:p>
    <w:p w14:paraId="4E11A8EF" w14:textId="77777777" w:rsidR="002E6C9F" w:rsidRDefault="002E6C9F" w:rsidP="002E6C9F">
      <w:pPr>
        <w:jc w:val="both"/>
      </w:pPr>
      <w:r>
        <w:t xml:space="preserve">With Allah's name, the Merciful Benefactor, the Merciful Redeemer and we pray the prayers and peace be upon Muhammad, His generous and noble, servant and Messenger. And what </w:t>
      </w:r>
      <w:proofErr w:type="gramStart"/>
      <w:r>
        <w:t>follows of</w:t>
      </w:r>
      <w:proofErr w:type="gramEnd"/>
      <w:r>
        <w:t xml:space="preserve"> that tradition, that traditional salute to the last Prophet. The first question </w:t>
      </w:r>
      <w:proofErr w:type="gramStart"/>
      <w:r>
        <w:t>reads,</w:t>
      </w:r>
      <w:proofErr w:type="gramEnd"/>
      <w:r>
        <w:t xml:space="preserve"> there are some sisters and brothers that are interested in purchasing your book Prayer </w:t>
      </w:r>
      <w:proofErr w:type="gramStart"/>
      <w:r>
        <w:t>And</w:t>
      </w:r>
      <w:proofErr w:type="gramEnd"/>
      <w:r>
        <w:t xml:space="preserve"> Al Islam but has been unable to locate </w:t>
      </w:r>
      <w:proofErr w:type="spellStart"/>
      <w:proofErr w:type="gramStart"/>
      <w:r>
        <w:t>it.Is</w:t>
      </w:r>
      <w:proofErr w:type="spellEnd"/>
      <w:proofErr w:type="gramEnd"/>
      <w:r>
        <w:t xml:space="preserve"> it still available?</w:t>
      </w:r>
    </w:p>
    <w:p w14:paraId="168AAEC5" w14:textId="77777777" w:rsidR="002E6C9F" w:rsidRDefault="002E6C9F" w:rsidP="002E6C9F">
      <w:pPr>
        <w:jc w:val="both"/>
      </w:pPr>
      <w:r>
        <w:t xml:space="preserve">I believe so, but we might not have enough copies. It might </w:t>
      </w:r>
      <w:proofErr w:type="gramStart"/>
      <w:r>
        <w:t>have the go</w:t>
      </w:r>
      <w:proofErr w:type="gramEnd"/>
      <w:r>
        <w:t xml:space="preserve"> to print again, if we get enough demand for it, we can have another printing. But </w:t>
      </w:r>
      <w:proofErr w:type="gramStart"/>
      <w:r>
        <w:t>personally</w:t>
      </w:r>
      <w:proofErr w:type="gramEnd"/>
      <w:r>
        <w:t xml:space="preserve"> I would like to see a short version of that book because the book is </w:t>
      </w:r>
      <w:proofErr w:type="gramStart"/>
      <w:r>
        <w:t>big</w:t>
      </w:r>
      <w:proofErr w:type="gramEnd"/>
      <w:r>
        <w:t xml:space="preserve"> and it costs a lot of money. If there was a short version just giving what's required for prayer to make our prayers and for the </w:t>
      </w:r>
      <w:proofErr w:type="spellStart"/>
      <w:r>
        <w:t>Janazza</w:t>
      </w:r>
      <w:proofErr w:type="spellEnd"/>
      <w:r>
        <w:t xml:space="preserve"> service, it would be better. It could be reduced maybe by at least 1/10th of what it is now. And it could be put into a nice paperback, nice glossy, durable paperback and it could be no more and maybe $5, maybe 4 95, $5 and no more than $7 I know. The other book is expensive and if we have it done it's very expensive. And my brother Jabir, I don't know if all of you all know Brother Jabir. Brother Jabir is a big help, to the financial help to the community. He sent, I don't know how many </w:t>
      </w:r>
      <w:proofErr w:type="gramStart"/>
      <w:r>
        <w:t>pioneers</w:t>
      </w:r>
      <w:proofErr w:type="gramEnd"/>
      <w:r>
        <w:t xml:space="preserve"> sisters and brothers to the hajj that we made, first hajj we made as a group. It was over 300 of us and Jabir used his own finances and helped the community out quite a bit. And he used to </w:t>
      </w:r>
      <w:proofErr w:type="gramStart"/>
      <w:r>
        <w:t>manage,</w:t>
      </w:r>
      <w:proofErr w:type="gramEnd"/>
      <w:r>
        <w:t xml:space="preserve"> how he got into big money. He always had money. He's always a business minded person, but he got into big money as the manager of the greatest heavyweight fighter ever stepped into the ropes, into the ring Muhammad Ali.</w:t>
      </w:r>
    </w:p>
    <w:p w14:paraId="615F7C27" w14:textId="77777777" w:rsidR="002E6C9F" w:rsidRDefault="002E6C9F" w:rsidP="002E6C9F">
      <w:pPr>
        <w:jc w:val="both"/>
      </w:pPr>
      <w:proofErr w:type="gramStart"/>
      <w:r>
        <w:t>So</w:t>
      </w:r>
      <w:proofErr w:type="gramEnd"/>
      <w:r>
        <w:t xml:space="preserve"> he used his </w:t>
      </w:r>
      <w:proofErr w:type="gramStart"/>
      <w:r>
        <w:t>money</w:t>
      </w:r>
      <w:proofErr w:type="gramEnd"/>
      <w:r>
        <w:t xml:space="preserve"> and I think Muhammad Ali also contributed to the printing of the book, the work. A lot of preparation was </w:t>
      </w:r>
      <w:proofErr w:type="gramStart"/>
      <w:r>
        <w:t>done</w:t>
      </w:r>
      <w:proofErr w:type="gramEnd"/>
      <w:r>
        <w:t xml:space="preserve"> and we went </w:t>
      </w:r>
      <w:proofErr w:type="gramStart"/>
      <w:r>
        <w:t>over and over</w:t>
      </w:r>
      <w:proofErr w:type="gramEnd"/>
      <w:r>
        <w:t xml:space="preserve"> the book, I don't know how many times and finally printed the book. It cost a lot of money. Not too much I can say about this except if we get enough requests, we will look at having </w:t>
      </w:r>
      <w:proofErr w:type="gramStart"/>
      <w:r>
        <w:t>it</w:t>
      </w:r>
      <w:proofErr w:type="gramEnd"/>
      <w:r>
        <w:t xml:space="preserve"> reprinted or maybe speed up the process of getting a condensed version of it out soon. I've already given them that, been more than a year ago, two or three years ago, and I think somebody is doing it or maybe </w:t>
      </w:r>
      <w:proofErr w:type="gramStart"/>
      <w:r>
        <w:t>have</w:t>
      </w:r>
      <w:proofErr w:type="gramEnd"/>
      <w:r>
        <w:t xml:space="preserve"> completed it, but they didn't work with me. </w:t>
      </w:r>
      <w:proofErr w:type="gramStart"/>
      <w:r>
        <w:t>So</w:t>
      </w:r>
      <w:proofErr w:type="gramEnd"/>
      <w:r>
        <w:t xml:space="preserve"> I wouldn't want that to be the only book done. I think what they have done, even if it's good, we should do it again. It might not be exactly what I want. I would want the book to have everything that's in there, the best of what's in the book for performing all prayers. </w:t>
      </w:r>
      <w:proofErr w:type="gramStart"/>
      <w:r>
        <w:t>All of</w:t>
      </w:r>
      <w:proofErr w:type="gramEnd"/>
      <w:r>
        <w:t xml:space="preserve"> our prayers. And the </w:t>
      </w:r>
      <w:proofErr w:type="spellStart"/>
      <w:r>
        <w:t>Janaza</w:t>
      </w:r>
      <w:proofErr w:type="spellEnd"/>
      <w:r>
        <w:t xml:space="preserve"> service. Oh yeah, I can see it. Yeah, when you write, please don't do it in cursive unless your cursive is easy to read. Very easy to read. And then make it a little large because I don't have my </w:t>
      </w:r>
      <w:r>
        <w:lastRenderedPageBreak/>
        <w:t xml:space="preserve">glasses. I left my glasses at </w:t>
      </w:r>
      <w:proofErr w:type="gramStart"/>
      <w:r>
        <w:t>home</w:t>
      </w:r>
      <w:proofErr w:type="gramEnd"/>
      <w:r>
        <w:t xml:space="preserve"> and I don't want to borrow any glasses right now. I can see this very good, no problem.</w:t>
      </w:r>
    </w:p>
    <w:p w14:paraId="272AD40A" w14:textId="77777777" w:rsidR="002E6C9F" w:rsidRDefault="002E6C9F" w:rsidP="002E6C9F">
      <w:pPr>
        <w:jc w:val="both"/>
      </w:pPr>
      <w:r>
        <w:t xml:space="preserve">Okay, thank you very much. All right. Yes. </w:t>
      </w:r>
      <w:proofErr w:type="gramStart"/>
      <w:r>
        <w:t>So</w:t>
      </w:r>
      <w:proofErr w:type="gramEnd"/>
      <w:r>
        <w:t xml:space="preserve"> this is responding to a question about the soul after a person dies, the soul of that person. Now we talked about the soul as one soul. We are one human soul. And all other souls are expressions and branches of that one soul, the human soul. In fact, we are nothing but that same say, if you can imagine this bottle of water and the water in this bottle being all the souls on earth in the original form that G-d created it. That's the human form with human sensitivity. The original soul with </w:t>
      </w:r>
      <w:proofErr w:type="spellStart"/>
      <w:proofErr w:type="gramStart"/>
      <w:r>
        <w:t>it's</w:t>
      </w:r>
      <w:proofErr w:type="spellEnd"/>
      <w:proofErr w:type="gramEnd"/>
      <w:r>
        <w:t xml:space="preserve"> human sensitivities as G-d made it in the beginning. If you can imagine this bottle, that water in here being all that. My soul is from this water, your soul and every other human soul is from this water. Just as this water is in this bottle, no change.</w:t>
      </w:r>
    </w:p>
    <w:p w14:paraId="31153E61" w14:textId="77777777" w:rsidR="002E6C9F" w:rsidRDefault="002E6C9F" w:rsidP="002E6C9F">
      <w:pPr>
        <w:jc w:val="both"/>
      </w:pPr>
      <w:r>
        <w:t xml:space="preserve">But once we become conscious, then just like water feeds a corn seed, and the corn seed becomes a corn stalk and the stalk bears ears of corn, right? Same water, Allah says, and the same water, the same water comes down and waters </w:t>
      </w:r>
      <w:proofErr w:type="gramStart"/>
      <w:r>
        <w:t>the life</w:t>
      </w:r>
      <w:proofErr w:type="gramEnd"/>
      <w:r>
        <w:t xml:space="preserve">. But some life </w:t>
      </w:r>
      <w:proofErr w:type="gramStart"/>
      <w:r>
        <w:t>come</w:t>
      </w:r>
      <w:proofErr w:type="gramEnd"/>
      <w:r>
        <w:t xml:space="preserve"> up superior, some life comes up inferior, inferior. </w:t>
      </w:r>
      <w:proofErr w:type="gramStart"/>
      <w:r>
        <w:t>So</w:t>
      </w:r>
      <w:proofErr w:type="gramEnd"/>
      <w:r>
        <w:t xml:space="preserve"> it's the same water, same soul. But when it comes into us that we become conscious, then that water takes on form, takes on form and it becomes Warith Udin Muhammad, it becomes you. It becomes that. And then our life, the way we live and </w:t>
      </w:r>
      <w:proofErr w:type="gramStart"/>
      <w:r>
        <w:t>an</w:t>
      </w:r>
      <w:proofErr w:type="gramEnd"/>
      <w:r>
        <w:t xml:space="preserve"> environment we live makes us different. We are different, but all of us should keep the purity that we got out of this bottle. We should never lose the purity we got out of this bottle because what we are dressing </w:t>
      </w:r>
      <w:proofErr w:type="gramStart"/>
      <w:r>
        <w:t>up</w:t>
      </w:r>
      <w:proofErr w:type="gramEnd"/>
      <w:r>
        <w:t xml:space="preserve"> is the soul. The soul is </w:t>
      </w:r>
      <w:proofErr w:type="gramStart"/>
      <w:r>
        <w:t>the life</w:t>
      </w:r>
      <w:proofErr w:type="gramEnd"/>
      <w:r>
        <w:t xml:space="preserve">. It's </w:t>
      </w:r>
      <w:proofErr w:type="gramStart"/>
      <w:r>
        <w:t>the real</w:t>
      </w:r>
      <w:proofErr w:type="gramEnd"/>
      <w:r>
        <w:t xml:space="preserve"> life and our culture, our ethnicity, our racial characteristics and racial spirit, all of that is nothing but expressions that are the dress that we put on this original water. That's all we can do. Now if you dress up this original water without a respect for this original water, without the love and respect for this original water, you're not keeping the content human, good human.</w:t>
      </w:r>
    </w:p>
    <w:p w14:paraId="1706D24D" w14:textId="77777777" w:rsidR="002E6C9F" w:rsidRDefault="002E6C9F" w:rsidP="002E6C9F">
      <w:pPr>
        <w:jc w:val="both"/>
      </w:pPr>
      <w:r>
        <w:t xml:space="preserve">You can't go far. </w:t>
      </w:r>
      <w:proofErr w:type="gramStart"/>
      <w:r>
        <w:t>So</w:t>
      </w:r>
      <w:proofErr w:type="gramEnd"/>
      <w:r>
        <w:t xml:space="preserve"> the nations that have left their humanity and they're just Africans or Nigerians or Ghanaian and the </w:t>
      </w:r>
      <w:proofErr w:type="gramStart"/>
      <w:r>
        <w:t>African-Americans</w:t>
      </w:r>
      <w:proofErr w:type="gramEnd"/>
      <w:r>
        <w:t xml:space="preserve"> over here, you are nothing but black people. Or you </w:t>
      </w:r>
      <w:proofErr w:type="gramStart"/>
      <w:r>
        <w:t>African-American</w:t>
      </w:r>
      <w:proofErr w:type="gramEnd"/>
      <w:r>
        <w:t xml:space="preserve">. But you are not in touch with your human essence in its purity. You will not go far. You can't go far. The only life that can go far is the original human nature. America has built its whole society </w:t>
      </w:r>
      <w:proofErr w:type="gramStart"/>
      <w:r>
        <w:t>on</w:t>
      </w:r>
      <w:proofErr w:type="gramEnd"/>
      <w:r>
        <w:t xml:space="preserve"> the recognition of what I'm telling you right now. We hold these truths to be self-evident that all men are created equal and endowed with certain inalienable rights. </w:t>
      </w:r>
      <w:proofErr w:type="gramStart"/>
      <w:r>
        <w:t>So</w:t>
      </w:r>
      <w:proofErr w:type="gramEnd"/>
      <w:r>
        <w:t xml:space="preserve"> they're talking about the soul. And it says that government cannot give you this and government can't take it away. </w:t>
      </w:r>
      <w:proofErr w:type="gramStart"/>
      <w:r>
        <w:t>Well</w:t>
      </w:r>
      <w:proofErr w:type="gramEnd"/>
      <w:r>
        <w:t xml:space="preserve"> that's the wisdom of the Founding Fathers. And they perceived </w:t>
      </w:r>
      <w:proofErr w:type="gramStart"/>
      <w:r>
        <w:t>the human</w:t>
      </w:r>
      <w:proofErr w:type="gramEnd"/>
      <w:r>
        <w:t xml:space="preserve"> nature </w:t>
      </w:r>
      <w:proofErr w:type="gramStart"/>
      <w:r>
        <w:t>being</w:t>
      </w:r>
      <w:proofErr w:type="gramEnd"/>
      <w:r>
        <w:t xml:space="preserve"> the basis of life for human beings. And that's the life that they </w:t>
      </w:r>
      <w:proofErr w:type="gramStart"/>
      <w:r>
        <w:t>have to</w:t>
      </w:r>
      <w:proofErr w:type="gramEnd"/>
      <w:r>
        <w:t xml:space="preserve"> base the rights available to citizens on. The rights available to citizens are based upon your right to that life.</w:t>
      </w:r>
    </w:p>
    <w:p w14:paraId="7BBE9D40" w14:textId="77777777" w:rsidR="002E6C9F" w:rsidRDefault="002E6C9F" w:rsidP="002E6C9F">
      <w:pPr>
        <w:jc w:val="both"/>
      </w:pPr>
      <w:r>
        <w:t xml:space="preserve">And that's the life that wants to pursue happiness. That's the life that wants to have dignity and respect in the world. You lose that, you don't want much. Average black person, they don't want much. They want what you give your dog. You give your dog </w:t>
      </w:r>
      <w:proofErr w:type="gramStart"/>
      <w:r>
        <w:t>food,</w:t>
      </w:r>
      <w:proofErr w:type="gramEnd"/>
      <w:r>
        <w:t xml:space="preserve"> you give a dog a place to live and a place to bark and carry on. Let it go out for </w:t>
      </w:r>
      <w:proofErr w:type="gramStart"/>
      <w:r>
        <w:t>walks</w:t>
      </w:r>
      <w:proofErr w:type="gramEnd"/>
      <w:r>
        <w:t xml:space="preserve"> and you let your dog have sex sometime. That's all they want. They want no more than what you give a dog. Want no more than what cattle have. Their life is just no more than life of cattle. And some of them worse than cattle, they're more inferior than these cattle. Cattle have more social dignity than </w:t>
      </w:r>
      <w:r>
        <w:lastRenderedPageBreak/>
        <w:t xml:space="preserve">they have, more family respect than they have. </w:t>
      </w:r>
      <w:proofErr w:type="gramStart"/>
      <w:r>
        <w:t>So</w:t>
      </w:r>
      <w:proofErr w:type="gramEnd"/>
      <w:r>
        <w:t xml:space="preserve"> if you lose this, you </w:t>
      </w:r>
      <w:proofErr w:type="gramStart"/>
      <w:r>
        <w:t>lost</w:t>
      </w:r>
      <w:proofErr w:type="gramEnd"/>
      <w:r>
        <w:t xml:space="preserve"> everything. Then you no more than animals, you're just animals.</w:t>
      </w:r>
    </w:p>
    <w:p w14:paraId="5AA392D0" w14:textId="77777777" w:rsidR="002E6C9F" w:rsidRDefault="002E6C9F" w:rsidP="002E6C9F">
      <w:pPr>
        <w:jc w:val="both"/>
      </w:pPr>
      <w:r>
        <w:t xml:space="preserve">You're not human anymore, and you'll have no more vision in future than animals if you lose that. </w:t>
      </w:r>
      <w:proofErr w:type="gramStart"/>
      <w:r>
        <w:t>So</w:t>
      </w:r>
      <w:proofErr w:type="gramEnd"/>
      <w:r>
        <w:t xml:space="preserve"> this is the soul. This is what lives, this will be resurrected and whatever of your life that </w:t>
      </w:r>
      <w:proofErr w:type="gramStart"/>
      <w:r>
        <w:t>conformed</w:t>
      </w:r>
      <w:proofErr w:type="gramEnd"/>
      <w:r>
        <w:t xml:space="preserve"> to this, that was a good compliment to this, that'll be you in the resurrection. I used to wonder about the resurrection of the dead. I know the dead are resurrected. I know there's eternal life. I don't believe anymore only. I know that there is a resurrection of the dead and there is eternal life. Now, here is the problem. Some of us get wisdom like some of our Imams, one is a very good friend of mine. </w:t>
      </w:r>
      <w:proofErr w:type="gramStart"/>
      <w:r>
        <w:t>He done</w:t>
      </w:r>
      <w:proofErr w:type="gramEnd"/>
      <w:r>
        <w:t xml:space="preserve"> got so much wisdom until he thinks he knows how to translate all the </w:t>
      </w:r>
      <w:proofErr w:type="gramStart"/>
      <w:r>
        <w:t>language</w:t>
      </w:r>
      <w:proofErr w:type="gramEnd"/>
      <w:r>
        <w:t xml:space="preserve"> and he thinks he knows everything. </w:t>
      </w:r>
      <w:proofErr w:type="gramStart"/>
      <w:r>
        <w:t>So</w:t>
      </w:r>
      <w:proofErr w:type="gramEnd"/>
      <w:r>
        <w:t xml:space="preserve"> since the language is addressing this world that we live in now, even in its mysteries, even in its symbolism and mysteries about heaven and about the drink in heaven, they would drink of a water like </w:t>
      </w:r>
      <w:proofErr w:type="gramStart"/>
      <w:r>
        <w:t>camphor</w:t>
      </w:r>
      <w:proofErr w:type="gramEnd"/>
      <w:r>
        <w:t xml:space="preserve"> and they would drink of the water of </w:t>
      </w:r>
      <w:proofErr w:type="spellStart"/>
      <w:r>
        <w:t>salsabia</w:t>
      </w:r>
      <w:proofErr w:type="spellEnd"/>
      <w:r>
        <w:t>.</w:t>
      </w:r>
    </w:p>
    <w:p w14:paraId="50442B6D" w14:textId="77777777" w:rsidR="002E6C9F" w:rsidRDefault="002E6C9F" w:rsidP="002E6C9F">
      <w:pPr>
        <w:jc w:val="both"/>
      </w:pPr>
      <w:r>
        <w:t xml:space="preserve">All these names, it has reference to this life. Everything has reference to this life here on earth that we live right now. But the Prophet didn't tell us just </w:t>
      </w:r>
      <w:proofErr w:type="gramStart"/>
      <w:r>
        <w:t>believe</w:t>
      </w:r>
      <w:proofErr w:type="gramEnd"/>
      <w:r>
        <w:t xml:space="preserve"> in the hereafter. He said that whatever is in the print, in the Qur'an, also his own teachings, his own words have a direct reference and an implied one. </w:t>
      </w:r>
      <w:proofErr w:type="gramStart"/>
      <w:r>
        <w:t>So</w:t>
      </w:r>
      <w:proofErr w:type="gramEnd"/>
      <w:r>
        <w:t xml:space="preserve"> if we get one, there's still another. </w:t>
      </w:r>
      <w:proofErr w:type="gramStart"/>
      <w:r>
        <w:t>So</w:t>
      </w:r>
      <w:proofErr w:type="gramEnd"/>
      <w:r>
        <w:t xml:space="preserve"> if I have connected the language of Qur'an, the language of the Prophet with my life presently, I must understand that there's another connection and that other connection is the life eternal. </w:t>
      </w:r>
      <w:proofErr w:type="gramStart"/>
      <w:r>
        <w:t>The life</w:t>
      </w:r>
      <w:proofErr w:type="gramEnd"/>
      <w:r>
        <w:t xml:space="preserve"> eternal. The soul lives forever. We may die, but the original soul lives forever. If we dress our life up to conform to original soul, we'll be resurrected. </w:t>
      </w:r>
      <w:proofErr w:type="gramStart"/>
      <w:r>
        <w:t>Allah</w:t>
      </w:r>
      <w:proofErr w:type="gramEnd"/>
      <w:r>
        <w:t xml:space="preserve"> </w:t>
      </w:r>
      <w:proofErr w:type="gramStart"/>
      <w:r>
        <w:t>say</w:t>
      </w:r>
      <w:proofErr w:type="gramEnd"/>
      <w:r>
        <w:t xml:space="preserve"> they </w:t>
      </w:r>
      <w:proofErr w:type="gramStart"/>
      <w:r>
        <w:t>think</w:t>
      </w:r>
      <w:proofErr w:type="gramEnd"/>
      <w:r>
        <w:t xml:space="preserve"> can't be reproduced, </w:t>
      </w:r>
      <w:proofErr w:type="gramStart"/>
      <w:r>
        <w:t>yes</w:t>
      </w:r>
      <w:proofErr w:type="gramEnd"/>
      <w:r>
        <w:t xml:space="preserve"> they will be reproduced even their fingertips. Now that was said when they had not used fingerprints.</w:t>
      </w:r>
    </w:p>
    <w:p w14:paraId="6242C3B8" w14:textId="77777777" w:rsidR="002E6C9F" w:rsidRDefault="002E6C9F" w:rsidP="002E6C9F">
      <w:pPr>
        <w:jc w:val="both"/>
      </w:pPr>
      <w:r>
        <w:t xml:space="preserve">That was a thousand years before they started using fingerprints. And Allah said in the Qur'an that He will reproduce your fingertip with the design there, just like it is. Just like it is. </w:t>
      </w:r>
      <w:proofErr w:type="gramStart"/>
      <w:r>
        <w:t>So</w:t>
      </w:r>
      <w:proofErr w:type="gramEnd"/>
      <w:r>
        <w:t xml:space="preserve"> I'm a believer, I believe </w:t>
      </w:r>
      <w:proofErr w:type="gramStart"/>
      <w:r>
        <w:t>that</w:t>
      </w:r>
      <w:proofErr w:type="gramEnd"/>
      <w:r>
        <w:t xml:space="preserve"> and Allah says whatever Allah says, I believe it. I don't question it, I believe it, and if I don't understand it, I don't bother it. I wait until I can understand it and if I die not understanding it, at least I died believing. And Allah </w:t>
      </w:r>
      <w:proofErr w:type="gramStart"/>
      <w:r>
        <w:t>say</w:t>
      </w:r>
      <w:proofErr w:type="gramEnd"/>
      <w:r>
        <w:t xml:space="preserve"> die not unless on faith. Yes. </w:t>
      </w:r>
      <w:proofErr w:type="gramStart"/>
      <w:r>
        <w:t>So</w:t>
      </w:r>
      <w:proofErr w:type="gramEnd"/>
      <w:r>
        <w:t xml:space="preserve"> I </w:t>
      </w:r>
      <w:proofErr w:type="gramStart"/>
      <w:r>
        <w:t>believe it</w:t>
      </w:r>
      <w:proofErr w:type="gramEnd"/>
      <w:r>
        <w:t xml:space="preserve"> so much now I </w:t>
      </w:r>
      <w:proofErr w:type="gramStart"/>
      <w:r>
        <w:t>know it</w:t>
      </w:r>
      <w:proofErr w:type="gramEnd"/>
      <w:r>
        <w:t xml:space="preserve"> that Allah will resurrect. And not only that, your relatives, the sister that asked about the soul. Allah says, sister, that your relatives too, that Allah blessed to have a new world life. Let me tell you what it'll be.</w:t>
      </w:r>
    </w:p>
    <w:p w14:paraId="365B62DB" w14:textId="77777777" w:rsidR="002E6C9F" w:rsidRDefault="002E6C9F" w:rsidP="002E6C9F">
      <w:pPr>
        <w:jc w:val="both"/>
      </w:pPr>
      <w:r>
        <w:t xml:space="preserve">G-d has blessed me to know. It's not going to be in this world as you see it now. One day this universe is going to go </w:t>
      </w:r>
      <w:proofErr w:type="gramStart"/>
      <w:r>
        <w:t>away</w:t>
      </w:r>
      <w:proofErr w:type="gramEnd"/>
      <w:r>
        <w:t xml:space="preserve"> and Allah is going to reproduce this whole universe. The sun will be </w:t>
      </w:r>
      <w:proofErr w:type="gramStart"/>
      <w:r>
        <w:t>gone,</w:t>
      </w:r>
      <w:proofErr w:type="gramEnd"/>
      <w:r>
        <w:t xml:space="preserve"> the moon will be gone. Now you may say ooh, that's trillions and billions and light years away. But Allah says for the soul </w:t>
      </w:r>
      <w:proofErr w:type="gramStart"/>
      <w:r>
        <w:t>that</w:t>
      </w:r>
      <w:proofErr w:type="gramEnd"/>
      <w:r>
        <w:t xml:space="preserve"> </w:t>
      </w:r>
      <w:proofErr w:type="gramStart"/>
      <w:r>
        <w:t>dies</w:t>
      </w:r>
      <w:proofErr w:type="gramEnd"/>
      <w:r>
        <w:t xml:space="preserve"> when they wake up in this new world, they'll say it looked like it only was one night or day. Because you don't have </w:t>
      </w:r>
      <w:proofErr w:type="gramStart"/>
      <w:r>
        <w:t>no time</w:t>
      </w:r>
      <w:proofErr w:type="gramEnd"/>
      <w:r>
        <w:t xml:space="preserve">. When you die, time is gone. </w:t>
      </w:r>
      <w:proofErr w:type="gramStart"/>
      <w:r>
        <w:t>So</w:t>
      </w:r>
      <w:proofErr w:type="gramEnd"/>
      <w:r>
        <w:t xml:space="preserve"> you'll be </w:t>
      </w:r>
      <w:proofErr w:type="gramStart"/>
      <w:r>
        <w:t>awakened</w:t>
      </w:r>
      <w:proofErr w:type="gramEnd"/>
      <w:r>
        <w:t xml:space="preserve"> and you'll think, you just went to sleep and woke up and it'll be a new creation. Now when Allah </w:t>
      </w:r>
      <w:proofErr w:type="gramStart"/>
      <w:r>
        <w:t>said</w:t>
      </w:r>
      <w:proofErr w:type="gramEnd"/>
      <w:r>
        <w:t xml:space="preserve"> that </w:t>
      </w:r>
      <w:proofErr w:type="gramStart"/>
      <w:r>
        <w:t>all of</w:t>
      </w:r>
      <w:proofErr w:type="gramEnd"/>
      <w:r>
        <w:t xml:space="preserve"> this </w:t>
      </w:r>
      <w:proofErr w:type="gramStart"/>
      <w:r>
        <w:t>stuff</w:t>
      </w:r>
      <w:proofErr w:type="gramEnd"/>
      <w:r>
        <w:t xml:space="preserve"> we </w:t>
      </w:r>
      <w:proofErr w:type="gramStart"/>
      <w:r>
        <w:t>looking</w:t>
      </w:r>
      <w:proofErr w:type="gramEnd"/>
      <w:r>
        <w:t xml:space="preserve"> at is perishable. He revealed to Muhammad that all that we are looking at is passing away the sun, the moon, the stars, the earth, everything is passing away.</w:t>
      </w:r>
    </w:p>
    <w:p w14:paraId="6AEC2C72" w14:textId="77777777" w:rsidR="002E6C9F" w:rsidRDefault="002E6C9F" w:rsidP="002E6C9F">
      <w:pPr>
        <w:jc w:val="both"/>
      </w:pPr>
      <w:r>
        <w:t xml:space="preserve">Science hadn't yet discovered that. Now science says the sun is dying. It says the whole universe is going to go away and the energy is going to collapse upon itself and the force of </w:t>
      </w:r>
      <w:r>
        <w:lastRenderedPageBreak/>
        <w:t xml:space="preserve">it is going to make it spring out again into flame and into energy and create a new universe. That's their theory now. But where did they get their inspiration from? You think they will acknowledge to you that yeah, we were reading the </w:t>
      </w:r>
      <w:proofErr w:type="gramStart"/>
      <w:r>
        <w:t>Qur'an</w:t>
      </w:r>
      <w:proofErr w:type="gramEnd"/>
      <w:r>
        <w:t xml:space="preserve"> and we thought about it. This is a good theory. Or we read the </w:t>
      </w:r>
      <w:proofErr w:type="gramStart"/>
      <w:r>
        <w:t>Bible</w:t>
      </w:r>
      <w:proofErr w:type="gramEnd"/>
      <w:r>
        <w:t xml:space="preserve"> and we thought about it. This is a good theory. They won't acknowledge </w:t>
      </w:r>
      <w:proofErr w:type="gramStart"/>
      <w:r>
        <w:t>that,</w:t>
      </w:r>
      <w:proofErr w:type="gramEnd"/>
      <w:r>
        <w:t xml:space="preserve"> they keep the two separate. They won't acknowledge that and that's why their world stays </w:t>
      </w:r>
      <w:proofErr w:type="gramStart"/>
      <w:r>
        <w:t>mess</w:t>
      </w:r>
      <w:proofErr w:type="gramEnd"/>
      <w:r>
        <w:t xml:space="preserve"> up. If they ever come straight, we'll see a much more beautiful world than we see now if they come straight with G-d, Allah. yes. So yes sister, we will be resurrected and your family members that have passed away, they'll be resurrected. And if you love your family members enough, just your love for them will make Allah forgive them </w:t>
      </w:r>
      <w:proofErr w:type="gramStart"/>
      <w:r>
        <w:t>of</w:t>
      </w:r>
      <w:proofErr w:type="gramEnd"/>
      <w:r>
        <w:t xml:space="preserve"> a lot of their </w:t>
      </w:r>
      <w:proofErr w:type="gramStart"/>
      <w:r>
        <w:t>wrong</w:t>
      </w:r>
      <w:proofErr w:type="gramEnd"/>
      <w:r>
        <w:t xml:space="preserve"> and join them back with you. And the time will be only like one night passed.</w:t>
      </w:r>
    </w:p>
    <w:p w14:paraId="0171F6CC" w14:textId="77777777" w:rsidR="002E6C9F" w:rsidRDefault="002E6C9F" w:rsidP="002E6C9F">
      <w:pPr>
        <w:jc w:val="both"/>
      </w:pPr>
      <w:r>
        <w:t>There's a lot of questions or oral sex.</w:t>
      </w:r>
    </w:p>
    <w:p w14:paraId="0C159A73" w14:textId="77777777" w:rsidR="002E6C9F" w:rsidRDefault="002E6C9F" w:rsidP="002E6C9F">
      <w:pPr>
        <w:jc w:val="both"/>
      </w:pPr>
      <w:r>
        <w:t>That's okay. You all just select them. And I don't mind hot questions. I don't mind hot heated questions. In fact, I love '</w:t>
      </w:r>
      <w:proofErr w:type="spellStart"/>
      <w:r>
        <w:t>em</w:t>
      </w:r>
      <w:proofErr w:type="spellEnd"/>
      <w:r>
        <w:t>. They engage my energies, but I don't like nasty insulting questions. I don't want, don't send me any disrespect for me or anybody else.</w:t>
      </w:r>
    </w:p>
    <w:p w14:paraId="33D2D2F2" w14:textId="77777777" w:rsidR="002E6C9F" w:rsidRDefault="002E6C9F" w:rsidP="002E6C9F">
      <w:pPr>
        <w:jc w:val="both"/>
      </w:pPr>
      <w:r>
        <w:t xml:space="preserve">Polygamy. </w:t>
      </w:r>
      <w:proofErr w:type="gramStart"/>
      <w:r>
        <w:t>Well</w:t>
      </w:r>
      <w:proofErr w:type="gramEnd"/>
      <w:r>
        <w:t xml:space="preserve"> I </w:t>
      </w:r>
      <w:proofErr w:type="gramStart"/>
      <w:r>
        <w:t>have to</w:t>
      </w:r>
      <w:proofErr w:type="gramEnd"/>
      <w:r>
        <w:t xml:space="preserve"> read </w:t>
      </w:r>
      <w:proofErr w:type="gramStart"/>
      <w:r>
        <w:t>this</w:t>
      </w:r>
      <w:proofErr w:type="gramEnd"/>
      <w:r>
        <w:t xml:space="preserve"> I guess. Is the sister disobeying Allah for not conforming to husband's second wife? Is it </w:t>
      </w:r>
      <w:proofErr w:type="gramStart"/>
      <w:r>
        <w:t>a right</w:t>
      </w:r>
      <w:proofErr w:type="gramEnd"/>
      <w:r>
        <w:t xml:space="preserve"> cause for divorce being just four wives</w:t>
      </w:r>
      <w:proofErr w:type="gramStart"/>
      <w:r>
        <w:t>, please</w:t>
      </w:r>
      <w:proofErr w:type="gramEnd"/>
      <w:r>
        <w:t xml:space="preserve"> comment. The limit for a brother is </w:t>
      </w:r>
      <w:proofErr w:type="gramStart"/>
      <w:r>
        <w:t>four, but</w:t>
      </w:r>
      <w:proofErr w:type="gramEnd"/>
      <w:r>
        <w:t xml:space="preserve"> let me tell you something I couldn't tell you years ago. I didn't want you </w:t>
      </w:r>
      <w:proofErr w:type="gramStart"/>
      <w:r>
        <w:t>rushing</w:t>
      </w:r>
      <w:proofErr w:type="gramEnd"/>
      <w:r>
        <w:t xml:space="preserve"> into things that you couldn't handle. Now I think you </w:t>
      </w:r>
      <w:proofErr w:type="gramStart"/>
      <w:r>
        <w:t>all are</w:t>
      </w:r>
      <w:proofErr w:type="gramEnd"/>
      <w:r>
        <w:t xml:space="preserve"> getting so you can handle it. Our brother's limited four wives, but he also, if he has wealth and he wants to help other sisters that don't have husbands, don't have homes, but they have </w:t>
      </w:r>
      <w:proofErr w:type="gramStart"/>
      <w:r>
        <w:t>children</w:t>
      </w:r>
      <w:proofErr w:type="gramEnd"/>
      <w:r>
        <w:t xml:space="preserve"> and the children need a father. If he wants, he also can take one of those sisters. That's if he provides for her and if he has sexual intercourse with her, she becomes his wife. She becomes his wife. Now since the limit for males are four, if he does that, he shouldn't have, he shouldn't have room for another.</w:t>
      </w:r>
    </w:p>
    <w:p w14:paraId="39F3507D" w14:textId="77777777" w:rsidR="002E6C9F" w:rsidRDefault="002E6C9F" w:rsidP="002E6C9F">
      <w:pPr>
        <w:jc w:val="both"/>
      </w:pPr>
      <w:r>
        <w:t xml:space="preserve"> If he has four, he </w:t>
      </w:r>
      <w:proofErr w:type="gramStart"/>
      <w:r>
        <w:t>has to</w:t>
      </w:r>
      <w:proofErr w:type="gramEnd"/>
      <w:r>
        <w:t xml:space="preserve"> be prepared to say no to that sister or either he </w:t>
      </w:r>
      <w:proofErr w:type="gramStart"/>
      <w:r>
        <w:t>has to</w:t>
      </w:r>
      <w:proofErr w:type="gramEnd"/>
      <w:r>
        <w:t xml:space="preserve"> get rid of one of the four. But to get rid of one of the four, he </w:t>
      </w:r>
      <w:proofErr w:type="gramStart"/>
      <w:r>
        <w:t>has to</w:t>
      </w:r>
      <w:proofErr w:type="gramEnd"/>
      <w:r>
        <w:t xml:space="preserve"> have decent, legitimate, lawful reasons for getting rid of her. She </w:t>
      </w:r>
      <w:proofErr w:type="gramStart"/>
      <w:r>
        <w:t>has to</w:t>
      </w:r>
      <w:proofErr w:type="gramEnd"/>
      <w:r>
        <w:t xml:space="preserve"> be guilty of something very </w:t>
      </w:r>
      <w:proofErr w:type="gramStart"/>
      <w:r>
        <w:t>serious</w:t>
      </w:r>
      <w:proofErr w:type="gramEnd"/>
      <w:r>
        <w:t xml:space="preserve"> and he may get rid of her. And then if a brother intercourse with any sister, that sister </w:t>
      </w:r>
      <w:proofErr w:type="gramStart"/>
      <w:r>
        <w:t>become</w:t>
      </w:r>
      <w:proofErr w:type="gramEnd"/>
      <w:r>
        <w:t xml:space="preserve"> his wife or his punishment, </w:t>
      </w:r>
      <w:proofErr w:type="gramStart"/>
      <w:r>
        <w:t>If</w:t>
      </w:r>
      <w:proofErr w:type="gramEnd"/>
      <w:r>
        <w:t xml:space="preserve"> he doesn't accept her as a wife, he's supposed to be lashed, public lashing. Everybody knows he's being whipped for it. He's supposed to be lashed. Some say he's supposed to be killed. It is not in the Qur'an, he's supposed to be killed. He's supposed to be lashed, public lashing.</w:t>
      </w:r>
    </w:p>
    <w:p w14:paraId="4663A0F1" w14:textId="77777777" w:rsidR="002E6C9F" w:rsidRDefault="002E6C9F" w:rsidP="002E6C9F">
      <w:pPr>
        <w:jc w:val="both"/>
      </w:pPr>
      <w:r>
        <w:t xml:space="preserve">And believe me, that's enough. You could lash him with a feather and the embarrassment, knowing it publicly, to him will be enough punishment on it. In fact, I think it'll punish him more if you're whipping with a </w:t>
      </w:r>
      <w:proofErr w:type="gramStart"/>
      <w:r>
        <w:t>feather, but</w:t>
      </w:r>
      <w:proofErr w:type="gramEnd"/>
      <w:r>
        <w:t xml:space="preserve"> do it like you've got a pipe in your hand hitting him with so he </w:t>
      </w:r>
      <w:proofErr w:type="gramStart"/>
      <w:r>
        <w:t>see</w:t>
      </w:r>
      <w:proofErr w:type="gramEnd"/>
      <w:r>
        <w:t xml:space="preserve"> that you really want to hurt him, but you're not. I think that'll be worth it, the embarrassment. </w:t>
      </w:r>
      <w:proofErr w:type="gramStart"/>
      <w:r>
        <w:t>Public embarrassment is what</w:t>
      </w:r>
      <w:proofErr w:type="gramEnd"/>
      <w:r>
        <w:t xml:space="preserve">? That's the punishment. The real public punishment is to be exposed before the public, Muslim public. Now </w:t>
      </w:r>
      <w:proofErr w:type="gramStart"/>
      <w:r>
        <w:t>conforming</w:t>
      </w:r>
      <w:proofErr w:type="gramEnd"/>
      <w:r>
        <w:t xml:space="preserve"> to the </w:t>
      </w:r>
      <w:proofErr w:type="gramStart"/>
      <w:r>
        <w:t>husbands</w:t>
      </w:r>
      <w:proofErr w:type="gramEnd"/>
      <w:r>
        <w:t xml:space="preserve"> second wife.</w:t>
      </w:r>
    </w:p>
    <w:p w14:paraId="77221151" w14:textId="77777777" w:rsidR="002E6C9F" w:rsidRDefault="002E6C9F" w:rsidP="002E6C9F">
      <w:pPr>
        <w:jc w:val="both"/>
      </w:pPr>
      <w:r>
        <w:t xml:space="preserve">It </w:t>
      </w:r>
      <w:proofErr w:type="spellStart"/>
      <w:r>
        <w:t>ain't</w:t>
      </w:r>
      <w:proofErr w:type="spellEnd"/>
      <w:r>
        <w:t xml:space="preserve"> like when you marry your wife, their wife, you are not a concubine. You are not the servant for the wife he had already. I understand that some brothers have done this. They've </w:t>
      </w:r>
      <w:r>
        <w:lastRenderedPageBreak/>
        <w:t xml:space="preserve">taken more than one wife and make the other </w:t>
      </w:r>
      <w:proofErr w:type="spellStart"/>
      <w:r>
        <w:t>wivse</w:t>
      </w:r>
      <w:proofErr w:type="spellEnd"/>
      <w:r>
        <w:t xml:space="preserve"> </w:t>
      </w:r>
      <w:proofErr w:type="gramStart"/>
      <w:r>
        <w:t>servants of</w:t>
      </w:r>
      <w:proofErr w:type="gramEnd"/>
      <w:r>
        <w:t xml:space="preserve"> one. Got concubines. They don't know the religion. Understand that a lot of these brothers don't know the religion. They're just looking for something to use. And they don't have the full knowledge so they're doing the wrong things. No, wives are equal, supposed to have equal respect and equal privacy. Equal privacy. You're not supposed to be the maid for another. You're not supposed to </w:t>
      </w:r>
      <w:proofErr w:type="gramStart"/>
      <w:r>
        <w:t>having</w:t>
      </w:r>
      <w:proofErr w:type="gramEnd"/>
      <w:r>
        <w:t xml:space="preserve"> one run the household. That's just like a pimp. He put one woman over the whores. The rest of his whores, he got one woman over. </w:t>
      </w:r>
      <w:proofErr w:type="gramStart"/>
      <w:r>
        <w:t>So</w:t>
      </w:r>
      <w:proofErr w:type="gramEnd"/>
      <w:r>
        <w:t xml:space="preserve"> if you all want to go for that, you </w:t>
      </w:r>
      <w:proofErr w:type="gramStart"/>
      <w:r>
        <w:t>going</w:t>
      </w:r>
      <w:proofErr w:type="gramEnd"/>
      <w:r>
        <w:t xml:space="preserve"> for it on your own. You have no support from the Qur'an. You have no support from our leader Muhammad the Prophet, and you certainly don't have any support for me. I follow the </w:t>
      </w:r>
      <w:proofErr w:type="gramStart"/>
      <w:r>
        <w:t>Qur'an</w:t>
      </w:r>
      <w:proofErr w:type="gramEnd"/>
      <w:r>
        <w:t xml:space="preserve"> and I follow the Prophet. You don't have any support from me. It </w:t>
      </w:r>
      <w:proofErr w:type="gramStart"/>
      <w:r>
        <w:t>has to</w:t>
      </w:r>
      <w:proofErr w:type="gramEnd"/>
      <w:r>
        <w:t xml:space="preserve"> be decent. It </w:t>
      </w:r>
      <w:proofErr w:type="gramStart"/>
      <w:r>
        <w:t>has to</w:t>
      </w:r>
      <w:proofErr w:type="gramEnd"/>
      <w:r>
        <w:t xml:space="preserve"> be respectful. The brothers can't be roosters over some hen house,</w:t>
      </w:r>
    </w:p>
    <w:p w14:paraId="70FF5379" w14:textId="77777777" w:rsidR="002E6C9F" w:rsidRDefault="002E6C9F" w:rsidP="002E6C9F">
      <w:pPr>
        <w:jc w:val="both"/>
      </w:pPr>
      <w:r>
        <w:t xml:space="preserve">And believe me, most of these brothers are not educated enough to be responsible for polygamous marriage, a polygamous arrangement. They're not educated enough. They </w:t>
      </w:r>
      <w:proofErr w:type="gramStart"/>
      <w:r>
        <w:t>supposed</w:t>
      </w:r>
      <w:proofErr w:type="gramEnd"/>
      <w:r>
        <w:t xml:space="preserve"> to have interests. Listen please, they're supposed to have interests in protecting children, protecting the honor pardon me of the mother protecting her honor, bring her in. Say she's out there in the streets and she's out there </w:t>
      </w:r>
      <w:proofErr w:type="gramStart"/>
      <w:r>
        <w:t>begging</w:t>
      </w:r>
      <w:proofErr w:type="gramEnd"/>
      <w:r>
        <w:t xml:space="preserve"> or she lost her husband. She had status in the community and now she lost her husband. I got status. I'm going to give this sister, I'm going to be this sister's </w:t>
      </w:r>
      <w:proofErr w:type="gramStart"/>
      <w:r>
        <w:t>husband</w:t>
      </w:r>
      <w:proofErr w:type="gramEnd"/>
      <w:r>
        <w:t xml:space="preserve"> so she'll still have status in the community. This is the way the followers of Muhammad did it. Muhammad and his followers, this is the way they did it. They did it with an interest in contributing to the public good as well as having their pleasure or their satisfaction.</w:t>
      </w:r>
    </w:p>
    <w:p w14:paraId="0E323D53" w14:textId="77777777" w:rsidR="002E6C9F" w:rsidRDefault="002E6C9F" w:rsidP="002E6C9F">
      <w:pPr>
        <w:jc w:val="both"/>
      </w:pPr>
      <w:r>
        <w:t xml:space="preserve">They did it more as an interest in </w:t>
      </w:r>
      <w:proofErr w:type="gramStart"/>
      <w:r>
        <w:t>the public</w:t>
      </w:r>
      <w:proofErr w:type="gramEnd"/>
      <w:r>
        <w:t xml:space="preserve"> good or what we may say in </w:t>
      </w:r>
      <w:proofErr w:type="gramStart"/>
      <w:r>
        <w:t>the public</w:t>
      </w:r>
      <w:proofErr w:type="gramEnd"/>
      <w:r>
        <w:t xml:space="preserve"> interest. In the interest of having a society where lot of women are not forced to go out of the street and beg men for money and do favors. You know what I mean? So that's what it was for. A lot of children that war had killed war, had killed their parents and they were orphans. To take those children, put them under caring men who had the financial means and the good environment to take care of them. How many wives did Bilal </w:t>
      </w:r>
      <w:proofErr w:type="gramStart"/>
      <w:r>
        <w:t>had</w:t>
      </w:r>
      <w:proofErr w:type="gramEnd"/>
      <w:r>
        <w:t>? He was a poor man.</w:t>
      </w:r>
    </w:p>
    <w:p w14:paraId="38675013" w14:textId="77777777" w:rsidR="002E6C9F" w:rsidRDefault="002E6C9F" w:rsidP="002E6C9F">
      <w:pPr>
        <w:jc w:val="both"/>
      </w:pPr>
      <w:r>
        <w:t xml:space="preserve">There's something wrong with us today. These are not husbands. These are pimps and bums, not even pimps. A decent pimp </w:t>
      </w:r>
      <w:proofErr w:type="gramStart"/>
      <w:r>
        <w:t>have</w:t>
      </w:r>
      <w:proofErr w:type="gramEnd"/>
      <w:r>
        <w:t xml:space="preserve"> a little more respect. These are bums and they will come and live on you sisters and treat you like </w:t>
      </w:r>
      <w:proofErr w:type="gramStart"/>
      <w:r>
        <w:t>you're</w:t>
      </w:r>
      <w:proofErr w:type="gramEnd"/>
      <w:r>
        <w:t xml:space="preserve"> female animals for them to have sex with. And some of them will even try to pervert your sexual nature. </w:t>
      </w:r>
      <w:proofErr w:type="gramStart"/>
      <w:r>
        <w:t>So</w:t>
      </w:r>
      <w:proofErr w:type="gramEnd"/>
      <w:r>
        <w:t xml:space="preserve"> you </w:t>
      </w:r>
      <w:proofErr w:type="gramStart"/>
      <w:r>
        <w:t>got</w:t>
      </w:r>
      <w:proofErr w:type="gramEnd"/>
      <w:r>
        <w:t xml:space="preserve"> to be very careful. Yes, anytime you are being mistreated or </w:t>
      </w:r>
      <w:proofErr w:type="gramStart"/>
      <w:r>
        <w:t>disrespected</w:t>
      </w:r>
      <w:proofErr w:type="gramEnd"/>
      <w:r>
        <w:t xml:space="preserve"> and you can't get a change so you can live with yourself. That's cause for divorce. She asked me, is it cause for divorce? Is it </w:t>
      </w:r>
      <w:proofErr w:type="gramStart"/>
      <w:r>
        <w:t>rights</w:t>
      </w:r>
      <w:proofErr w:type="gramEnd"/>
      <w:r>
        <w:t xml:space="preserve"> for divorce? Yes, yes. You do not destroy your dignity and yourself to stay married to anybody. If you do it, </w:t>
      </w:r>
      <w:proofErr w:type="gramStart"/>
      <w:r>
        <w:t>you</w:t>
      </w:r>
      <w:proofErr w:type="gramEnd"/>
      <w:r>
        <w:t xml:space="preserve"> responsible, not the Qur'an, not our Prophet, Peace be upon him and certainly not me because I follow that that I represent.</w:t>
      </w:r>
    </w:p>
    <w:p w14:paraId="6E77C835" w14:textId="77777777" w:rsidR="002E6C9F" w:rsidRDefault="002E6C9F" w:rsidP="002E6C9F">
      <w:pPr>
        <w:jc w:val="both"/>
      </w:pPr>
      <w:r>
        <w:t xml:space="preserve">The limit is four wives. And the law is that if you have sexual intercourse with one of your women that you have taken care of, that you have responsibility for taking care of her financially, then that woman becomes your wife. There's no such thing as intercourse without marriage in Islam. And I'm willing to stand before anybody you want to bring before me. You stand now. Come up here now and try to present your argument if some of you all </w:t>
      </w:r>
      <w:proofErr w:type="gramStart"/>
      <w:r>
        <w:t>disagreeing</w:t>
      </w:r>
      <w:proofErr w:type="gramEnd"/>
      <w:r>
        <w:t xml:space="preserve"> with me. And bring your teacher and I'll prove to </w:t>
      </w:r>
      <w:proofErr w:type="gramStart"/>
      <w:r>
        <w:t>you,</w:t>
      </w:r>
      <w:proofErr w:type="gramEnd"/>
      <w:r>
        <w:t xml:space="preserve"> I'll prove to anybody that </w:t>
      </w:r>
      <w:proofErr w:type="gramStart"/>
      <w:r>
        <w:t>want</w:t>
      </w:r>
      <w:proofErr w:type="gramEnd"/>
      <w:r>
        <w:t xml:space="preserve"> to know what's right. Because if you don't want to know what's right, </w:t>
      </w:r>
      <w:proofErr w:type="gramStart"/>
      <w:r>
        <w:t>can't</w:t>
      </w:r>
      <w:proofErr w:type="gramEnd"/>
      <w:r>
        <w:t xml:space="preserve"> prove anything to you. I'll </w:t>
      </w:r>
      <w:r>
        <w:lastRenderedPageBreak/>
        <w:t xml:space="preserve">prove to anybody that </w:t>
      </w:r>
      <w:proofErr w:type="gramStart"/>
      <w:r>
        <w:t>want</w:t>
      </w:r>
      <w:proofErr w:type="gramEnd"/>
      <w:r>
        <w:t xml:space="preserve"> it. It can be a Christian in the audience. A Christian will be convinced, be a Jew. Anybody. Muslim, anybody. Scholar.</w:t>
      </w:r>
    </w:p>
    <w:p w14:paraId="04489B42" w14:textId="77777777" w:rsidR="002E6C9F" w:rsidRDefault="002E6C9F" w:rsidP="002E6C9F">
      <w:pPr>
        <w:jc w:val="both"/>
      </w:pPr>
      <w:proofErr w:type="gramStart"/>
      <w:r>
        <w:t>Scholar</w:t>
      </w:r>
      <w:proofErr w:type="gramEnd"/>
      <w:r>
        <w:t xml:space="preserve"> won't argue with me. No decent scholar will argue with me because the scholars know what's right and they right away recognize where I'm coming from. Brother Imam, that's correct. They </w:t>
      </w:r>
      <w:proofErr w:type="gramStart"/>
      <w:r>
        <w:t>have stood</w:t>
      </w:r>
      <w:proofErr w:type="gramEnd"/>
      <w:r>
        <w:t xml:space="preserve"> up in the audience when I was speaking to you all. The Imam is correct. Brother </w:t>
      </w:r>
      <w:proofErr w:type="gramStart"/>
      <w:r>
        <w:t>Imam</w:t>
      </w:r>
      <w:proofErr w:type="gramEnd"/>
      <w:r>
        <w:t xml:space="preserve"> you are very correct. And they will do that. And those who want to undermine my leadership, they won't stand, they won't challenge me. They just try to weaken you all. They come among you all to weaken your faith in what I'm doing. But they won't come forward and challenge me because they know they don't have a leg to stand on.</w:t>
      </w:r>
    </w:p>
    <w:p w14:paraId="7078EC25" w14:textId="77777777" w:rsidR="002E6C9F" w:rsidRDefault="002E6C9F" w:rsidP="002E6C9F">
      <w:pPr>
        <w:jc w:val="both"/>
      </w:pPr>
      <w:r>
        <w:t xml:space="preserve">Yes, when you have a problem, when you have a problem for your marriage, you need to have consultation. We have Shura for all serious </w:t>
      </w:r>
      <w:proofErr w:type="gramStart"/>
      <w:r>
        <w:t>decisions,</w:t>
      </w:r>
      <w:proofErr w:type="gramEnd"/>
      <w:r>
        <w:t xml:space="preserve"> we should have Shura if it involves another person. If it just involves me and my G-d, that's different. Just me and my G-d. But if it involves another person and you can't settle the affair in peaceful, honorable way, you need to have Shura and you should hope that the members </w:t>
      </w:r>
      <w:proofErr w:type="gramStart"/>
      <w:r>
        <w:t>to sit</w:t>
      </w:r>
      <w:proofErr w:type="gramEnd"/>
      <w:r>
        <w:t xml:space="preserve"> in consultation, to sit together to discuss the matter, you should hope that those members, you have members in your immediate family to qualify. You're supposed to go to your family first. Get someone Allah says, get one from your family and one from his family, at least one from each family. And you sit down with them and then discuss the problem and see what the </w:t>
      </w:r>
      <w:proofErr w:type="gramStart"/>
      <w:r>
        <w:t>representative</w:t>
      </w:r>
      <w:proofErr w:type="gramEnd"/>
      <w:r>
        <w:t xml:space="preserve"> from both families will have to say to contribute to some kind of solution for you all.</w:t>
      </w:r>
    </w:p>
    <w:p w14:paraId="6A0837FB" w14:textId="77777777" w:rsidR="002E6C9F" w:rsidRDefault="002E6C9F" w:rsidP="002E6C9F">
      <w:pPr>
        <w:jc w:val="both"/>
      </w:pPr>
      <w:r>
        <w:t xml:space="preserve">You do that when you can't resolve the matter yourself. And remember this, if you have a problem, you refer the matter to G-d and His Messenger, to G-d and His Messenger. Now how do we do that? The Qur'an is G-d. The Qur'an is the word of G-d. To refer to G-d means consult the Qur'an. The Messenger means </w:t>
      </w:r>
      <w:proofErr w:type="gramStart"/>
      <w:r>
        <w:t>consult</w:t>
      </w:r>
      <w:proofErr w:type="gramEnd"/>
      <w:r>
        <w:t xml:space="preserve"> what he did in such situations or what would be his ruling in such a situation. That's what you do first. Then if you can't convince each other what should be done in this situation, then if the </w:t>
      </w:r>
      <w:proofErr w:type="gramStart"/>
      <w:r>
        <w:t>two will</w:t>
      </w:r>
      <w:proofErr w:type="gramEnd"/>
      <w:r>
        <w:t xml:space="preserve"> </w:t>
      </w:r>
      <w:proofErr w:type="gramStart"/>
      <w:r>
        <w:t>accept to have</w:t>
      </w:r>
      <w:proofErr w:type="gramEnd"/>
      <w:r>
        <w:t xml:space="preserve"> representatives from both sides of the family, call them in and see </w:t>
      </w:r>
      <w:proofErr w:type="gramStart"/>
      <w:r>
        <w:t>can you</w:t>
      </w:r>
      <w:proofErr w:type="gramEnd"/>
      <w:r>
        <w:t xml:space="preserve"> sit down with representatives from both sides of the family and solve the problem. Please don't call me.</w:t>
      </w:r>
    </w:p>
    <w:p w14:paraId="585891CB" w14:textId="77777777" w:rsidR="002E6C9F" w:rsidRDefault="002E6C9F" w:rsidP="002E6C9F">
      <w:pPr>
        <w:jc w:val="both"/>
      </w:pPr>
      <w:proofErr w:type="gramStart"/>
      <w:r>
        <w:t>My job with</w:t>
      </w:r>
      <w:proofErr w:type="gramEnd"/>
      <w:r>
        <w:t xml:space="preserve"> </w:t>
      </w:r>
      <w:proofErr w:type="gramStart"/>
      <w:r>
        <w:t>husband and wife</w:t>
      </w:r>
      <w:proofErr w:type="gramEnd"/>
      <w:r>
        <w:t xml:space="preserve"> relationships had been a very bad one. I ended up having four, not at the same time though, never had two wives at the same time. And had to get divorced from all of them. Yes, four. Four. I don't want to handle anybody's problem. I don't want to be your mediator. Say, but you the Imam. It didn't help me in my relationship with these women. I think it </w:t>
      </w:r>
      <w:proofErr w:type="gramStart"/>
      <w:r>
        <w:t>complicated it</w:t>
      </w:r>
      <w:proofErr w:type="gramEnd"/>
      <w:r>
        <w:t xml:space="preserve">. If I had been a brother just doing welding like I used to do, just going to </w:t>
      </w:r>
      <w:proofErr w:type="gramStart"/>
      <w:r>
        <w:t>weld</w:t>
      </w:r>
      <w:proofErr w:type="gramEnd"/>
      <w:r>
        <w:t xml:space="preserve"> eight hours and coming back home, I would still be with the first one. I would still be with the first one. But the more complicated your life, more complex your life </w:t>
      </w:r>
      <w:proofErr w:type="gramStart"/>
      <w:r>
        <w:t>get, than</w:t>
      </w:r>
      <w:proofErr w:type="gramEnd"/>
      <w:r>
        <w:t xml:space="preserve"> the more difficult it is to keep a relationship with somebody that's making demands on you and your time.</w:t>
      </w:r>
    </w:p>
    <w:p w14:paraId="58DDEB04" w14:textId="77777777" w:rsidR="002E6C9F" w:rsidRDefault="002E6C9F" w:rsidP="002E6C9F">
      <w:pPr>
        <w:jc w:val="both"/>
      </w:pPr>
      <w:r>
        <w:t xml:space="preserve">So really, I'm </w:t>
      </w:r>
      <w:proofErr w:type="spellStart"/>
      <w:proofErr w:type="gramStart"/>
      <w:r>
        <w:t>a</w:t>
      </w:r>
      <w:proofErr w:type="spellEnd"/>
      <w:proofErr w:type="gramEnd"/>
      <w:r>
        <w:t xml:space="preserve"> earthly man, so I make earthly choices and pay for it. I should be asking G-d to give me a wife from heaven. I am a husband from heaven. I'm not I'm any better than they are, but my allegiance is to G-d, number one, and to what is right. I don't care who you are, I </w:t>
      </w:r>
      <w:proofErr w:type="spellStart"/>
      <w:r>
        <w:t>ain't</w:t>
      </w:r>
      <w:proofErr w:type="spellEnd"/>
      <w:r>
        <w:t xml:space="preserve"> going to sacrifice that. Okay? And my wife can have a brush in with a sister and she </w:t>
      </w:r>
      <w:proofErr w:type="gramStart"/>
      <w:r>
        <w:t>say</w:t>
      </w:r>
      <w:proofErr w:type="gramEnd"/>
      <w:r>
        <w:t xml:space="preserve"> that sister disrespected </w:t>
      </w:r>
      <w:proofErr w:type="gramStart"/>
      <w:r>
        <w:t>your</w:t>
      </w:r>
      <w:proofErr w:type="gramEnd"/>
      <w:r>
        <w:t xml:space="preserve"> wife. I am going to look and see who's at fault. And if it's the wife, I'm sorry I can't help her.</w:t>
      </w:r>
    </w:p>
    <w:p w14:paraId="548DE33A" w14:textId="77777777" w:rsidR="002E6C9F" w:rsidRDefault="002E6C9F" w:rsidP="002E6C9F">
      <w:pPr>
        <w:jc w:val="both"/>
      </w:pPr>
      <w:r>
        <w:lastRenderedPageBreak/>
        <w:t>And if she asks for it, I'm sorry. I can't help her. If she's trying to flaunt her importance, I'm sorry, I can't help her Now, that wasn't the reason I lost these four women. Had something to do with a couple of '</w:t>
      </w:r>
      <w:proofErr w:type="spellStart"/>
      <w:r>
        <w:t>em</w:t>
      </w:r>
      <w:proofErr w:type="spellEnd"/>
      <w:r>
        <w:t xml:space="preserve"> though, it had something to do with my final decision with a couple of '</w:t>
      </w:r>
      <w:proofErr w:type="spellStart"/>
      <w:r>
        <w:t>em</w:t>
      </w:r>
      <w:proofErr w:type="spellEnd"/>
      <w:r>
        <w:t xml:space="preserve">. But I think the main reason was I just can't carry all that weight anymore. When I was younger and didn't have as much to do, I could carry that weight. I said, here you come with your cross. I'm already bearing mine and somebody else's too. The children. Now you come with yours and yours is heavy. I'd never seen a cross this heavy. Where in the world did you get this cross? I'm sorry, just put it over there </w:t>
      </w:r>
      <w:proofErr w:type="gramStart"/>
      <w:r>
        <w:t>in</w:t>
      </w:r>
      <w:proofErr w:type="gramEnd"/>
      <w:r>
        <w:t xml:space="preserve"> the corner. I can't help it. Let me see this. I'm sorry. Take it up time like this. Now, should a brother marry another wife without his present wife's knowledge? They do this and they say that they have rights to do it.</w:t>
      </w:r>
    </w:p>
    <w:p w14:paraId="7823E427"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984D4" w14:textId="77777777" w:rsidR="00717BBA" w:rsidRDefault="00717BBA" w:rsidP="007E7A5E">
      <w:r>
        <w:separator/>
      </w:r>
    </w:p>
  </w:endnote>
  <w:endnote w:type="continuationSeparator" w:id="0">
    <w:p w14:paraId="5D26D7D1" w14:textId="77777777" w:rsidR="00717BBA" w:rsidRDefault="00717BBA"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59DB4EFA"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D71C12F"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8C42" w14:textId="77777777" w:rsidR="00717BBA" w:rsidRDefault="00717BBA" w:rsidP="007E7A5E">
      <w:r>
        <w:separator/>
      </w:r>
    </w:p>
  </w:footnote>
  <w:footnote w:type="continuationSeparator" w:id="0">
    <w:p w14:paraId="74DE0FBA" w14:textId="77777777" w:rsidR="00717BBA" w:rsidRDefault="00717BBA"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2E6C9F"/>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6C9F"/>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17BBA"/>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B7B7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2E4C"/>
  <w15:docId w15:val="{7F83E8C6-CFB7-4DFC-BC25-93D72D76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3</TotalTime>
  <Pages>10</Pages>
  <Words>5042</Words>
  <Characters>28743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2025-08-15T04:46:00Z</dcterms:created>
  <dcterms:modified xsi:type="dcterms:W3CDTF">2025-08-15T04:49:00Z</dcterms:modified>
</cp:coreProperties>
</file>