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E5135" w14:textId="217EA1C8" w:rsidR="00593ECC" w:rsidRPr="00593ECC" w:rsidRDefault="008276D6" w:rsidP="00896E9D">
      <w:pPr>
        <w:pStyle w:val="Heading1"/>
        <w:rPr>
          <w:sz w:val="32"/>
        </w:rPr>
      </w:pPr>
      <w:r>
        <w:rPr>
          <w:sz w:val="32"/>
        </w:rPr>
        <w:t>03/08/2003</w:t>
      </w:r>
    </w:p>
    <w:p w14:paraId="765E2223" w14:textId="77777777" w:rsidR="00593ECC" w:rsidRPr="00593ECC" w:rsidRDefault="00593ECC" w:rsidP="00896E9D">
      <w:pPr>
        <w:pStyle w:val="Heading1"/>
        <w:rPr>
          <w:sz w:val="36"/>
        </w:rPr>
      </w:pPr>
      <w:r w:rsidRPr="00593ECC">
        <w:rPr>
          <w:sz w:val="36"/>
        </w:rPr>
        <w:t>IWDM Study Library</w:t>
      </w:r>
    </w:p>
    <w:p w14:paraId="14508849" w14:textId="0C9E3897" w:rsidR="003345CC" w:rsidRPr="00896E9D" w:rsidRDefault="008276D6" w:rsidP="00896E9D">
      <w:pPr>
        <w:pStyle w:val="Heading1"/>
        <w:spacing w:before="360" w:after="120"/>
        <w:contextualSpacing w:val="0"/>
        <w:rPr>
          <w:sz w:val="24"/>
        </w:rPr>
      </w:pPr>
      <w:r>
        <w:rPr>
          <w:sz w:val="44"/>
        </w:rPr>
        <w:t>Brothers’ Session Pt 3</w:t>
      </w:r>
      <w:r>
        <w:rPr>
          <w:sz w:val="44"/>
        </w:rPr>
        <w:br/>
        <w:t>Chicago IL</w:t>
      </w:r>
      <w:r w:rsidR="00BD4376" w:rsidRPr="007E7A5E">
        <w:br/>
      </w:r>
    </w:p>
    <w:p w14:paraId="70891DD3" w14:textId="77777777" w:rsidR="003345CC" w:rsidRPr="007E7A5E" w:rsidRDefault="003345CC" w:rsidP="00896E9D">
      <w:pPr>
        <w:pStyle w:val="Heading3"/>
      </w:pPr>
      <w:r w:rsidRPr="007E7A5E">
        <w:t>By Imam W. Deen Mohammed</w:t>
      </w:r>
    </w:p>
    <w:p w14:paraId="46F5E914" w14:textId="77777777" w:rsidR="008276D6" w:rsidRDefault="008276D6" w:rsidP="008276D6">
      <w:pPr>
        <w:jc w:val="both"/>
      </w:pPr>
      <w:r>
        <w:t>Imam WD Mohammed:</w:t>
      </w:r>
    </w:p>
    <w:p w14:paraId="62FB88BE" w14:textId="77777777" w:rsidR="008276D6" w:rsidRDefault="008276D6" w:rsidP="008276D6">
      <w:pPr>
        <w:jc w:val="both"/>
      </w:pPr>
      <w:r>
        <w:t xml:space="preserve">And make a paradise for yourself or garden of paradise for yourself on my planet that I created. </w:t>
      </w:r>
      <w:proofErr w:type="gramStart"/>
      <w:r>
        <w:t>So</w:t>
      </w:r>
      <w:proofErr w:type="gramEnd"/>
      <w:r>
        <w:t xml:space="preserve"> man was made to engage this material world as a man will engage his wife, as a husband will engage his wife. You engage your wife for her pleasure and your pleasure, for her future and your future. And look how you are reproduced. The human being is reproduced male and female. If you'll let your intellect that G-d created and your heart that G-d created to engage the external world of material things and engage it. You get engaged and then you get married, right? </w:t>
      </w:r>
      <w:proofErr w:type="gramStart"/>
      <w:r>
        <w:t>So</w:t>
      </w:r>
      <w:proofErr w:type="gramEnd"/>
      <w:r>
        <w:t xml:space="preserve"> if you engage in this material world with your interest, with your mental intellectual interest and with your heart, caring with your heart like you engage a woman that you love. And you give her attention, give this world attention like you give the woman you love attention, this world is going to give you products.</w:t>
      </w:r>
    </w:p>
    <w:p w14:paraId="66B9D11D" w14:textId="77777777" w:rsidR="008276D6" w:rsidRDefault="008276D6" w:rsidP="008276D6">
      <w:pPr>
        <w:jc w:val="both"/>
      </w:pPr>
      <w:r>
        <w:t xml:space="preserve">This world will be reproduced and your children that will come from you will also be affected by the world. They will be enriched by the influence that you have </w:t>
      </w:r>
      <w:proofErr w:type="gramStart"/>
      <w:r>
        <w:t>opened up</w:t>
      </w:r>
      <w:proofErr w:type="gramEnd"/>
      <w:r>
        <w:t xml:space="preserve"> to them from the world. And the world will be feeding </w:t>
      </w:r>
      <w:proofErr w:type="gramStart"/>
      <w:r>
        <w:t>them</w:t>
      </w:r>
      <w:proofErr w:type="gramEnd"/>
      <w:r>
        <w:t xml:space="preserve"> and it'll be just like male and female reproduced again. The world reproduced better outside and you, your children will be reproduced better outside because of the meeting together of the two, the male and the female, the counterparts, spirit and matter, man's spirit and matter. See? </w:t>
      </w:r>
      <w:proofErr w:type="gramStart"/>
      <w:r>
        <w:t>So</w:t>
      </w:r>
      <w:proofErr w:type="gramEnd"/>
      <w:r>
        <w:t xml:space="preserve"> when G-d's talking about He created you and He created for you your mate, this goes over the head of most of the people. He's not talking about just a woman. He's saying that He created the universe, the material world to be your woman. And He created your man spirit to get into it. Put your spirit into her and she'll produce for you beautiful children and you will beautify her. Isn't that what happened? Yes. A man that cares about his woman. She begins to look better too, doesn't she? Yes. The two beautify each other. Then He made the woman so that the man would not be alone. </w:t>
      </w:r>
      <w:proofErr w:type="gramStart"/>
      <w:r>
        <w:t>So</w:t>
      </w:r>
      <w:proofErr w:type="gramEnd"/>
      <w:r>
        <w:t xml:space="preserve"> if you don't have any industry to engage your energy and your intelligence, you are lonesome. You </w:t>
      </w:r>
      <w:proofErr w:type="gramStart"/>
      <w:r>
        <w:t>all are</w:t>
      </w:r>
      <w:proofErr w:type="gramEnd"/>
      <w:r>
        <w:t xml:space="preserve"> </w:t>
      </w:r>
      <w:proofErr w:type="gramStart"/>
      <w:r>
        <w:t>miserable</w:t>
      </w:r>
      <w:proofErr w:type="gramEnd"/>
      <w:r>
        <w:t xml:space="preserve"> and you don't know your nature. If you'll just force yourself to get back to the man life. The man life is not laying in the bed with a woman hugging and kissing her and having a few, what you call it, blissful seconds of excitement.</w:t>
      </w:r>
    </w:p>
    <w:p w14:paraId="01983B8D" w14:textId="77777777" w:rsidR="008276D6" w:rsidRDefault="008276D6" w:rsidP="008276D6">
      <w:pPr>
        <w:jc w:val="both"/>
      </w:pPr>
      <w:r>
        <w:t xml:space="preserve">And then laying up there idle, waiting on nature to build up again to have a few more seconds of blissful excitement. Look, that's what you call dissipating. That's dissipating. If you'll go out there and engage your real woman, your biggest woman, the material universe, you'll become a white man in black skin. You'll become the boss. Alright? And my soul is just crying. I have Elijah's hopes and fire in </w:t>
      </w:r>
      <w:proofErr w:type="gramStart"/>
      <w:r>
        <w:t>me</w:t>
      </w:r>
      <w:proofErr w:type="gramEnd"/>
      <w:r>
        <w:t xml:space="preserve"> and I have whatever was before him and I have my own. My soul is just crying for us to be Adam again and have faith in our own creation. Not just </w:t>
      </w:r>
      <w:r>
        <w:lastRenderedPageBreak/>
        <w:t>faith in G-d. Have faith in your own creation. Don't you know faith in Muhammad means faith in your own creation?</w:t>
      </w:r>
    </w:p>
    <w:p w14:paraId="483146EC" w14:textId="3834D3CF" w:rsidR="008276D6" w:rsidRDefault="008276D6" w:rsidP="008276D6">
      <w:pPr>
        <w:jc w:val="both"/>
      </w:pPr>
      <w:r>
        <w:t xml:space="preserve">G-d shows that before He spoke to Muhammad, Muhammad already was good enough for G-d as a human being. He was a decent upright man, good enough for G-d as a human being. G-d didn't </w:t>
      </w:r>
      <w:proofErr w:type="gramStart"/>
      <w:r>
        <w:t>revealed</w:t>
      </w:r>
      <w:proofErr w:type="gramEnd"/>
      <w:r>
        <w:t xml:space="preserve"> to him to make him a better human. G-d revealed him to give him the knowledge he needed to guide a new world. He was already a human satisfying G-d. </w:t>
      </w:r>
      <w:proofErr w:type="gramStart"/>
      <w:r>
        <w:t>So</w:t>
      </w:r>
      <w:proofErr w:type="gramEnd"/>
      <w:r>
        <w:t xml:space="preserve"> brothers, you </w:t>
      </w:r>
      <w:proofErr w:type="gramStart"/>
      <w:r>
        <w:t>have to</w:t>
      </w:r>
      <w:proofErr w:type="gramEnd"/>
      <w:r>
        <w:t xml:space="preserve"> have faith in your own nature. </w:t>
      </w:r>
      <w:proofErr w:type="gramStart"/>
      <w:r>
        <w:t>So</w:t>
      </w:r>
      <w:proofErr w:type="gramEnd"/>
      <w:r>
        <w:t xml:space="preserve"> G-d says, believe in G-d, believe in G-d and believe in His messenger. When G-d says for you to believe in Muhammad the Messenger of G-d, He's saying to you believe in yourself. You and your original creation, in the best that I have created you, you can be trusted, you'll be truthful, you'll be </w:t>
      </w:r>
      <w:proofErr w:type="gramStart"/>
      <w:r>
        <w:t>honest</w:t>
      </w:r>
      <w:proofErr w:type="gramEnd"/>
      <w:r>
        <w:t xml:space="preserve"> and I will love you and I will embrace you and I will give you of My own spirit. And I'll even teach you myself if I </w:t>
      </w:r>
      <w:proofErr w:type="gramStart"/>
      <w:r>
        <w:t>have to</w:t>
      </w:r>
      <w:proofErr w:type="gramEnd"/>
      <w:r>
        <w:t xml:space="preserve">. Just trust yourself. Not </w:t>
      </w:r>
      <w:r>
        <w:t>individually but</w:t>
      </w:r>
      <w:r>
        <w:t xml:space="preserve"> trust what G-d made us to be and believe that He can bring that out on one of us. And then follow that one. Thank you. Peace be unto you. </w:t>
      </w:r>
      <w:proofErr w:type="spellStart"/>
      <w:r>
        <w:t>Asalaam</w:t>
      </w:r>
      <w:proofErr w:type="spellEnd"/>
      <w:r>
        <w:t xml:space="preserve"> Alaikum. Thank you.</w:t>
      </w:r>
    </w:p>
    <w:p w14:paraId="257A9624" w14:textId="77777777" w:rsidR="008276D6" w:rsidRDefault="008276D6" w:rsidP="008276D6">
      <w:pPr>
        <w:jc w:val="both"/>
      </w:pPr>
      <w:r>
        <w:t xml:space="preserve">Praise be to Allah. I'll accept the questions. You got to write it. Yes. And write it big. I don't have my glasses. Print the questions please. Yeah, just write it twice the normal size. Just make it twice the normal size and I can see it. I can read most of the paper, but the fine print like that, I </w:t>
      </w:r>
      <w:proofErr w:type="gramStart"/>
      <w:r>
        <w:t>have to</w:t>
      </w:r>
      <w:proofErr w:type="gramEnd"/>
      <w:r>
        <w:t xml:space="preserve"> squinch a little bit. </w:t>
      </w:r>
      <w:proofErr w:type="gramStart"/>
      <w:r>
        <w:t>So</w:t>
      </w:r>
      <w:proofErr w:type="gramEnd"/>
      <w:r>
        <w:t xml:space="preserve"> make it bigger than normal. Type about twice that size of normal type. Praise be to Allah. Happy to be here with you.</w:t>
      </w:r>
    </w:p>
    <w:p w14:paraId="6ADEB02D" w14:textId="77777777" w:rsidR="008276D6" w:rsidRDefault="008276D6" w:rsidP="008276D6">
      <w:pPr>
        <w:jc w:val="both"/>
      </w:pPr>
      <w:r>
        <w:t xml:space="preserve">I've </w:t>
      </w:r>
      <w:proofErr w:type="gramStart"/>
      <w:r>
        <w:t>asked that</w:t>
      </w:r>
      <w:proofErr w:type="gramEnd"/>
      <w:r>
        <w:t xml:space="preserve"> that they go through '</w:t>
      </w:r>
      <w:proofErr w:type="spellStart"/>
      <w:r>
        <w:t>em</w:t>
      </w:r>
      <w:proofErr w:type="spellEnd"/>
      <w:r>
        <w:t xml:space="preserve"> because sometimes the same. I had another bottle of water. It's down here. I think I </w:t>
      </w:r>
      <w:proofErr w:type="gramStart"/>
      <w:r>
        <w:t>put</w:t>
      </w:r>
      <w:proofErr w:type="gramEnd"/>
      <w:r>
        <w:t xml:space="preserve"> it down here. Is it down there? It might be over there. I </w:t>
      </w:r>
      <w:proofErr w:type="gramStart"/>
      <w:r>
        <w:t>don't</w:t>
      </w:r>
      <w:proofErr w:type="gramEnd"/>
      <w:r>
        <w:t xml:space="preserve"> see it. I </w:t>
      </w:r>
      <w:proofErr w:type="gramStart"/>
      <w:r>
        <w:t>don't</w:t>
      </w:r>
      <w:proofErr w:type="gramEnd"/>
      <w:r>
        <w:t xml:space="preserve"> see it. Yes. I asked that the questions be selected for me to answer because sometimes the same question is asked by more than one person. </w:t>
      </w:r>
      <w:proofErr w:type="gramStart"/>
      <w:r>
        <w:t>So</w:t>
      </w:r>
      <w:proofErr w:type="gramEnd"/>
      <w:r>
        <w:t xml:space="preserve"> to save time I have them going through '</w:t>
      </w:r>
      <w:proofErr w:type="spellStart"/>
      <w:r>
        <w:t>em</w:t>
      </w:r>
      <w:proofErr w:type="spellEnd"/>
      <w:r>
        <w:t xml:space="preserve"> so we don't waste a lot of time.</w:t>
      </w:r>
    </w:p>
    <w:p w14:paraId="7C19AB06" w14:textId="77777777" w:rsidR="008276D6" w:rsidRDefault="008276D6" w:rsidP="008276D6">
      <w:pPr>
        <w:jc w:val="both"/>
      </w:pPr>
      <w:r>
        <w:t xml:space="preserve">Yes. This is on the mind of a lot of believers. I was asked this before I came here today. I was asked this also at the </w:t>
      </w:r>
      <w:proofErr w:type="gramStart"/>
      <w:r>
        <w:t>sisters</w:t>
      </w:r>
      <w:proofErr w:type="gramEnd"/>
      <w:r>
        <w:t xml:space="preserve"> meeting. How can we build a Masjid for Chicago? We are making </w:t>
      </w:r>
      <w:proofErr w:type="gramStart"/>
      <w:r>
        <w:t>progress</w:t>
      </w:r>
      <w:proofErr w:type="gramEnd"/>
      <w:r>
        <w:t xml:space="preserve"> and we do have a developer, I mean director of housing development from Durham, North Carolina, African American. But he works with the government there with the local government and they work in beautiful harmony with one another. And they do projects outside of Carolina. They are doing one now in Gary, Indiana. And they have this special interest in us. I'd rather go with people who like us and who have a special interest in </w:t>
      </w:r>
      <w:proofErr w:type="gramStart"/>
      <w:r>
        <w:t>us</w:t>
      </w:r>
      <w:proofErr w:type="gramEnd"/>
      <w:r>
        <w:t xml:space="preserve"> that's not just a money project or political interest. </w:t>
      </w:r>
      <w:proofErr w:type="gramStart"/>
      <w:r>
        <w:t>So</w:t>
      </w:r>
      <w:proofErr w:type="gramEnd"/>
      <w:r>
        <w:t xml:space="preserve"> I go along with the people I know that like us firstly, they </w:t>
      </w:r>
      <w:proofErr w:type="gramStart"/>
      <w:r>
        <w:t>have to</w:t>
      </w:r>
      <w:proofErr w:type="gramEnd"/>
      <w:r>
        <w:t xml:space="preserve"> really like what we are doing.</w:t>
      </w:r>
    </w:p>
    <w:p w14:paraId="7FC30EF8" w14:textId="77777777" w:rsidR="008276D6" w:rsidRDefault="008276D6" w:rsidP="008276D6">
      <w:pPr>
        <w:jc w:val="both"/>
      </w:pPr>
      <w:proofErr w:type="gramStart"/>
      <w:r>
        <w:t>So</w:t>
      </w:r>
      <w:proofErr w:type="gramEnd"/>
      <w:r>
        <w:t xml:space="preserve"> this housing director really likes what we are </w:t>
      </w:r>
      <w:proofErr w:type="gramStart"/>
      <w:r>
        <w:t>doing</w:t>
      </w:r>
      <w:proofErr w:type="gramEnd"/>
      <w:r>
        <w:t xml:space="preserve"> and he has been here to speak to the city of Markham and I have met with the city of East </w:t>
      </w:r>
      <w:proofErr w:type="spellStart"/>
      <w:r>
        <w:t>Hazelcrest</w:t>
      </w:r>
      <w:proofErr w:type="spellEnd"/>
      <w:r>
        <w:t xml:space="preserve"> along with the mayor and his housing director who's a white woman. She's a woman. And we do have things going. They'll be starting to move. I'm told that they have a developer that once we get the land, we </w:t>
      </w:r>
      <w:proofErr w:type="gramStart"/>
      <w:r>
        <w:t>have to</w:t>
      </w:r>
      <w:proofErr w:type="gramEnd"/>
      <w:r>
        <w:t xml:space="preserve"> secure the land. Once we secure the land, they have a developer who will build the facilities on the land and will put the sign up showing the housing, we'll tell them what we want. They'll be answering our </w:t>
      </w:r>
      <w:proofErr w:type="gramStart"/>
      <w:r>
        <w:t>needs</w:t>
      </w:r>
      <w:proofErr w:type="gramEnd"/>
      <w:r>
        <w:t xml:space="preserve"> and we will give them the housing plans and everything. Or they will come up with the housing plan according to our own specifications or interests and put it on billboards, display it and have people come on site and look at the houses.</w:t>
      </w:r>
    </w:p>
    <w:p w14:paraId="792241CB" w14:textId="77777777" w:rsidR="008276D6" w:rsidRDefault="008276D6" w:rsidP="008276D6">
      <w:pPr>
        <w:jc w:val="both"/>
      </w:pPr>
      <w:r>
        <w:lastRenderedPageBreak/>
        <w:t xml:space="preserve">And if they want one of those </w:t>
      </w:r>
      <w:proofErr w:type="gramStart"/>
      <w:r>
        <w:t>houses</w:t>
      </w:r>
      <w:proofErr w:type="gramEnd"/>
      <w:r>
        <w:t xml:space="preserve"> say they'll even put up one of the houses, one or two of the houses. They'll help the people </w:t>
      </w:r>
      <w:proofErr w:type="gramStart"/>
      <w:r>
        <w:t>make arrangements</w:t>
      </w:r>
      <w:proofErr w:type="gramEnd"/>
      <w:r>
        <w:t xml:space="preserve"> for the financial institution. And as soon as the financial institution </w:t>
      </w:r>
      <w:proofErr w:type="gramStart"/>
      <w:r>
        <w:t>accept</w:t>
      </w:r>
      <w:proofErr w:type="gramEnd"/>
      <w:r>
        <w:t xml:space="preserve"> their application for the mortgage or loan, we would get our money before any house is built up. That's what they tell us. You all told me the same thing. Yes. And they tell me that we know a lot of your people are going </w:t>
      </w:r>
      <w:proofErr w:type="gramStart"/>
      <w:r>
        <w:t>want</w:t>
      </w:r>
      <w:proofErr w:type="gramEnd"/>
      <w:r>
        <w:t xml:space="preserve"> to move in the area when they know you </w:t>
      </w:r>
      <w:proofErr w:type="gramStart"/>
      <w:r>
        <w:t>building</w:t>
      </w:r>
      <w:proofErr w:type="gramEnd"/>
      <w:r>
        <w:t xml:space="preserve"> a project like that. He said, but even people in your area that are not with you will perhaps want to have homes in the area. He said the money that you'll get from the housing that you don't have to put up one penny for. The money you get from it will be enough to do the not-for-profit facilities like a social center, school, number one. School, masala in the school until we get more money.</w:t>
      </w:r>
    </w:p>
    <w:p w14:paraId="3242F2C5" w14:textId="22C12F29" w:rsidR="008276D6" w:rsidRDefault="008276D6" w:rsidP="008276D6">
      <w:pPr>
        <w:jc w:val="both"/>
      </w:pPr>
      <w:r>
        <w:t xml:space="preserve">And then we'll have an independent Masjid, build a separate place for Jumu'ah. But until then we'll just have a nice masala, like a Mosque inside the school somewhere. I was thinking maybe in the center of it, design it so it </w:t>
      </w:r>
      <w:proofErr w:type="gramStart"/>
      <w:r>
        <w:t>go</w:t>
      </w:r>
      <w:proofErr w:type="gramEnd"/>
      <w:r>
        <w:t xml:space="preserve"> right in the center of </w:t>
      </w:r>
      <w:proofErr w:type="gramStart"/>
      <w:r>
        <w:t>it in</w:t>
      </w:r>
      <w:proofErr w:type="gramEnd"/>
      <w:r>
        <w:t xml:space="preserve"> or</w:t>
      </w:r>
      <w:r>
        <w:t xml:space="preserve"> </w:t>
      </w:r>
      <w:r>
        <w:t xml:space="preserve">we have quick access to it from all directions in the facility. And right in the center of the school will be a dome which will give a Mosque appearance, a dome or African style or Middle Eastern style dome or African style roof with the minaret like things, four corners. And maybe even a minaret on the side of the school building to make the whole school building look like a Masjid in the distance. But it would </w:t>
      </w:r>
      <w:proofErr w:type="gramStart"/>
      <w:r>
        <w:t>actually be</w:t>
      </w:r>
      <w:proofErr w:type="gramEnd"/>
      <w:r>
        <w:t xml:space="preserve"> a school where we can accommodate our Masjid needs.</w:t>
      </w:r>
    </w:p>
    <w:p w14:paraId="4D684A4E" w14:textId="77777777" w:rsidR="008276D6" w:rsidRDefault="008276D6" w:rsidP="008276D6">
      <w:pPr>
        <w:jc w:val="both"/>
      </w:pPr>
      <w:r>
        <w:t xml:space="preserve">We've been told and I believe that all that can be done with the income from </w:t>
      </w:r>
      <w:proofErr w:type="gramStart"/>
      <w:r>
        <w:t>the housing</w:t>
      </w:r>
      <w:proofErr w:type="gramEnd"/>
      <w:r>
        <w:t xml:space="preserve"> when the houses are sold. We won't be landlords, they won't be renting to us, they'll be owning the homes. Okay. So don't worry, I think this will be taken care of and we are not waiting for that only. We are looking at facilities that we can possibly use. As soon as the weather </w:t>
      </w:r>
      <w:proofErr w:type="gramStart"/>
      <w:r>
        <w:t>break</w:t>
      </w:r>
      <w:proofErr w:type="gramEnd"/>
      <w:r>
        <w:t xml:space="preserve">, we </w:t>
      </w:r>
      <w:proofErr w:type="gramStart"/>
      <w:r>
        <w:t>going</w:t>
      </w:r>
      <w:proofErr w:type="gramEnd"/>
      <w:r>
        <w:t xml:space="preserve"> back </w:t>
      </w:r>
      <w:proofErr w:type="gramStart"/>
      <w:r>
        <w:t>on</w:t>
      </w:r>
      <w:proofErr w:type="gramEnd"/>
      <w:r>
        <w:t xml:space="preserve"> the land under the tent and every week, every Sunday I'll have address, the public address on the property there as soon as the weather </w:t>
      </w:r>
      <w:proofErr w:type="gramStart"/>
      <w:r>
        <w:t>break</w:t>
      </w:r>
      <w:proofErr w:type="gramEnd"/>
      <w:r>
        <w:t xml:space="preserve">. But until the weather breaks, I'm looking at the possibility of using some other facility, even if we </w:t>
      </w:r>
      <w:proofErr w:type="gramStart"/>
      <w:r>
        <w:t>have to</w:t>
      </w:r>
      <w:proofErr w:type="gramEnd"/>
      <w:r>
        <w:t xml:space="preserve"> rent. Because I believe if we didn't get a penny, wouldn't it be better to have people coming and you all having to come and me addressing the public concerns, community concerns and informing the minds of people so they can be better informed and better prepared to survive and progress in this world.</w:t>
      </w:r>
    </w:p>
    <w:p w14:paraId="34F76AE7" w14:textId="0189F836" w:rsidR="008276D6" w:rsidRDefault="008276D6" w:rsidP="008276D6">
      <w:pPr>
        <w:jc w:val="both"/>
      </w:pPr>
      <w:r>
        <w:t xml:space="preserve">Wouldn't that be better even if you don't make a penny, if all the collection </w:t>
      </w:r>
      <w:proofErr w:type="gramStart"/>
      <w:r>
        <w:t>has to</w:t>
      </w:r>
      <w:proofErr w:type="gramEnd"/>
      <w:r>
        <w:t xml:space="preserve"> go pay the rent for the facility, that's better than not having anything except a few of these troubled and sleeping and dead and evil leaders. </w:t>
      </w:r>
      <w:proofErr w:type="gramStart"/>
      <w:r>
        <w:t xml:space="preserve">All </w:t>
      </w:r>
      <w:proofErr w:type="spellStart"/>
      <w:r>
        <w:t>of'em</w:t>
      </w:r>
      <w:proofErr w:type="spellEnd"/>
      <w:proofErr w:type="gramEnd"/>
      <w:r>
        <w:t xml:space="preserve"> </w:t>
      </w:r>
      <w:proofErr w:type="spellStart"/>
      <w:r>
        <w:t>ain't</w:t>
      </w:r>
      <w:proofErr w:type="spellEnd"/>
      <w:r>
        <w:t xml:space="preserve"> bad, but the ones that are good, they just idle, they </w:t>
      </w:r>
      <w:proofErr w:type="gramStart"/>
      <w:r>
        <w:t>not do</w:t>
      </w:r>
      <w:proofErr w:type="gramEnd"/>
      <w:r>
        <w:t xml:space="preserve"> anything or they </w:t>
      </w:r>
      <w:proofErr w:type="gramStart"/>
      <w:r>
        <w:t>tied</w:t>
      </w:r>
      <w:proofErr w:type="gramEnd"/>
      <w:r>
        <w:t xml:space="preserve"> up in confusion. And we don't need </w:t>
      </w:r>
      <w:proofErr w:type="gramStart"/>
      <w:r>
        <w:t>that</w:t>
      </w:r>
      <w:proofErr w:type="gramEnd"/>
      <w:r>
        <w:t xml:space="preserve"> and we don't need to be in disunity. And I don't think any one of you all can bring everybody together, but your support for me will enable me to bring everybody together </w:t>
      </w:r>
      <w:r>
        <w:t>in Salaat</w:t>
      </w:r>
      <w:r>
        <w:t xml:space="preserve">. And we'll have all the Masjids working in harmony. They're making progress though. The Masjids, about four in this area, they're making progress, they're working in better harmony and everything. The spirit is getting much better. But </w:t>
      </w:r>
      <w:proofErr w:type="gramStart"/>
      <w:r>
        <w:t>still</w:t>
      </w:r>
      <w:proofErr w:type="gramEnd"/>
      <w:r>
        <w:t xml:space="preserve"> that doesn't do enough.</w:t>
      </w:r>
    </w:p>
    <w:p w14:paraId="12CCEE39" w14:textId="77777777" w:rsidR="008276D6" w:rsidRDefault="008276D6" w:rsidP="008276D6">
      <w:pPr>
        <w:jc w:val="both"/>
      </w:pPr>
      <w:r>
        <w:t xml:space="preserve">It can't do what my presence will do because of your faith in me. </w:t>
      </w:r>
      <w:proofErr w:type="gramStart"/>
      <w:r>
        <w:t>So</w:t>
      </w:r>
      <w:proofErr w:type="gramEnd"/>
      <w:r>
        <w:t xml:space="preserve"> my presence is needed in the area. Wherever I am, I should have a </w:t>
      </w:r>
      <w:proofErr w:type="gramStart"/>
      <w:r>
        <w:t>residence</w:t>
      </w:r>
      <w:proofErr w:type="gramEnd"/>
      <w:r>
        <w:t xml:space="preserve"> and it will help so much more. Help the community so much more. And believe me, we don't have to fish when people hear about what I'm saying, they'll come on their own. Yes, they'll come on their own. Many of them will come on their own. Alright? Okay. Okay.</w:t>
      </w:r>
    </w:p>
    <w:p w14:paraId="5ADBAD10" w14:textId="77777777" w:rsidR="008276D6" w:rsidRDefault="008276D6" w:rsidP="008276D6">
      <w:pPr>
        <w:jc w:val="both"/>
      </w:pPr>
      <w:r>
        <w:lastRenderedPageBreak/>
        <w:t>Yes. The community must plan this. What could be done to help young men with technical skills who want to work in the community?</w:t>
      </w:r>
    </w:p>
    <w:p w14:paraId="388B2D08" w14:textId="77777777" w:rsidR="008276D6" w:rsidRDefault="008276D6" w:rsidP="008276D6">
      <w:pPr>
        <w:jc w:val="both"/>
      </w:pPr>
      <w:r>
        <w:t xml:space="preserve">If we have a business like </w:t>
      </w:r>
      <w:proofErr w:type="gramStart"/>
      <w:r>
        <w:t>the meat</w:t>
      </w:r>
      <w:proofErr w:type="gramEnd"/>
      <w:r>
        <w:t xml:space="preserve"> processing, we've already said the city will give you money to train poor people to survive with a job. If you can train them, city will offer you money for that. They'll help pay for that training. But we intend to do that at our facility, but that's not enough. </w:t>
      </w:r>
      <w:proofErr w:type="gramStart"/>
      <w:r>
        <w:t>So</w:t>
      </w:r>
      <w:proofErr w:type="gramEnd"/>
      <w:r>
        <w:t xml:space="preserve"> what we should do is just have every employer aware that we do need to accommodate youngsters who need job </w:t>
      </w:r>
      <w:proofErr w:type="gramStart"/>
      <w:r>
        <w:t>training,</w:t>
      </w:r>
      <w:proofErr w:type="gramEnd"/>
      <w:r>
        <w:t xml:space="preserve"> training on the job so they can become more employable or employable. </w:t>
      </w:r>
      <w:proofErr w:type="gramStart"/>
      <w:r>
        <w:t>So</w:t>
      </w:r>
      <w:proofErr w:type="gramEnd"/>
      <w:r>
        <w:t xml:space="preserve"> we are working on that too. But if you are interested, you should stay in touch with us. Or if you have an effort going, we pray Allah bless your effort and know that we are supporting your effort.</w:t>
      </w:r>
    </w:p>
    <w:p w14:paraId="4E4B6D2A" w14:textId="643553B8" w:rsidR="008276D6" w:rsidRDefault="008276D6" w:rsidP="008276D6">
      <w:pPr>
        <w:jc w:val="both"/>
      </w:pPr>
      <w:r>
        <w:t xml:space="preserve">Oh, one bow or two arrows, what is the meaning of the bow? Well, who knows? I'm going to give you my answer to it. Now. String usually represents spirit. The string usually represents spirit. Spirit in </w:t>
      </w:r>
      <w:proofErr w:type="gramStart"/>
      <w:r>
        <w:t>the life</w:t>
      </w:r>
      <w:proofErr w:type="gramEnd"/>
      <w:r>
        <w:t xml:space="preserve">. The string, the bow holds the string, doesn't it? And the bow is more massive or got more meat or more body than the string, right? </w:t>
      </w:r>
      <w:proofErr w:type="gramStart"/>
      <w:r>
        <w:t>So</w:t>
      </w:r>
      <w:proofErr w:type="gramEnd"/>
      <w:r>
        <w:t xml:space="preserve"> imagine your whole body being the bow, your whole body being </w:t>
      </w:r>
      <w:r>
        <w:t>the</w:t>
      </w:r>
      <w:r>
        <w:t xml:space="preserve"> bow. And the string is your spirit. The string is your spirit. And you are </w:t>
      </w:r>
      <w:proofErr w:type="gramStart"/>
      <w:r>
        <w:t>straining</w:t>
      </w:r>
      <w:proofErr w:type="gramEnd"/>
      <w:r>
        <w:t xml:space="preserve"> and</w:t>
      </w:r>
      <w:r>
        <w:t xml:space="preserve"> you</w:t>
      </w:r>
      <w:r>
        <w:t xml:space="preserve"> take your hand and you strain your body, right?</w:t>
      </w:r>
    </w:p>
    <w:p w14:paraId="3EA7B541" w14:textId="77777777" w:rsidR="008276D6" w:rsidRDefault="008276D6" w:rsidP="008276D6">
      <w:pPr>
        <w:jc w:val="both"/>
      </w:pPr>
      <w:r>
        <w:t xml:space="preserve">And straining your body, put tension on the spirit. And then you </w:t>
      </w:r>
      <w:proofErr w:type="gramStart"/>
      <w:r>
        <w:t>got</w:t>
      </w:r>
      <w:proofErr w:type="gramEnd"/>
      <w:r>
        <w:t xml:space="preserve"> an arrow in there that you're going to fire with the power of your body and the tension on your spirit. That's the way I see it. And that body, the body, when you put the body to work, you put the body to work, you </w:t>
      </w:r>
      <w:proofErr w:type="gramStart"/>
      <w:r>
        <w:t>working</w:t>
      </w:r>
      <w:proofErr w:type="gramEnd"/>
      <w:r>
        <w:t xml:space="preserve"> your body, your body is force, is a material force, material energy, supplying the material energy to do material things, to handle material things to do work. Your body is supporting that. So really your body, isn't your body the body of energy that supports your work efforts? And if your body and your spirit </w:t>
      </w:r>
      <w:proofErr w:type="gramStart"/>
      <w:r>
        <w:t>doesn't</w:t>
      </w:r>
      <w:proofErr w:type="gramEnd"/>
      <w:r>
        <w:t xml:space="preserve"> work together, won't your purpose be misdirected or maybe not even known? When you put the spirit and your body together and they work together like a primitive man with a bow and he pulls </w:t>
      </w:r>
      <w:proofErr w:type="gramStart"/>
      <w:r>
        <w:t>it, and</w:t>
      </w:r>
      <w:proofErr w:type="gramEnd"/>
      <w:r>
        <w:t xml:space="preserve"> look what the Bible says.</w:t>
      </w:r>
    </w:p>
    <w:p w14:paraId="42E16604" w14:textId="77777777" w:rsidR="008276D6" w:rsidRDefault="008276D6" w:rsidP="008276D6">
      <w:pPr>
        <w:jc w:val="both"/>
      </w:pPr>
      <w:r>
        <w:t xml:space="preserve">And Joseph was a bow by a well. That's what the Bible says about Joseph. Say Joseph is a bow by a well. The bow you know is the strongest force in that arrow, that bow that has the string on it. The bow is the strongest. That's where the power </w:t>
      </w:r>
      <w:proofErr w:type="gramStart"/>
      <w:r>
        <w:t>come</w:t>
      </w:r>
      <w:proofErr w:type="gramEnd"/>
      <w:r>
        <w:t xml:space="preserve"> from. Power comes from the bow and naturally from the arm putting stress on the bow and the string becomes very tense. And then it fires the arrow. Joseph is a bow by a well. Now the well is water, right? But the scripture, scripture connects us with myth, reality, but also with myth, which is reality disguised. It connects us with reality. It also connects us with myth. </w:t>
      </w:r>
      <w:proofErr w:type="gramStart"/>
      <w:r>
        <w:t>So</w:t>
      </w:r>
      <w:proofErr w:type="gramEnd"/>
      <w:r>
        <w:t xml:space="preserve"> in myth, what was the bow in myth, ancient myth?</w:t>
      </w:r>
    </w:p>
    <w:p w14:paraId="5C137467" w14:textId="77777777" w:rsidR="008276D6" w:rsidRDefault="008276D6" w:rsidP="008276D6">
      <w:pPr>
        <w:jc w:val="both"/>
      </w:pPr>
      <w:r>
        <w:t xml:space="preserve">The bow is your own will. Your own will. The bow is your will. And if you put strain on your will with was a purpose, you have power coming from your will to reach your purpose. And your purpose </w:t>
      </w:r>
      <w:proofErr w:type="gramStart"/>
      <w:r>
        <w:t>is</w:t>
      </w:r>
      <w:proofErr w:type="gramEnd"/>
      <w:r>
        <w:t xml:space="preserve"> the arrow. And it has a target, right? It has a target. </w:t>
      </w:r>
      <w:proofErr w:type="gramStart"/>
      <w:r>
        <w:t>So</w:t>
      </w:r>
      <w:proofErr w:type="gramEnd"/>
      <w:r>
        <w:t xml:space="preserve"> for a psyche, psyche is a mythological </w:t>
      </w:r>
      <w:proofErr w:type="gramStart"/>
      <w:r>
        <w:t>figure</w:t>
      </w:r>
      <w:proofErr w:type="gramEnd"/>
      <w:r>
        <w:t xml:space="preserve"> and psyche has to do with water. Joseph is a bow by a well. The well represents not just water, but it represents water in a particular focus, round. The water comes up round, it's concentrated in a focus. You got the water in focus and a narrow focus like the eye. In fact, the wells in the Qur'an are called Ai, you who are familiar with the Arabic of the Qur'an saying and they dug 12 wells, but the wells are called the Ain, and Ain means </w:t>
      </w:r>
      <w:r>
        <w:lastRenderedPageBreak/>
        <w:t xml:space="preserve">eye, the wells. </w:t>
      </w:r>
      <w:proofErr w:type="gramStart"/>
      <w:r>
        <w:t>So</w:t>
      </w:r>
      <w:proofErr w:type="gramEnd"/>
      <w:r>
        <w:t xml:space="preserve"> eye doesn't only mean to the average speaking person, if you put in a certain language, well doesn't only mean water, it means eye. And the eyeball </w:t>
      </w:r>
      <w:proofErr w:type="gramStart"/>
      <w:r>
        <w:t>it's</w:t>
      </w:r>
      <w:proofErr w:type="gramEnd"/>
      <w:r>
        <w:t xml:space="preserve"> in water, isn't it? Water, it's in water. </w:t>
      </w:r>
      <w:proofErr w:type="gramStart"/>
      <w:r>
        <w:t>So</w:t>
      </w:r>
      <w:proofErr w:type="gramEnd"/>
      <w:r>
        <w:t xml:space="preserve"> it's the focus. </w:t>
      </w:r>
      <w:proofErr w:type="gramStart"/>
      <w:r>
        <w:t>So</w:t>
      </w:r>
      <w:proofErr w:type="gramEnd"/>
      <w:r>
        <w:t xml:space="preserve"> Joseph, Yusef, is a bow by </w:t>
      </w:r>
      <w:proofErr w:type="spellStart"/>
      <w:r>
        <w:t>well meaning</w:t>
      </w:r>
      <w:proofErr w:type="spellEnd"/>
      <w:r>
        <w:t xml:space="preserve"> that he is the potential in the sight, the potential in their mind, potential in the mind. By a well mean his interest is the well, the water. And water is the psyche, the psyche, the psyche.</w:t>
      </w:r>
    </w:p>
    <w:p w14:paraId="71658229" w14:textId="77777777" w:rsidR="008276D6" w:rsidRDefault="008276D6" w:rsidP="008276D6">
      <w:pPr>
        <w:jc w:val="both"/>
      </w:pPr>
      <w:r>
        <w:t xml:space="preserve">That part of the mind that can be awakened to see beyond the physical eye. That's the psyche. The psyche. He's a bow by the psyche, which means he's the power of the psyche, that's all. Joseph is the power of the psyche. And wasn't he able to see things others </w:t>
      </w:r>
      <w:proofErr w:type="gramStart"/>
      <w:r>
        <w:t>couldn't</w:t>
      </w:r>
      <w:proofErr w:type="gramEnd"/>
      <w:r>
        <w:t xml:space="preserve"> see? And in the </w:t>
      </w:r>
      <w:proofErr w:type="gramStart"/>
      <w:r>
        <w:t>prison</w:t>
      </w:r>
      <w:proofErr w:type="gramEnd"/>
      <w:r>
        <w:t xml:space="preserve"> he was able to interpret what was happening and they couldn't interpret. </w:t>
      </w:r>
      <w:proofErr w:type="gramStart"/>
      <w:r>
        <w:t>So</w:t>
      </w:r>
      <w:proofErr w:type="gramEnd"/>
      <w:r>
        <w:t xml:space="preserve"> he's the power of the psyche. And the bow represented, as I say, as my understanding, the bow represents his mortal body, the energy and power of his own mortal body. That when he puts strain on it to do things, you </w:t>
      </w:r>
      <w:proofErr w:type="gramStart"/>
      <w:r>
        <w:t>have to</w:t>
      </w:r>
      <w:proofErr w:type="gramEnd"/>
      <w:r>
        <w:t xml:space="preserve"> know this as Allah </w:t>
      </w:r>
      <w:proofErr w:type="gramStart"/>
      <w:r>
        <w:t>say</w:t>
      </w:r>
      <w:proofErr w:type="gramEnd"/>
      <w:r>
        <w:t xml:space="preserve">, "And strive hard." And </w:t>
      </w:r>
      <w:proofErr w:type="gramStart"/>
      <w:r>
        <w:t>again</w:t>
      </w:r>
      <w:proofErr w:type="gramEnd"/>
      <w:r>
        <w:t xml:space="preserve"> it says, "And as soon as you finish with one task, engage another." Engage another. </w:t>
      </w:r>
      <w:proofErr w:type="gramStart"/>
      <w:r>
        <w:t>So</w:t>
      </w:r>
      <w:proofErr w:type="gramEnd"/>
      <w:r>
        <w:t xml:space="preserve"> by working and using our strength and </w:t>
      </w:r>
      <w:proofErr w:type="gramStart"/>
      <w:r>
        <w:t>energies</w:t>
      </w:r>
      <w:proofErr w:type="gramEnd"/>
      <w:r>
        <w:t xml:space="preserve"> to do productive things, we strengthen the productive life.</w:t>
      </w:r>
    </w:p>
    <w:p w14:paraId="5E3F4A91" w14:textId="77777777" w:rsidR="008276D6" w:rsidRDefault="008276D6" w:rsidP="008276D6">
      <w:pPr>
        <w:jc w:val="both"/>
      </w:pPr>
      <w:r>
        <w:t xml:space="preserve">You strengthen it and you also strengthen the spirit for that. The spirit gets strong along with it. Willpower is behind it all. </w:t>
      </w:r>
      <w:proofErr w:type="gramStart"/>
      <w:r>
        <w:t>So</w:t>
      </w:r>
      <w:proofErr w:type="gramEnd"/>
      <w:r>
        <w:t xml:space="preserve"> the spirit gets drawn along with it and you can have enough energy to fire the purpose in your arrow and hit the target a long distance away. Hit the target. See? </w:t>
      </w:r>
      <w:proofErr w:type="gramStart"/>
      <w:r>
        <w:t>So</w:t>
      </w:r>
      <w:proofErr w:type="gramEnd"/>
      <w:r>
        <w:t xml:space="preserve"> this is all talking about the possibilities for </w:t>
      </w:r>
      <w:proofErr w:type="gramStart"/>
      <w:r>
        <w:t>ourselves</w:t>
      </w:r>
      <w:proofErr w:type="gramEnd"/>
      <w:r>
        <w:t xml:space="preserve">, possibility for </w:t>
      </w:r>
      <w:proofErr w:type="gramStart"/>
      <w:r>
        <w:t>ourselves</w:t>
      </w:r>
      <w:proofErr w:type="gramEnd"/>
      <w:r>
        <w:t xml:space="preserve"> to reach our destiny or to reach our purposes or our aims to have our ambitions realized, that's all. You </w:t>
      </w:r>
      <w:proofErr w:type="gramStart"/>
      <w:r>
        <w:t>have to</w:t>
      </w:r>
      <w:proofErr w:type="gramEnd"/>
      <w:r>
        <w:t xml:space="preserve"> exert yourself, exert yourself. And </w:t>
      </w:r>
      <w:proofErr w:type="gramStart"/>
      <w:r>
        <w:t>Joseph a</w:t>
      </w:r>
      <w:proofErr w:type="gramEnd"/>
      <w:r>
        <w:t xml:space="preserve"> </w:t>
      </w:r>
      <w:proofErr w:type="gramStart"/>
      <w:r>
        <w:t>bow</w:t>
      </w:r>
      <w:proofErr w:type="gramEnd"/>
      <w:r>
        <w:t xml:space="preserve"> by the well. </w:t>
      </w:r>
      <w:proofErr w:type="gramStart"/>
      <w:r>
        <w:t>So</w:t>
      </w:r>
      <w:proofErr w:type="gramEnd"/>
      <w:r>
        <w:t xml:space="preserve"> you asked about the bow. </w:t>
      </w:r>
      <w:proofErr w:type="gramStart"/>
      <w:r>
        <w:t>So</w:t>
      </w:r>
      <w:proofErr w:type="gramEnd"/>
      <w:r>
        <w:t xml:space="preserve"> Muhammad the Prophet was so in accord with G-d's will that his intelligence and his spirit had G-d in it. And it was as though </w:t>
      </w:r>
      <w:proofErr w:type="gramStart"/>
      <w:r>
        <w:t>the human</w:t>
      </w:r>
      <w:proofErr w:type="gramEnd"/>
      <w:r>
        <w:t xml:space="preserve"> intelligence was accompanied by the spirit of G-d and taking him to his purpose, to his aim. So that's the two arrows. That's the two arrows. Let's see, where's that question, give me that question back. I gave it to you, the two arrows. I'm going to make sure there's nothing I </w:t>
      </w:r>
      <w:proofErr w:type="gramStart"/>
      <w:r>
        <w:t>missed</w:t>
      </w:r>
      <w:proofErr w:type="gramEnd"/>
      <w:r>
        <w:t xml:space="preserve"> here. Yes, say what is the meaning of the bow. I've explained it to the best of my ability, natural force in your own body, in your own life. But you </w:t>
      </w:r>
      <w:proofErr w:type="gramStart"/>
      <w:r>
        <w:t>have to</w:t>
      </w:r>
      <w:proofErr w:type="gramEnd"/>
      <w:r>
        <w:t xml:space="preserve"> exert it. You </w:t>
      </w:r>
      <w:proofErr w:type="gramStart"/>
      <w:r>
        <w:t>have to</w:t>
      </w:r>
      <w:proofErr w:type="gramEnd"/>
      <w:r>
        <w:t xml:space="preserve"> put it to test. Don't just lay around and let your muscles get flimsy. Keep that bow strong.</w:t>
      </w:r>
    </w:p>
    <w:p w14:paraId="3D1C7744" w14:textId="77777777" w:rsidR="008276D6" w:rsidRDefault="008276D6" w:rsidP="008276D6">
      <w:pPr>
        <w:jc w:val="both"/>
      </w:pPr>
      <w:r>
        <w:t xml:space="preserve">Oh, okay. Oh good. Yes. I mentioned the Europeans that they're among them in the leadership, hidden leadership mostly </w:t>
      </w:r>
      <w:proofErr w:type="gramStart"/>
      <w:r>
        <w:t>the hidden</w:t>
      </w:r>
      <w:proofErr w:type="gramEnd"/>
      <w:r>
        <w:t xml:space="preserve"> leadership. Men of great wisdom, deep and great wisdom. And I mentioned that they have that great wisdom and it is working in </w:t>
      </w:r>
      <w:proofErr w:type="gramStart"/>
      <w:r>
        <w:t>the society</w:t>
      </w:r>
      <w:proofErr w:type="gramEnd"/>
      <w:r>
        <w:t xml:space="preserve"> too. They're alive and working. It says, what are they working up to?</w:t>
      </w:r>
    </w:p>
    <w:p w14:paraId="08183656" w14:textId="77777777" w:rsidR="008276D6" w:rsidRDefault="008276D6" w:rsidP="008276D6">
      <w:pPr>
        <w:jc w:val="both"/>
      </w:pPr>
      <w:r>
        <w:t>Speaker 3:</w:t>
      </w:r>
    </w:p>
    <w:p w14:paraId="23E9316C" w14:textId="77777777" w:rsidR="008276D6" w:rsidRDefault="008276D6" w:rsidP="008276D6">
      <w:pPr>
        <w:jc w:val="both"/>
      </w:pPr>
      <w:r>
        <w:t xml:space="preserve">I </w:t>
      </w:r>
      <w:proofErr w:type="gramStart"/>
      <w:r>
        <w:t>think</w:t>
      </w:r>
      <w:proofErr w:type="gramEnd"/>
      <w:r>
        <w:t xml:space="preserve"> waking.</w:t>
      </w:r>
    </w:p>
    <w:p w14:paraId="4419CE35" w14:textId="77777777" w:rsidR="008276D6" w:rsidRDefault="008276D6" w:rsidP="008276D6">
      <w:pPr>
        <w:jc w:val="both"/>
      </w:pPr>
      <w:r>
        <w:t>Imam WD Mohammed:</w:t>
      </w:r>
    </w:p>
    <w:p w14:paraId="2D089628" w14:textId="77777777" w:rsidR="008276D6" w:rsidRDefault="008276D6" w:rsidP="008276D6">
      <w:pPr>
        <w:jc w:val="both"/>
      </w:pPr>
      <w:r>
        <w:t xml:space="preserve">Oh, oh, they're waking up. Yes. Yeah, they're waking up. I remember now. Sorry, I didn't see that quite well. What does that mean? What are they waking up to? What does that mean? They're waking up to the language that they have taken for granted too. And they're saying that what they were given of the knowledge of the language was a very little bit. But since Fard, Elijah, and WD Mohammed, they are seeing much more. </w:t>
      </w:r>
      <w:proofErr w:type="gramStart"/>
      <w:r>
        <w:t>So</w:t>
      </w:r>
      <w:proofErr w:type="gramEnd"/>
      <w:r>
        <w:t xml:space="preserve"> they're waking up to see </w:t>
      </w:r>
      <w:r>
        <w:lastRenderedPageBreak/>
        <w:t xml:space="preserve">much more and they will have a new perception of the world and they're going to have a fuller and more complete and </w:t>
      </w:r>
      <w:proofErr w:type="gramStart"/>
      <w:r>
        <w:t>clear</w:t>
      </w:r>
      <w:proofErr w:type="gramEnd"/>
      <w:r>
        <w:t xml:space="preserve"> perception of the world, and they're going to have a new interest in having more responsibility for the good future of the world. That's what I see. And they're doing it. Things are </w:t>
      </w:r>
      <w:proofErr w:type="gramStart"/>
      <w:r>
        <w:t>opening up</w:t>
      </w:r>
      <w:proofErr w:type="gramEnd"/>
      <w:r>
        <w:t>. Things are happening. I never dreamed it would happen in my time.</w:t>
      </w:r>
    </w:p>
    <w:p w14:paraId="3D753A46" w14:textId="77777777" w:rsidR="008276D6" w:rsidRDefault="008276D6" w:rsidP="008276D6">
      <w:pPr>
        <w:jc w:val="both"/>
      </w:pPr>
      <w:r>
        <w:t xml:space="preserve">Things are happening where people are coming together and they're not looking at each other as Jews and Christians and Buddhists and this here and that. They're just looking at each other as people who can be trusted to care for the future of mankind and they're doing the work to better that future. </w:t>
      </w:r>
      <w:proofErr w:type="gramStart"/>
      <w:r>
        <w:t>So</w:t>
      </w:r>
      <w:proofErr w:type="gramEnd"/>
      <w:r>
        <w:t xml:space="preserve"> this is a new </w:t>
      </w:r>
      <w:proofErr w:type="gramStart"/>
      <w:r>
        <w:t>day</w:t>
      </w:r>
      <w:proofErr w:type="gramEnd"/>
      <w:r>
        <w:t xml:space="preserve"> and I do think that it happened mainly because of Mr. WD Fard coming over here and working with the Honorable Elijah Muhammad. You know the Chicago magazine called the Honorable Elijah Muhammad one of 100 persons who influenced the future of Chicago. And the Sun Times came out, Sun Times newspaper, which is one of the two most popular papers, most circulated papers in Chicago area in Chicago and the Chicago area. It came out with a similar statement saying almost the exact same thing about the Honorable Elijah Muhammad. Now this all happened in the last two or three years, in the last two or three years.</w:t>
      </w:r>
    </w:p>
    <w:p w14:paraId="55495CAE" w14:textId="5FF94DD5" w:rsidR="008276D6" w:rsidRDefault="008276D6" w:rsidP="008276D6">
      <w:pPr>
        <w:jc w:val="both"/>
      </w:pPr>
      <w:proofErr w:type="gramStart"/>
      <w:r>
        <w:t>So</w:t>
      </w:r>
      <w:proofErr w:type="gramEnd"/>
      <w:r>
        <w:t xml:space="preserve"> we just taught to see the Honorable Elijah Muhammad as somebody that was saying, the white man's world is over and the white man's a devil </w:t>
      </w:r>
      <w:proofErr w:type="spellStart"/>
      <w:r>
        <w:t>andthe</w:t>
      </w:r>
      <w:proofErr w:type="spellEnd"/>
      <w:r>
        <w:t xml:space="preserve"> black man is G-d. They see much more than we see, not much more than I see. Not now, not now. No, they don't see much at all. G-d has blessed me to see so much. It's too much, too much for me, it is. It's too much for my human mind to deal with. It is. Too much for my human mind to deal with.</w:t>
      </w:r>
    </w:p>
    <w:p w14:paraId="7A756376" w14:textId="77777777" w:rsidR="008276D6" w:rsidRDefault="008276D6" w:rsidP="008276D6">
      <w:pPr>
        <w:jc w:val="both"/>
      </w:pPr>
      <w:r>
        <w:t xml:space="preserve">But it has happened. It has happened. And Allah revealed that he was not there when you were doing, planning these things. G-d is telling them he didn't have </w:t>
      </w:r>
      <w:proofErr w:type="gramStart"/>
      <w:r>
        <w:t>no</w:t>
      </w:r>
      <w:proofErr w:type="gramEnd"/>
      <w:r>
        <w:t xml:space="preserve"> spies among you. He didn't hear this that way. G-d told him, G-d let him know what you were doing in your secret meetings on high. Yeah, I guess they're saying the same thing. How </w:t>
      </w:r>
      <w:proofErr w:type="gramStart"/>
      <w:r>
        <w:t>Elijah</w:t>
      </w:r>
      <w:proofErr w:type="gramEnd"/>
      <w:r>
        <w:t xml:space="preserve"> Muhammad's son Wallace, how do you know all these things? Because they recognize what I know,</w:t>
      </w:r>
    </w:p>
    <w:p w14:paraId="0475A76C" w14:textId="77777777" w:rsidR="008276D6" w:rsidRDefault="008276D6" w:rsidP="008276D6">
      <w:pPr>
        <w:jc w:val="both"/>
      </w:pPr>
      <w:r>
        <w:t xml:space="preserve">How are we to see the situation for possible war with Iraq. Not good. It's bad. But I'll tell you the same thing. Sisters asked me this question too. Tell you the same thing I told the sisters, our country bombed Iraq before. What did it accomplish? How did it help us? Situation is just like it was before, I don't see anything that was accomplished, but to hurt the innocent people over in Iraq and to hurt innocent people from our country, that's all I see. That's the only thing that comes out of that, this bad, this hurt, misery hurt, loss of life. </w:t>
      </w:r>
      <w:proofErr w:type="gramStart"/>
      <w:r>
        <w:t>So</w:t>
      </w:r>
      <w:proofErr w:type="gramEnd"/>
      <w:r>
        <w:t xml:space="preserve"> if our country and our soldiers just go back over there again, they're going to try to do a better job.</w:t>
      </w:r>
    </w:p>
    <w:p w14:paraId="30A48FF6" w14:textId="77777777" w:rsidR="008276D6" w:rsidRDefault="008276D6" w:rsidP="008276D6">
      <w:pPr>
        <w:jc w:val="both"/>
      </w:pPr>
      <w:r>
        <w:t xml:space="preserve">But I believe it's going to be much worse if it happens again. The first time there was not the kind of pressure on our President and the country to not go to war that it is this time. </w:t>
      </w:r>
      <w:proofErr w:type="gramStart"/>
      <w:r>
        <w:t>I myself</w:t>
      </w:r>
      <w:proofErr w:type="gramEnd"/>
      <w:r>
        <w:t xml:space="preserve"> supported Saudi Arabia the first time. I mean supported Saudi Arabia and the United States first time because Sadaam was threatening Kuwait and Saudi Arabia. But this time Saddam is not threatening Kuwait, not threatening in Saudi Arabia. But because the President says that potential threat is there. It's not the same, situation is not the same as it was before. The United States, President of the United States going to war or just going to punish Iraq. I don't even call it war. The weaponry of the United States is so much greater, so much powerful, more powerful and so much more sophisticated. </w:t>
      </w:r>
      <w:proofErr w:type="spellStart"/>
      <w:r>
        <w:t>Ain't</w:t>
      </w:r>
      <w:proofErr w:type="spellEnd"/>
      <w:r>
        <w:t xml:space="preserve"> nothing but just a punishment </w:t>
      </w:r>
      <w:r>
        <w:lastRenderedPageBreak/>
        <w:t>they'll put on Iraq for a week or so, maybe longer, I don't know possibly. But I think maybe a week or so. That's all, about a week or so. A little more, not a war.</w:t>
      </w:r>
    </w:p>
    <w:p w14:paraId="34338CE9" w14:textId="77777777" w:rsidR="008276D6" w:rsidRDefault="008276D6" w:rsidP="008276D6">
      <w:pPr>
        <w:jc w:val="both"/>
      </w:pPr>
      <w:r>
        <w:t xml:space="preserve">The United Nations is not approving it yet. The allies are not in agreement with it. Our allies, France and others are not approving of it. Russia threatening veto. </w:t>
      </w:r>
      <w:proofErr w:type="gramStart"/>
      <w:r>
        <w:t>All of</w:t>
      </w:r>
      <w:proofErr w:type="gramEnd"/>
      <w:r>
        <w:t xml:space="preserve"> this opposition is the sign of G-d to President Bush. Lead this alone. Don't do this, don't do this. That's a sign of G-d to the President of the United States, mainly to him, to the President of the United States, to President Bush. And if he ignores it and gives the okay for them to go and bomb Iraq and they </w:t>
      </w:r>
      <w:proofErr w:type="gramStart"/>
      <w:r>
        <w:t>admitting</w:t>
      </w:r>
      <w:proofErr w:type="gramEnd"/>
      <w:r>
        <w:t xml:space="preserve"> in the paper that they can't do it without great loss of civilian lives. That's what I saw in the paper today. Today. We can't do it without great loss of civilian lives. To accomplish what? To kill Sadaam and his family or everybody that's supporting him, all the leaders that surround him, supporting him and his position. There could be a young boy that they don't know </w:t>
      </w:r>
      <w:proofErr w:type="gramStart"/>
      <w:r>
        <w:t>nothing</w:t>
      </w:r>
      <w:proofErr w:type="gramEnd"/>
      <w:r>
        <w:t xml:space="preserve"> about. They don't even know he exists. But he's carrying the burden of his people suffering on his heart. He could be the next leader five years from now or 10 years from now, and he may be more powerful and more determined than a thousand </w:t>
      </w:r>
      <w:proofErr w:type="spellStart"/>
      <w:r>
        <w:t>Sadaams</w:t>
      </w:r>
      <w:proofErr w:type="spellEnd"/>
      <w:r>
        <w:t>.</w:t>
      </w:r>
    </w:p>
    <w:p w14:paraId="38B1977E" w14:textId="77777777" w:rsidR="008276D6" w:rsidRDefault="008276D6" w:rsidP="008276D6">
      <w:pPr>
        <w:jc w:val="both"/>
      </w:pPr>
      <w:proofErr w:type="gramStart"/>
      <w:r>
        <w:t>So</w:t>
      </w:r>
      <w:proofErr w:type="gramEnd"/>
      <w:r>
        <w:t xml:space="preserve"> you can't have a human plan always to deal with trouble for human beings. You </w:t>
      </w:r>
      <w:proofErr w:type="gramStart"/>
      <w:r>
        <w:t>got</w:t>
      </w:r>
      <w:proofErr w:type="gramEnd"/>
      <w:r>
        <w:t xml:space="preserve"> to trust your heart. You </w:t>
      </w:r>
      <w:proofErr w:type="gramStart"/>
      <w:r>
        <w:t>got</w:t>
      </w:r>
      <w:proofErr w:type="gramEnd"/>
      <w:r>
        <w:t xml:space="preserve"> to not just work with your brain but work also with your heart a good heart, trust your good heart and have faith in G-d and ask G-d, what should we do in this situation? I bet you President Bush has not asked G-d sincerely, what should he do in this situation? Because if he does, he will change his whole agenda. He will. Change his whole agenda, change </w:t>
      </w:r>
      <w:proofErr w:type="gramStart"/>
      <w:r>
        <w:t>all of</w:t>
      </w:r>
      <w:proofErr w:type="gramEnd"/>
      <w:r>
        <w:t xml:space="preserve"> his plans, </w:t>
      </w:r>
      <w:proofErr w:type="gramStart"/>
      <w:r>
        <w:t>all of</w:t>
      </w:r>
      <w:proofErr w:type="gramEnd"/>
      <w:r>
        <w:t xml:space="preserve"> his plans.</w:t>
      </w:r>
    </w:p>
    <w:p w14:paraId="100D963E" w14:textId="77777777" w:rsidR="008276D6" w:rsidRDefault="008276D6" w:rsidP="008276D6">
      <w:pPr>
        <w:jc w:val="both"/>
      </w:pPr>
      <w:r>
        <w:t xml:space="preserve">What I mean by that, </w:t>
      </w:r>
      <w:proofErr w:type="gramStart"/>
      <w:r>
        <w:t>all of</w:t>
      </w:r>
      <w:proofErr w:type="gramEnd"/>
      <w:r>
        <w:t xml:space="preserve"> his war plans, </w:t>
      </w:r>
      <w:proofErr w:type="gramStart"/>
      <w:r>
        <w:t>all of</w:t>
      </w:r>
      <w:proofErr w:type="gramEnd"/>
      <w:r>
        <w:t xml:space="preserve"> his war plans, he'd change '</w:t>
      </w:r>
      <w:proofErr w:type="spellStart"/>
      <w:r>
        <w:t>em</w:t>
      </w:r>
      <w:proofErr w:type="spellEnd"/>
      <w:r>
        <w:t xml:space="preserve"> all. He'd offer the world </w:t>
      </w:r>
      <w:proofErr w:type="spellStart"/>
      <w:proofErr w:type="gramStart"/>
      <w:r>
        <w:t>a</w:t>
      </w:r>
      <w:proofErr w:type="spellEnd"/>
      <w:proofErr w:type="gramEnd"/>
      <w:r>
        <w:t xml:space="preserve"> apology. This </w:t>
      </w:r>
      <w:proofErr w:type="spellStart"/>
      <w:r>
        <w:t>ain't</w:t>
      </w:r>
      <w:proofErr w:type="spellEnd"/>
      <w:r>
        <w:t xml:space="preserve"> the way to handle it. When you are threatened by physical force, you </w:t>
      </w:r>
      <w:proofErr w:type="gramStart"/>
      <w:r>
        <w:t>have to</w:t>
      </w:r>
      <w:proofErr w:type="gramEnd"/>
      <w:r>
        <w:t xml:space="preserve"> respond to </w:t>
      </w:r>
      <w:proofErr w:type="gramStart"/>
      <w:r>
        <w:t>that</w:t>
      </w:r>
      <w:proofErr w:type="gramEnd"/>
      <w:r>
        <w:t xml:space="preserve"> and you try to negotiate a </w:t>
      </w:r>
      <w:proofErr w:type="gramStart"/>
      <w:r>
        <w:t>peace</w:t>
      </w:r>
      <w:proofErr w:type="gramEnd"/>
      <w:r>
        <w:t xml:space="preserve"> of something. But tell me, what can Sadaam do to us? If he just </w:t>
      </w:r>
      <w:proofErr w:type="gramStart"/>
      <w:r>
        <w:t>pull</w:t>
      </w:r>
      <w:proofErr w:type="gramEnd"/>
      <w:r>
        <w:t xml:space="preserve"> a bow and </w:t>
      </w:r>
      <w:proofErr w:type="gramStart"/>
      <w:r>
        <w:t>arrow</w:t>
      </w:r>
      <w:proofErr w:type="gramEnd"/>
      <w:r>
        <w:t xml:space="preserve"> we'll hear </w:t>
      </w:r>
      <w:proofErr w:type="gramStart"/>
      <w:r>
        <w:t>to</w:t>
      </w:r>
      <w:proofErr w:type="gramEnd"/>
      <w:r>
        <w:t xml:space="preserve"> bow stretching. That's the sophisticated instruments that this country has. If he started pulling a bow and arrow, they'll hear the bow stretching and have plenty of time to knock the bow out and everything else around it with one shot. They </w:t>
      </w:r>
      <w:proofErr w:type="spellStart"/>
      <w:r>
        <w:t>ain't</w:t>
      </w:r>
      <w:proofErr w:type="spellEnd"/>
      <w:r>
        <w:t xml:space="preserve"> no threat to us, no threat to us. But it's close to Israel. Iraq is close to Israel. Okay.</w:t>
      </w:r>
    </w:p>
    <w:p w14:paraId="7449775A" w14:textId="77777777" w:rsidR="008276D6" w:rsidRDefault="008276D6" w:rsidP="008276D6">
      <w:pPr>
        <w:jc w:val="both"/>
      </w:pPr>
      <w:r>
        <w:t xml:space="preserve"> Okay. Okay. Speak on the issue of plural marriages, procedures, problems, warnings. Well, you who want more than one </w:t>
      </w:r>
      <w:proofErr w:type="gramStart"/>
      <w:r>
        <w:t>wife, you</w:t>
      </w:r>
      <w:proofErr w:type="gramEnd"/>
      <w:r>
        <w:t xml:space="preserve"> should first be taught what is the qualification for having more than one wife. And you also need to know that you're not to marry out of lust, you're not to get another woman because she wants some more meat. And it is very difficult to take care of one wife nowadays.</w:t>
      </w:r>
    </w:p>
    <w:p w14:paraId="4174A5B1" w14:textId="77777777" w:rsidR="008276D6" w:rsidRDefault="008276D6" w:rsidP="008276D6">
      <w:pPr>
        <w:jc w:val="both"/>
      </w:pPr>
      <w:r>
        <w:t xml:space="preserve">Oh, listen to this one here, will you? Brother Imam, I am eight years old. </w:t>
      </w:r>
      <w:proofErr w:type="gramStart"/>
      <w:r>
        <w:t>Eight</w:t>
      </w:r>
      <w:proofErr w:type="gramEnd"/>
      <w:r>
        <w:t xml:space="preserve"> years old. How can I make the community better for Muslims and my family? Just stay the beautiful 8-year-old you are. And hurry up and get 9, 10, 11, 12, 13, 14, 15, 16, 17, 18.</w:t>
      </w:r>
    </w:p>
    <w:p w14:paraId="330543A7" w14:textId="77777777" w:rsidR="008276D6" w:rsidRDefault="008276D6" w:rsidP="008276D6">
      <w:pPr>
        <w:jc w:val="both"/>
      </w:pPr>
      <w:r>
        <w:t>Speaker 3:</w:t>
      </w:r>
    </w:p>
    <w:p w14:paraId="6C013B07" w14:textId="77777777" w:rsidR="008276D6" w:rsidRDefault="008276D6" w:rsidP="008276D6">
      <w:pPr>
        <w:jc w:val="both"/>
      </w:pPr>
      <w:r>
        <w:t xml:space="preserve">Just hold your seats and just be patient. Brother Imam will be right with us shortly. So just hold on. And I tried to choose questions </w:t>
      </w:r>
      <w:proofErr w:type="gramStart"/>
      <w:r>
        <w:t>to the are</w:t>
      </w:r>
      <w:proofErr w:type="gramEnd"/>
      <w:r>
        <w:t xml:space="preserve"> close and relevant to the talk. I know you have other </w:t>
      </w:r>
      <w:proofErr w:type="gramStart"/>
      <w:r>
        <w:t>questions</w:t>
      </w:r>
      <w:proofErr w:type="gramEnd"/>
      <w:r>
        <w:t xml:space="preserve"> and I know we got outside, but I try not to get too far outside of the </w:t>
      </w:r>
      <w:r>
        <w:lastRenderedPageBreak/>
        <w:t xml:space="preserve">parameters of the talk. </w:t>
      </w:r>
      <w:proofErr w:type="gramStart"/>
      <w:r>
        <w:t>So</w:t>
      </w:r>
      <w:proofErr w:type="gramEnd"/>
      <w:r>
        <w:t xml:space="preserve"> if you </w:t>
      </w:r>
      <w:proofErr w:type="gramStart"/>
      <w:r>
        <w:t>wondering</w:t>
      </w:r>
      <w:proofErr w:type="gramEnd"/>
      <w:r>
        <w:t xml:space="preserve"> why yours hasn't come up, that </w:t>
      </w:r>
      <w:proofErr w:type="gramStart"/>
      <w:r>
        <w:t>may be</w:t>
      </w:r>
      <w:proofErr w:type="gramEnd"/>
      <w:r>
        <w:t xml:space="preserve"> it. And then we're trying to keep a </w:t>
      </w:r>
      <w:proofErr w:type="gramStart"/>
      <w:r>
        <w:t>focus</w:t>
      </w:r>
      <w:proofErr w:type="gramEnd"/>
      <w:r>
        <w:t xml:space="preserve"> so the Imam doesn't have to go all the way to east, west, north, and south. But </w:t>
      </w:r>
      <w:proofErr w:type="gramStart"/>
      <w:r>
        <w:t>Inshallah</w:t>
      </w:r>
      <w:proofErr w:type="gramEnd"/>
      <w:r>
        <w:t xml:space="preserve"> we're back over '</w:t>
      </w:r>
      <w:proofErr w:type="spellStart"/>
      <w:r>
        <w:t>em</w:t>
      </w:r>
      <w:proofErr w:type="spellEnd"/>
      <w:r>
        <w:t xml:space="preserve"> again. And we don't have your names on here, so we don't have any biases or prejudices against you. </w:t>
      </w:r>
      <w:proofErr w:type="gramStart"/>
      <w:r>
        <w:t>Plus</w:t>
      </w:r>
      <w:proofErr w:type="gramEnd"/>
      <w:r>
        <w:t xml:space="preserve"> there's a back door here. I think I can get out of here quickly.</w:t>
      </w:r>
    </w:p>
    <w:p w14:paraId="064261D3" w14:textId="77777777" w:rsidR="008276D6" w:rsidRDefault="008276D6" w:rsidP="008276D6">
      <w:pPr>
        <w:jc w:val="both"/>
      </w:pPr>
      <w:r>
        <w:t>Imam WD Mohammed:</w:t>
      </w:r>
    </w:p>
    <w:p w14:paraId="3BAF8CE1" w14:textId="77777777" w:rsidR="008276D6" w:rsidRDefault="008276D6" w:rsidP="008276D6">
      <w:pPr>
        <w:jc w:val="both"/>
      </w:pPr>
      <w:r>
        <w:t xml:space="preserve">Now a lot of these questions that you all may ask me, you can have all these questions answered by just coming together with the </w:t>
      </w:r>
      <w:proofErr w:type="gramStart"/>
      <w:r>
        <w:t>persons</w:t>
      </w:r>
      <w:proofErr w:type="gramEnd"/>
      <w:r>
        <w:t xml:space="preserve"> who are interested in what your concern is and discussing it. Sometime that's the best way to make some progress with it. And once you have knowledge of what kind of support we have already in the community for your concern, then you bring it to </w:t>
      </w:r>
      <w:proofErr w:type="gramStart"/>
      <w:r>
        <w:t>us</w:t>
      </w:r>
      <w:proofErr w:type="gramEnd"/>
      <w:r>
        <w:t xml:space="preserve"> and we would be in a much better situation to say yes or no to it. </w:t>
      </w:r>
      <w:proofErr w:type="gramStart"/>
      <w:r>
        <w:t>So</w:t>
      </w:r>
      <w:proofErr w:type="gramEnd"/>
      <w:r>
        <w:t xml:space="preserve"> some of these things are like premature and it's best that they see what they can do upon their own efforts first. And then let us know that there is an interest in the community </w:t>
      </w:r>
      <w:proofErr w:type="gramStart"/>
      <w:r>
        <w:t>for</w:t>
      </w:r>
      <w:proofErr w:type="gramEnd"/>
      <w:r>
        <w:t xml:space="preserve"> these things and we want to bring it to your attention because we think we should go with this. And that will help us a lot. </w:t>
      </w:r>
      <w:proofErr w:type="gramStart"/>
      <w:r>
        <w:t>So</w:t>
      </w:r>
      <w:proofErr w:type="gramEnd"/>
      <w:r>
        <w:t xml:space="preserve"> I won't even mention that. Let's leave it.</w:t>
      </w:r>
    </w:p>
    <w:p w14:paraId="58BC7A8A" w14:textId="77777777" w:rsidR="008276D6" w:rsidRDefault="008276D6" w:rsidP="008276D6">
      <w:pPr>
        <w:jc w:val="both"/>
      </w:pPr>
      <w:r>
        <w:t xml:space="preserve">If anybody in business </w:t>
      </w:r>
      <w:proofErr w:type="gramStart"/>
      <w:r>
        <w:t>think</w:t>
      </w:r>
      <w:proofErr w:type="gramEnd"/>
      <w:r>
        <w:t xml:space="preserve"> that they can </w:t>
      </w:r>
      <w:proofErr w:type="gramStart"/>
      <w:r>
        <w:t>connect up</w:t>
      </w:r>
      <w:proofErr w:type="gramEnd"/>
      <w:r>
        <w:t xml:space="preserve"> with my office and be of service to us, please call Brother John Haqq, John Abdul Haqq at my office and discuss it with him first and arrange for me to meet you or to have a telephone conference call with you or something. Yeah. The phone number. 708-798-6750.</w:t>
      </w:r>
    </w:p>
    <w:p w14:paraId="51B5E210" w14:textId="77777777" w:rsidR="008276D6" w:rsidRDefault="008276D6" w:rsidP="008276D6">
      <w:pPr>
        <w:jc w:val="both"/>
      </w:pPr>
      <w:r>
        <w:t xml:space="preserve"> Yes. What is the role of Arabic in the development of the community? Well, that's kind of going a distance, taking it a little bit further than it </w:t>
      </w:r>
      <w:proofErr w:type="gramStart"/>
      <w:r>
        <w:t>has to</w:t>
      </w:r>
      <w:proofErr w:type="gramEnd"/>
      <w:r>
        <w:t xml:space="preserve"> go. The role of Arabic is important for the development of our future leaders and for our community of Muslims. That's where the role of Arabic is </w:t>
      </w:r>
      <w:proofErr w:type="gramStart"/>
      <w:r>
        <w:t>really important</w:t>
      </w:r>
      <w:proofErr w:type="gramEnd"/>
      <w:r>
        <w:t>.</w:t>
      </w:r>
    </w:p>
    <w:p w14:paraId="49AE6929" w14:textId="77777777" w:rsidR="008276D6" w:rsidRDefault="008276D6" w:rsidP="008276D6">
      <w:pPr>
        <w:jc w:val="both"/>
      </w:pPr>
      <w:r>
        <w:t>How are we as men set to get back to our true nature with ourselves and with our family?</w:t>
      </w:r>
    </w:p>
    <w:p w14:paraId="43053292" w14:textId="77777777" w:rsidR="008276D6" w:rsidRDefault="008276D6" w:rsidP="008276D6">
      <w:pPr>
        <w:jc w:val="both"/>
      </w:pPr>
      <w:r>
        <w:t xml:space="preserve"> Obey the Qur'an, the word of G-d, and obey the excellence of our Prophet Muhammad. </w:t>
      </w:r>
      <w:proofErr w:type="gramStart"/>
      <w:r>
        <w:t>Be in agreement</w:t>
      </w:r>
      <w:proofErr w:type="gramEnd"/>
      <w:r>
        <w:t xml:space="preserve"> with it, not fighting against it, but being in support of that. And except for that, grow beside healthy brothers. A healthy thing growing behind beside a sick thing, risk getting sick too.</w:t>
      </w:r>
    </w:p>
    <w:p w14:paraId="3971DB5D" w14:textId="77777777" w:rsidR="008276D6" w:rsidRDefault="008276D6" w:rsidP="008276D6">
      <w:pPr>
        <w:jc w:val="both"/>
      </w:pPr>
      <w:r>
        <w:t>What is your position on members of our community, the American Society of Muslims, getting with, having social events with members of the immigrant community?</w:t>
      </w:r>
    </w:p>
    <w:p w14:paraId="5301AD11"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2C85" w14:textId="77777777" w:rsidR="009603CC" w:rsidRDefault="009603CC" w:rsidP="007E7A5E">
      <w:r>
        <w:separator/>
      </w:r>
    </w:p>
  </w:endnote>
  <w:endnote w:type="continuationSeparator" w:id="0">
    <w:p w14:paraId="537944A6" w14:textId="77777777" w:rsidR="009603CC" w:rsidRDefault="009603CC"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100DAEB7"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77F45042"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2CA0D" w14:textId="77777777" w:rsidR="009603CC" w:rsidRDefault="009603CC" w:rsidP="007E7A5E">
      <w:r>
        <w:separator/>
      </w:r>
    </w:p>
  </w:footnote>
  <w:footnote w:type="continuationSeparator" w:id="0">
    <w:p w14:paraId="518016D0" w14:textId="77777777" w:rsidR="009603CC" w:rsidRDefault="009603CC"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276D6"/>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276D6"/>
    <w:rsid w:val="00843D6C"/>
    <w:rsid w:val="00845866"/>
    <w:rsid w:val="0089246B"/>
    <w:rsid w:val="00896E9D"/>
    <w:rsid w:val="008A0DB0"/>
    <w:rsid w:val="008C5A94"/>
    <w:rsid w:val="008C6AF0"/>
    <w:rsid w:val="008D7CDD"/>
    <w:rsid w:val="008F18D9"/>
    <w:rsid w:val="008F7A45"/>
    <w:rsid w:val="00923282"/>
    <w:rsid w:val="00931AA4"/>
    <w:rsid w:val="00957E41"/>
    <w:rsid w:val="009603CC"/>
    <w:rsid w:val="009735D4"/>
    <w:rsid w:val="00981ED3"/>
    <w:rsid w:val="00997D64"/>
    <w:rsid w:val="009E2EF7"/>
    <w:rsid w:val="009E587D"/>
    <w:rsid w:val="00A13C0A"/>
    <w:rsid w:val="00A16B31"/>
    <w:rsid w:val="00A24C8C"/>
    <w:rsid w:val="00A307FB"/>
    <w:rsid w:val="00A62034"/>
    <w:rsid w:val="00A66317"/>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D253"/>
  <w15:docId w15:val="{CC8B0FA5-782F-44F5-B2AC-FF0F2AECB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6</TotalTime>
  <Pages>8</Pages>
  <Words>4037</Words>
  <Characters>23016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2025-08-15T04:20:00Z</dcterms:created>
  <dcterms:modified xsi:type="dcterms:W3CDTF">2025-08-15T04:26:00Z</dcterms:modified>
</cp:coreProperties>
</file>