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F527" w14:textId="43B518FD" w:rsidR="00593ECC" w:rsidRPr="00593ECC" w:rsidRDefault="00E51D2F" w:rsidP="00896E9D">
      <w:pPr>
        <w:pStyle w:val="Heading1"/>
        <w:rPr>
          <w:sz w:val="32"/>
        </w:rPr>
      </w:pPr>
      <w:r>
        <w:rPr>
          <w:sz w:val="32"/>
        </w:rPr>
        <w:t>06/02/1996</w:t>
      </w:r>
    </w:p>
    <w:p w14:paraId="0C1CA1BD" w14:textId="77777777" w:rsidR="00593ECC" w:rsidRPr="00593ECC" w:rsidRDefault="00593ECC" w:rsidP="00896E9D">
      <w:pPr>
        <w:pStyle w:val="Heading1"/>
        <w:rPr>
          <w:sz w:val="36"/>
        </w:rPr>
      </w:pPr>
      <w:r w:rsidRPr="00593ECC">
        <w:rPr>
          <w:sz w:val="36"/>
        </w:rPr>
        <w:t>IWDM Study Library</w:t>
      </w:r>
    </w:p>
    <w:p w14:paraId="41759335" w14:textId="2B3B1D49" w:rsidR="003345CC" w:rsidRPr="00896E9D" w:rsidRDefault="00E51D2F" w:rsidP="00896E9D">
      <w:pPr>
        <w:pStyle w:val="Heading1"/>
        <w:spacing w:before="360" w:after="120"/>
        <w:contextualSpacing w:val="0"/>
        <w:rPr>
          <w:sz w:val="24"/>
        </w:rPr>
      </w:pPr>
      <w:r w:rsidRPr="00E51D2F">
        <w:rPr>
          <w:sz w:val="44"/>
        </w:rPr>
        <w:t>Islam Promotes Peace Between Nations</w:t>
      </w:r>
      <w:r w:rsidR="00BD4376" w:rsidRPr="007E7A5E">
        <w:br/>
      </w:r>
    </w:p>
    <w:p w14:paraId="569D3BA5" w14:textId="77777777" w:rsidR="003345CC" w:rsidRPr="007E7A5E" w:rsidRDefault="003345CC" w:rsidP="00896E9D">
      <w:pPr>
        <w:pStyle w:val="Heading3"/>
      </w:pPr>
      <w:r w:rsidRPr="007E7A5E">
        <w:t>By Imam W. Deen Mohammed</w:t>
      </w:r>
    </w:p>
    <w:p w14:paraId="55C7BD91" w14:textId="77777777" w:rsidR="00E51D2F" w:rsidRDefault="00E51D2F" w:rsidP="00E51D2F">
      <w:r>
        <w:t xml:space="preserve">As </w:t>
      </w:r>
      <w:proofErr w:type="spellStart"/>
      <w:r>
        <w:t>salaamu</w:t>
      </w:r>
      <w:proofErr w:type="spellEnd"/>
      <w:r>
        <w:t xml:space="preserve"> </w:t>
      </w:r>
      <w:proofErr w:type="spellStart"/>
      <w:r>
        <w:t>alaikum</w:t>
      </w:r>
      <w:proofErr w:type="spellEnd"/>
      <w:r>
        <w:t>! Peace be on you. We pray that G-</w:t>
      </w:r>
      <w:proofErr w:type="gramStart"/>
      <w:r>
        <w:t>d the</w:t>
      </w:r>
      <w:proofErr w:type="gramEnd"/>
      <w:r>
        <w:t xml:space="preserve"> one and only, guide us always to that that will bring the results that will be accepted by Him and if the results are accepted by Him, then the results will please us. But nothing short of what G-d wants for us will satisfy us for long, maybe for a while, but not for long. We are very thankful to Allah for our presence here and for your presence here. We are happy to be here on this special occasion in Atlanta, the beautiful city of Atlanta. We have to recognize this city, the Muslims here and the good people of this state for your good work and good achievements, especially our community because we are with you and we are part of you and whatever happens to any of us, it is registered in soul or on the soul of all of us.</w:t>
      </w:r>
    </w:p>
    <w:p w14:paraId="6AC042C2" w14:textId="77777777" w:rsidR="00E51D2F" w:rsidRDefault="00E51D2F" w:rsidP="00E51D2F">
      <w:r>
        <w:t xml:space="preserve">We attended the graduations, the two classes, graduating the junior high and the high school class and again, we were just thrilled to the top of the peak I would say, of our appetite for pleasure, for fulfillment to see the graduations again in this year nine-ty six, we congratulate all of you for your contribution to the school here, Clara Muhammad Elementary and </w:t>
      </w:r>
      <w:proofErr w:type="spellStart"/>
      <w:r>
        <w:t>Warithudeen</w:t>
      </w:r>
      <w:proofErr w:type="spellEnd"/>
      <w:r>
        <w:t xml:space="preserve"> High, the teachers, the principal, the director and the students and all of those working with the school. You deserve big, big heartfelt congratulations and I know you'll keep up the good work. You're committed to </w:t>
      </w:r>
      <w:proofErr w:type="gramStart"/>
      <w:r>
        <w:t>do</w:t>
      </w:r>
      <w:proofErr w:type="gramEnd"/>
      <w:r>
        <w:t xml:space="preserve"> that. It is your own desire and will to do that and you won't be happy not doing that. </w:t>
      </w:r>
      <w:proofErr w:type="gramStart"/>
      <w:r>
        <w:t>So</w:t>
      </w:r>
      <w:proofErr w:type="gramEnd"/>
      <w:r>
        <w:t xml:space="preserve"> we are not worried about excellence in the school of Atlanta, elementary school and high school of Atlanta. We know that you are guaranteed </w:t>
      </w:r>
      <w:proofErr w:type="gramStart"/>
      <w:r>
        <w:t>more and more</w:t>
      </w:r>
      <w:proofErr w:type="gramEnd"/>
      <w:r>
        <w:t xml:space="preserve"> excellence each year because of the good situation that you have for yourselves and those that are working with you.</w:t>
      </w:r>
    </w:p>
    <w:p w14:paraId="6CCDF992" w14:textId="77777777" w:rsidR="00E51D2F" w:rsidRDefault="00E51D2F" w:rsidP="00E51D2F">
      <w:r>
        <w:t xml:space="preserve">Now we have a subject here and I would like to well begin by saying in the language of Muslims, Qur'anic language, (Arabic) praise and thanks to G-d, the G-d the one G-d, Lord cherisher, sustainer of the </w:t>
      </w:r>
      <w:proofErr w:type="gramStart"/>
      <w:r>
        <w:t>worlds .</w:t>
      </w:r>
      <w:proofErr w:type="gramEnd"/>
      <w:r>
        <w:t xml:space="preserve"> (Arabic)and the prayers and the peace be upon G-d's noble and generous messenger, Muhammed to whom the Qur'an was revealed and what follows of that salutation, or that salute to the seal of the prophets, the last prophet Muhammed, upon him, be peace. Oh believers, (Arabic) G-d says </w:t>
      </w:r>
      <w:proofErr w:type="gramStart"/>
      <w:r>
        <w:t>over and over again</w:t>
      </w:r>
      <w:proofErr w:type="gramEnd"/>
      <w:r>
        <w:t xml:space="preserve"> often to us in the Qur'an addressing us more often as believers than as Muslims. Oh believers, (Arabic) and I address you here as G-d addresses you most often in the Qur'an, the Holy Book of the Muslims, oh believers, and I greet you again (Arabic - as </w:t>
      </w:r>
      <w:proofErr w:type="spellStart"/>
      <w:r>
        <w:t>salaamu</w:t>
      </w:r>
      <w:proofErr w:type="spellEnd"/>
      <w:r>
        <w:t xml:space="preserve"> </w:t>
      </w:r>
      <w:proofErr w:type="spellStart"/>
      <w:r>
        <w:t>alaikum</w:t>
      </w:r>
      <w:proofErr w:type="spellEnd"/>
      <w:r>
        <w:t>) and wish you G-d's mercy and G-d's blessing always.</w:t>
      </w:r>
    </w:p>
    <w:p w14:paraId="34EC41DD" w14:textId="77777777" w:rsidR="00E51D2F" w:rsidRDefault="00E51D2F" w:rsidP="00E51D2F">
      <w:r>
        <w:t xml:space="preserve">We thank Allah who is the real Lord, creator of all of us, the one G-d for the great community, religious communities on this earth. The one G-d for all mankind, for all nations. We worship that G-d and we worship Him only. We do not make G-ds with G-d. We do not have false G-ds. That is shirk, a term and Qur'anic language and Islamic language. Shirk </w:t>
      </w:r>
      <w:proofErr w:type="gramStart"/>
      <w:r>
        <w:t>meaning</w:t>
      </w:r>
      <w:proofErr w:type="gramEnd"/>
      <w:r>
        <w:t xml:space="preserve"> the worst sin, the worst of all sins. Shirk. We know that in the religions we </w:t>
      </w:r>
      <w:r>
        <w:lastRenderedPageBreak/>
        <w:t xml:space="preserve">call the Abrahamic religions. Now because of this name being given to these religions by the </w:t>
      </w:r>
      <w:proofErr w:type="gramStart"/>
      <w:r>
        <w:t>modern day</w:t>
      </w:r>
      <w:proofErr w:type="gramEnd"/>
      <w:r>
        <w:t xml:space="preserve"> scholars, we know that these great religions, they all have commandments and we have what we call the Muslim creed. The Muslim creed.</w:t>
      </w:r>
    </w:p>
    <w:p w14:paraId="66A77D72" w14:textId="424C6691" w:rsidR="00E51D2F" w:rsidRDefault="00E51D2F" w:rsidP="00E51D2F">
      <w:r>
        <w:t xml:space="preserve">(Arabic) No G-d, but the only G-d, but the one G-d. Muhammed </w:t>
      </w:r>
      <w:r>
        <w:t>Rasulullah</w:t>
      </w:r>
      <w:r>
        <w:t xml:space="preserve">, Muhammed is the </w:t>
      </w:r>
      <w:r>
        <w:t>messenger</w:t>
      </w:r>
      <w:r>
        <w:t xml:space="preserve"> of G-d. That is our creed. The first commandment, if I am remembering correctly for the people of the Old Testament, the people of the Torah that it is called in Islam, on the Qur'an, the first commandment for them is that you shall have no other G-d before me. You shall not worship false G-ds or have any other G-d but the one true G-d. We know that for the people of the New Testament, the gospel, it's the same, but the language is so mystified that we can't hardly understand the clarity. or see the clarity. The clarity is there, but it's hard to see. It's shrouded. It is veiled, </w:t>
      </w:r>
      <w:proofErr w:type="gramStart"/>
      <w:r>
        <w:t>its</w:t>
      </w:r>
      <w:proofErr w:type="gramEnd"/>
      <w:r>
        <w:t xml:space="preserve"> covered, so we can't see </w:t>
      </w:r>
      <w:proofErr w:type="gramStart"/>
      <w:r>
        <w:t>it hardly</w:t>
      </w:r>
      <w:proofErr w:type="gramEnd"/>
      <w:r>
        <w:t xml:space="preserve"> unless G-d guides us Himself. But it is there. The message of Christ Jesus, the prophet, peace be upon him, was also you shall have, but one G-d, the G-d the Lord G-d is one.</w:t>
      </w:r>
    </w:p>
    <w:p w14:paraId="4284672A" w14:textId="77777777" w:rsidR="00E51D2F" w:rsidRDefault="00E51D2F" w:rsidP="00E51D2F">
      <w:r>
        <w:t xml:space="preserve">The Lord G-d is one. That was his creed, also. The creed of all the prophets according to our religion was the same, one G-d, one G-d only. That idea, we believe, is needed for man to have peace on this earth between man and man, between groups and groups or races and nations and between nations and nations or governments and government. That's the idea that's needed. </w:t>
      </w:r>
      <w:proofErr w:type="gramStart"/>
      <w:r>
        <w:t>As long as</w:t>
      </w:r>
      <w:proofErr w:type="gramEnd"/>
      <w:r>
        <w:t xml:space="preserve"> men will be divided by an idea of G-d, that is not the true idea of G-d, we won't have peace on this earth. But, the time or a moment that we come to accept the one and only G-d as our G-d, as our Lord, creator and G-d, Lord, creator and G-d that we should worship and obey, we can have peace on this earth between person and person, group and group between nations, nation and nation.</w:t>
      </w:r>
    </w:p>
    <w:p w14:paraId="6C768D8C" w14:textId="77777777" w:rsidR="00E51D2F" w:rsidRDefault="00E51D2F" w:rsidP="00E51D2F">
      <w:r>
        <w:t xml:space="preserve">We can have that piece. We have gathered here today, not just for this presentation, we've gathered here for Clare Muhammad School and for the W.D. Mohammed High School and we've gathered here for the Shuraa sponsored or organized educational conference, and I would say for this address. We do not want our time to be wasted. We do not want our time to be of no benefit to this gathering, to us and to you. As we did, you also did. You left your personal matters </w:t>
      </w:r>
      <w:proofErr w:type="gramStart"/>
      <w:r>
        <w:t>behind</w:t>
      </w:r>
      <w:proofErr w:type="gramEnd"/>
      <w:r>
        <w:t xml:space="preserve"> or you left them for a while and you came here. We ask G-d the one G-d, the G-d only, only G-d, we ask Him for the good results we seek for ourselves and for you or for everyone.</w:t>
      </w:r>
    </w:p>
    <w:p w14:paraId="1B212527" w14:textId="77777777" w:rsidR="00E51D2F" w:rsidRDefault="00E51D2F" w:rsidP="00E51D2F">
      <w:r>
        <w:t xml:space="preserve">We humans, we should understand that we are of one origin, one origin, and if we have one origin, then most likely we would reason that we should be also of one destiny. If we began all the same then or in one condition, then the condition for all of us at the end of the road should be one in the same condition. Our beginning we have in common is a heavenly beginning as we understand it in our scripture, in the religion it is a heavenly beginning requiring that we be formed in and of the ground here in the western world in America and western world in English, </w:t>
      </w:r>
      <w:proofErr w:type="spellStart"/>
      <w:proofErr w:type="gramStart"/>
      <w:r>
        <w:t>its</w:t>
      </w:r>
      <w:proofErr w:type="spellEnd"/>
      <w:proofErr w:type="gramEnd"/>
      <w:r>
        <w:t xml:space="preserve"> called earth. The term is different in other languages. In the Qur'an, in the Arabic, Qur'anic, Arabic, it is called Ard, </w:t>
      </w:r>
      <w:proofErr w:type="spellStart"/>
      <w:r>
        <w:t>ard</w:t>
      </w:r>
      <w:proofErr w:type="spellEnd"/>
      <w:r>
        <w:t xml:space="preserve">, meaning earth </w:t>
      </w:r>
      <w:proofErr w:type="gramStart"/>
      <w:r>
        <w:t>and also</w:t>
      </w:r>
      <w:proofErr w:type="gramEnd"/>
      <w:r>
        <w:t xml:space="preserve"> ground or floor, the level, the ground level.</w:t>
      </w:r>
    </w:p>
    <w:p w14:paraId="619B1538" w14:textId="77777777" w:rsidR="00E51D2F" w:rsidRDefault="00E51D2F" w:rsidP="00E51D2F">
      <w:r>
        <w:t xml:space="preserve">All scriptures of the Abrahamic people say the same. We were formed of one origin and that origin for our form is the earth. Is the earth. However, I </w:t>
      </w:r>
      <w:proofErr w:type="gramStart"/>
      <w:r>
        <w:t>repeat</w:t>
      </w:r>
      <w:proofErr w:type="gramEnd"/>
      <w:r>
        <w:t xml:space="preserve">, our beginning was in heaven. In heaven. </w:t>
      </w:r>
      <w:proofErr w:type="gramStart"/>
      <w:r>
        <w:t>So</w:t>
      </w:r>
      <w:proofErr w:type="gramEnd"/>
      <w:r>
        <w:t xml:space="preserve"> G-d created the human being for the heavenly state. He made the </w:t>
      </w:r>
      <w:r>
        <w:lastRenderedPageBreak/>
        <w:t xml:space="preserve">human being. He conceived the human being and made him originally for the heavenly state. Humans, we were put down here on this earth for the state of peace, the state of peace. This beginning in the heavenly state communicates or translates itself for us in our hearts and soul and mind as peace, P-E-A-C-E, peace, the world of men and nations and powers. You don't hear them asking for happiness. Now, in science we are told that is in western science. In western science, we are told that man is driven by the pleasure principle. Life is driven by the pleasure </w:t>
      </w:r>
      <w:proofErr w:type="gramStart"/>
      <w:r>
        <w:t>principle</w:t>
      </w:r>
      <w:proofErr w:type="gramEnd"/>
      <w:r>
        <w:t xml:space="preserve"> and we are all on this earth existing to be pleased, pleased, or to have pleasure. That's what they say. Man is driven by nothing more than he's driven by the need to have pleasure.</w:t>
      </w:r>
    </w:p>
    <w:p w14:paraId="1589ED33" w14:textId="77777777" w:rsidR="00E51D2F" w:rsidRDefault="00E51D2F" w:rsidP="00E51D2F">
      <w:r>
        <w:t xml:space="preserve">Now, we are not necessarily, as the religious people or religious students or scholars, we are not necessarily disagreeing with that, but we are asking for some clarification. A pet needs a certain condition to have his life and to grow. A human being, a dog and everything, all life needs a certain condition. Animals want to be pleased. They don't want pain in their stomachs, they want to be pleased, all animals, all living things. </w:t>
      </w:r>
      <w:proofErr w:type="gramStart"/>
      <w:r>
        <w:t>So</w:t>
      </w:r>
      <w:proofErr w:type="gramEnd"/>
      <w:r>
        <w:t xml:space="preserve"> to say that the main aim in human life is to have pleasure without clarifying it to me, is to leave babies and neglected people to destroy themselves because pleasure sought for </w:t>
      </w:r>
      <w:proofErr w:type="gramStart"/>
      <w:r>
        <w:t>pleasure</w:t>
      </w:r>
      <w:proofErr w:type="gramEnd"/>
      <w:r>
        <w:t xml:space="preserve"> sake, will soon destroy a human being. But if pleasure is sought for G-d's sake and we have the right idea of G-d, then pleasure will assist or the quest for pleasure will be the condition to make possible the fulfillment of human life. But we are not necessarily agreeing with western science that says the pleasure principle is the most important deciding factor in the appetite of human beings.</w:t>
      </w:r>
    </w:p>
    <w:p w14:paraId="675D678F" w14:textId="77777777" w:rsidR="00E51D2F" w:rsidRDefault="00E51D2F" w:rsidP="00E51D2F">
      <w:r>
        <w:t xml:space="preserve">G-d has revealed to prophets that understanding that would make it possible for them to lead blocks of groups of people successfully, </w:t>
      </w:r>
      <w:proofErr w:type="gramStart"/>
      <w:r>
        <w:t>closer and closer</w:t>
      </w:r>
      <w:proofErr w:type="gramEnd"/>
      <w:r>
        <w:t xml:space="preserve"> to the ideal state that G-d wants for man or human beings on this earth. G-d has done </w:t>
      </w:r>
      <w:proofErr w:type="gramStart"/>
      <w:r>
        <w:t>that</w:t>
      </w:r>
      <w:proofErr w:type="gramEnd"/>
      <w:r>
        <w:t xml:space="preserve"> and G-d has shown the human being the man, the people, the heaven above as a sign to man, transmitting to him or speaking to him of the state that he needs on earth. When we look </w:t>
      </w:r>
      <w:proofErr w:type="gramStart"/>
      <w:r>
        <w:t>to</w:t>
      </w:r>
      <w:proofErr w:type="gramEnd"/>
      <w:r>
        <w:t xml:space="preserve"> the heavens, we find the situation that feeds the need in our soul for peace. Abraham, in his quest for peace, Abraham was a prophet who was driven by the quest for peace in his soul. When he looked </w:t>
      </w:r>
      <w:proofErr w:type="gramStart"/>
      <w:r>
        <w:t>to</w:t>
      </w:r>
      <w:proofErr w:type="gramEnd"/>
      <w:r>
        <w:t xml:space="preserve"> the heavens, he began to wonder. He began to </w:t>
      </w:r>
      <w:proofErr w:type="gramStart"/>
      <w:r>
        <w:t>have</w:t>
      </w:r>
      <w:proofErr w:type="gramEnd"/>
      <w:r>
        <w:t xml:space="preserve"> questions. It expanded his mind, it gave freedom to his </w:t>
      </w:r>
      <w:proofErr w:type="gramStart"/>
      <w:r>
        <w:t>thought</w:t>
      </w:r>
      <w:proofErr w:type="gramEnd"/>
      <w:r>
        <w:t xml:space="preserve"> and he began to look at the heavens and search for what is the ruling principle or the ruling reality in </w:t>
      </w:r>
      <w:proofErr w:type="gramStart"/>
      <w:r>
        <w:t>all of</w:t>
      </w:r>
      <w:proofErr w:type="gramEnd"/>
      <w:r>
        <w:t xml:space="preserve"> this world that I can see or reach with my senses.</w:t>
      </w:r>
    </w:p>
    <w:p w14:paraId="055AD556" w14:textId="77777777" w:rsidR="00E51D2F" w:rsidRDefault="00E51D2F" w:rsidP="00E51D2F">
      <w:r>
        <w:t xml:space="preserve">What is G-d? Who is the ruler? What is the ruler? Whom should I serve? What should I worship? These were the questions that came to his mind as he was looking up into the skies, into the heavens. He wasn't the first prophet to look up into </w:t>
      </w:r>
      <w:proofErr w:type="gramStart"/>
      <w:r>
        <w:t>the heavens</w:t>
      </w:r>
      <w:proofErr w:type="gramEnd"/>
      <w:r>
        <w:t xml:space="preserve">. Other prophets looked up to the heavens even before him, and they looked up into the heavens and they began to imagine that there's a bigger cause and a bigger purpose, a bigger interest, a bigger concern that man should be carrying than the small things that the average person are weighted down with. </w:t>
      </w:r>
      <w:proofErr w:type="gramStart"/>
      <w:r>
        <w:t>So</w:t>
      </w:r>
      <w:proofErr w:type="gramEnd"/>
      <w:r>
        <w:t xml:space="preserve"> they became leaders for people.</w:t>
      </w:r>
    </w:p>
    <w:p w14:paraId="08B6E570" w14:textId="77777777" w:rsidR="00E51D2F" w:rsidRDefault="00E51D2F" w:rsidP="00E51D2F">
      <w:r>
        <w:t xml:space="preserve">Abraham we might say is the religious is spiritual father of the great faith, spiritual father. Why do I call him a spiritual father? Because when I study the scripture of G-d that G-d has revealed, and I see Adam, peace be upon them as the Father, the first father before Abraham and how Adam was not complete in his spirit. And because of that, G-d said to the </w:t>
      </w:r>
      <w:r>
        <w:lastRenderedPageBreak/>
        <w:t xml:space="preserve">angels who were disturbed at G-d saying, I'm going to make this Adam, this man, this common mortal, rational being with freedom of mind, with freedom of will and put him into the affairs of matter and the universe or the earth and the universe. They were disturbed. They say, how can you trust something like this with that kind of responsibility? They told G-d he </w:t>
      </w:r>
      <w:proofErr w:type="gramStart"/>
      <w:r>
        <w:t>will</w:t>
      </w:r>
      <w:proofErr w:type="gramEnd"/>
      <w:r>
        <w:t xml:space="preserve"> cause bloodshed. This is from our </w:t>
      </w:r>
      <w:proofErr w:type="gramStart"/>
      <w:r>
        <w:t>scripture,</w:t>
      </w:r>
      <w:proofErr w:type="gramEnd"/>
      <w:r>
        <w:t xml:space="preserve"> say he will cause bloodshed. But G-d says, </w:t>
      </w:r>
      <w:proofErr w:type="gramStart"/>
      <w:r>
        <w:t>I know</w:t>
      </w:r>
      <w:proofErr w:type="gramEnd"/>
      <w:r>
        <w:t xml:space="preserve"> what you know not</w:t>
      </w:r>
      <w:proofErr w:type="gramStart"/>
      <w:r>
        <w:t>.</w:t>
      </w:r>
      <w:proofErr w:type="gramEnd"/>
      <w:r>
        <w:t xml:space="preserve"> This is what He said to the angel, I know what you know not. G-d said, wait until I have breathed into him of My spirit.</w:t>
      </w:r>
    </w:p>
    <w:p w14:paraId="6B8CBF12" w14:textId="77777777" w:rsidR="00E51D2F" w:rsidRDefault="00E51D2F" w:rsidP="00E51D2F">
      <w:r>
        <w:t xml:space="preserve">So here was Adam incomplete as a spiritual man. He was incomplete. He didn't have G-d's spirit yet ruling in him. He had the human nature that G-d gave him ruling in him, but he didn't have G-d's purpose, G-d's will. Spirit is always moving. There's no spirit in the air if </w:t>
      </w:r>
      <w:proofErr w:type="gramStart"/>
      <w:r>
        <w:t>it's</w:t>
      </w:r>
      <w:proofErr w:type="gramEnd"/>
      <w:r>
        <w:t xml:space="preserve"> standing still, spirit is always moving. </w:t>
      </w:r>
      <w:proofErr w:type="gramStart"/>
      <w:r>
        <w:t>So</w:t>
      </w:r>
      <w:proofErr w:type="gramEnd"/>
      <w:r>
        <w:t xml:space="preserve"> spirit indicates a direction for his spirituality. That's what spirit indicates, a direction for his spirituality. Here he was in his human spirituality, but he didn't have </w:t>
      </w:r>
      <w:proofErr w:type="gramStart"/>
      <w:r>
        <w:t>a direction</w:t>
      </w:r>
      <w:proofErr w:type="gramEnd"/>
      <w:r>
        <w:t xml:space="preserve"> for that human spirituality. He was put into creation as a </w:t>
      </w:r>
      <w:proofErr w:type="gramStart"/>
      <w:r>
        <w:t>baby</w:t>
      </w:r>
      <w:proofErr w:type="gramEnd"/>
      <w:r>
        <w:t xml:space="preserve"> and he had to grow up and G-d gave him a companion that would certainly grow up. G-d called him to be deceived by the seductive voice of the Satan, the shaitan, devil. And the devil deceived him and caused him to slip from that heavenly state that he was put into.</w:t>
      </w:r>
    </w:p>
    <w:p w14:paraId="118AF706" w14:textId="77777777" w:rsidR="00E51D2F" w:rsidRDefault="00E51D2F" w:rsidP="00E51D2F">
      <w:r>
        <w:t xml:space="preserve">He lost his heaven, he lost his peace and he began on the journey, the quest for peace and our scripture says, and he met with a </w:t>
      </w:r>
      <w:proofErr w:type="gramStart"/>
      <w:r>
        <w:t>sign</w:t>
      </w:r>
      <w:proofErr w:type="gramEnd"/>
      <w:r>
        <w:t xml:space="preserve"> our word from his </w:t>
      </w:r>
      <w:proofErr w:type="gramStart"/>
      <w:r>
        <w:t>Lord</w:t>
      </w:r>
      <w:proofErr w:type="gramEnd"/>
      <w:r>
        <w:t xml:space="preserve"> and he repented his ways and he got back on the tracks of success of peace back on the road to peace. This is Adam. We have no idea of man as a sinner by birth or created to be sin form. There's no idea. We don't accept that idea in Islam. We don't believe in original sin. We only believe in original innocence. We don't believe in original sin. We believe that life is originally innocent and it becomes sinful because of its failure to manage or cope with the powers, the influences, the temptations, et cetera, in this massive world that G-d created. G-d made it this way, and He says to man that certainly your creation is not a bigger matter than the creation of the heavens and nerves. That's to tell man, that you can't meet the challenge of the universe of the material world with your limited human resources.</w:t>
      </w:r>
    </w:p>
    <w:p w14:paraId="1B3360CC" w14:textId="77777777" w:rsidR="00E51D2F" w:rsidRDefault="00E51D2F" w:rsidP="00E51D2F">
      <w:r>
        <w:t xml:space="preserve">You need the help that only your G-d can give. When he gets that help, then he can manage and cope with the forces in the creation and he can deal with </w:t>
      </w:r>
      <w:proofErr w:type="gramStart"/>
      <w:r>
        <w:t>Satan</w:t>
      </w:r>
      <w:proofErr w:type="gramEnd"/>
      <w:r>
        <w:t xml:space="preserve"> and he can tell Satan with confidence in himself the cause of his position by his G-d. He can tell Satan, your war against me is weak. Surely the strategies of Satan are weak. This is what G-d says to us. Surely the strategies of Satan are weak, but we will never know that until G-d opens our eyes. Praise be to Allah. What is missing in the spiritual man now? </w:t>
      </w:r>
      <w:proofErr w:type="gramStart"/>
      <w:r>
        <w:t>In order for</w:t>
      </w:r>
      <w:proofErr w:type="gramEnd"/>
      <w:r>
        <w:t xml:space="preserve"> the spiritual man to be qualified or equipped to meet the test, the challenge from the world, what he must have, he must have completeness. He must have completeness, completeness for his being, completeness for his being. G-d tells us, us of Abraham, say and Abraham completed his pledge or his requirements before G-d. Man who was required to come up before G-d with so much achievement for himself and we are told that Abraham completed that he completed it.</w:t>
      </w:r>
    </w:p>
    <w:p w14:paraId="1D152DC1" w14:textId="77777777" w:rsidR="00E51D2F" w:rsidRDefault="00E51D2F" w:rsidP="00E51D2F">
      <w:proofErr w:type="gramStart"/>
      <w:r>
        <w:t>So</w:t>
      </w:r>
      <w:proofErr w:type="gramEnd"/>
      <w:r>
        <w:t xml:space="preserve"> Abraham then is seen as the complete man. Adam was missing something. The second father has Adam </w:t>
      </w:r>
      <w:proofErr w:type="gramStart"/>
      <w:r>
        <w:t>and also</w:t>
      </w:r>
      <w:proofErr w:type="gramEnd"/>
      <w:r>
        <w:t xml:space="preserve"> what Adam was missing, he himself is Adam. He's Adam in completion, but he's called Abraham or Ibrahim in our scripture, not Adam. How do we </w:t>
      </w:r>
      <w:r>
        <w:lastRenderedPageBreak/>
        <w:t xml:space="preserve">know he is Adam? Both our scripture and Qur'an and the Bible </w:t>
      </w:r>
      <w:proofErr w:type="gramStart"/>
      <w:r>
        <w:t>says</w:t>
      </w:r>
      <w:proofErr w:type="gramEnd"/>
      <w:r>
        <w:t xml:space="preserve"> the genealogy is traced back to Adam and as one son is the son of Adam, all are the sons of Adam. That means that Abraham though he was our father too, like Adam, he's also the son of Adam. Adam out of one father came another father who became our father, but he's also the son of Adam. He is Adam also in his human nature, but he's Adam in completion. </w:t>
      </w:r>
      <w:proofErr w:type="gramStart"/>
      <w:r>
        <w:t>Therefore</w:t>
      </w:r>
      <w:proofErr w:type="gramEnd"/>
      <w:r>
        <w:t xml:space="preserve"> he's called Ibrahim, which means father or leader for all people.</w:t>
      </w:r>
    </w:p>
    <w:p w14:paraId="50890F11" w14:textId="77777777" w:rsidR="00E51D2F" w:rsidRDefault="00E51D2F" w:rsidP="00E51D2F">
      <w:r>
        <w:t xml:space="preserve">Completeness. Completeness. Now let's think about the groups, the struggling groups, the suffering groups of humanity, not just about the black man and his plight or the African-American people in our plight, but let us think about all groups that have been in bad situation, unable to establish themselves, unable to compete with other groups, dominated completely by other groups having to be subservient or dependent on other groups having to do menial tasks for other groups. Not only us, </w:t>
      </w:r>
      <w:proofErr w:type="gramStart"/>
      <w:r>
        <w:t>there are</w:t>
      </w:r>
      <w:proofErr w:type="gramEnd"/>
      <w:r>
        <w:t xml:space="preserve"> other groups like us. In fact, the powerful Jewish people, according to their scriptures, they were once in a situation like that themselves where they were overpowered by another group and they were a colony like people under the mighty ancient Egyptians. It was G-d who inspired one among them and made him a prophet. Moses, as they say, Musa, as we say in Qur'anic language, Musa, Moses was made a liberator for </w:t>
      </w:r>
      <w:proofErr w:type="gramStart"/>
      <w:r>
        <w:t>them</w:t>
      </w:r>
      <w:proofErr w:type="gramEnd"/>
      <w:r>
        <w:t xml:space="preserve"> and he led them out of that servitude or out of that bondage to the ancient Egyptian Pharaoh. But let us think about these groups a little bit here and we want to see or kind of come up with some rational explanation, logical explanation for the inability of some groups to achieve a satisfying condition for themselves or for their group. </w:t>
      </w:r>
      <w:proofErr w:type="gramStart"/>
      <w:r>
        <w:t>African-American</w:t>
      </w:r>
      <w:proofErr w:type="gramEnd"/>
      <w:r>
        <w:t xml:space="preserve"> people still turn to Farrakhan, Minister Farrakhan, minister Louis Farrakhan, turn to him and hypnotized, fascinated, mesmerized, captivated by his voice, by his voice, by what he has to say. That tells us that </w:t>
      </w:r>
      <w:proofErr w:type="gramStart"/>
      <w:r>
        <w:t>African-American</w:t>
      </w:r>
      <w:proofErr w:type="gramEnd"/>
      <w:r>
        <w:t xml:space="preserve"> people are still not in a condition that they're satisfied with</w:t>
      </w:r>
    </w:p>
    <w:p w14:paraId="3513E3BB" w14:textId="77777777" w:rsidR="00E51D2F" w:rsidRDefault="00E51D2F" w:rsidP="00E51D2F">
      <w:r>
        <w:t xml:space="preserve">Because if they were, they wouldn't turn to his voice. His voice invites you to take up a real, real burdensome life. So that tells me that if you're willing to take up that burdensome life that he's calling you to, you must have something that is even more burdensome than what he's calling you to, and that's the burden on the soul for peace in the soul. How come so many groups </w:t>
      </w:r>
      <w:proofErr w:type="gramStart"/>
      <w:r>
        <w:t>having</w:t>
      </w:r>
      <w:proofErr w:type="gramEnd"/>
      <w:r>
        <w:t xml:space="preserve"> fulfilled this need for peace in the soul? It is because they haven't come into this condition that Abraham came into. Abraham came into the condition to want the completeness of his human makeup he wanted to complete. G-d puts it just that way. He wanted to complete his human constitution.</w:t>
      </w:r>
    </w:p>
    <w:p w14:paraId="57144DA1" w14:textId="77777777" w:rsidR="00E51D2F" w:rsidRDefault="00E51D2F" w:rsidP="00E51D2F">
      <w:r>
        <w:t xml:space="preserve">Some of </w:t>
      </w:r>
      <w:proofErr w:type="gramStart"/>
      <w:r>
        <w:t>us we</w:t>
      </w:r>
      <w:proofErr w:type="gramEnd"/>
      <w:r>
        <w:t xml:space="preserve"> have not been fortunate enough to have parents or civilization or educational institutions to </w:t>
      </w:r>
      <w:proofErr w:type="gramStart"/>
      <w:r>
        <w:t>focus in</w:t>
      </w:r>
      <w:proofErr w:type="gramEnd"/>
      <w:r>
        <w:t xml:space="preserve"> on our human constitution and lead us to a view of our human constitution that is complete. The school will emphasize learning for a career supported by learning or knowledge that you achieve. </w:t>
      </w:r>
      <w:proofErr w:type="gramStart"/>
      <w:r>
        <w:t>So</w:t>
      </w:r>
      <w:proofErr w:type="gramEnd"/>
      <w:r>
        <w:t xml:space="preserve"> the school is mainly addressing your brain and your intelligence. The church, most of them and the mosque and the synagogue, all of them, they will focus so heavily on or so intensely on you as a spiritual creature that they will fail to give you a complete view of yourself.</w:t>
      </w:r>
    </w:p>
    <w:p w14:paraId="40F30B61" w14:textId="1E03239B" w:rsidR="00E51D2F" w:rsidRDefault="00E51D2F" w:rsidP="00E51D2F">
      <w:r>
        <w:t xml:space="preserve">Islam is the religion of every human being ever made. G-d intended that. G-d put Islam in our body when He made the human body. He put Islam in the human body so that one day it will dawn, arise up in the human life as the sun </w:t>
      </w:r>
      <w:proofErr w:type="gramStart"/>
      <w:r>
        <w:t>rises up</w:t>
      </w:r>
      <w:proofErr w:type="gramEnd"/>
      <w:r>
        <w:t xml:space="preserve"> in the east and it will light the human life and bring the human family to G-d and to peace. That's what G-d did. And you </w:t>
      </w:r>
      <w:r>
        <w:lastRenderedPageBreak/>
        <w:t xml:space="preserve">may call it your beautiful Christianity or your beautiful Catholicism, whatever you call it. Another will call it his beautiful Judaism or his beautiful Islam. But it is the beautiful nature and intent in that nature that G-d created for every human being. And in our religion its Islam. In our religion is Muslim, meaning one who accepted Islam, Muslim, one who has accepted Islam, one who has in his own makeup a desire in his nature, even though he can't translate it, he can't identify it and give the proper language to it. It's in his nature. A hunger, a hunger to have peace. Allahu </w:t>
      </w:r>
      <w:r>
        <w:t>Akbar</w:t>
      </w:r>
      <w:r>
        <w:t xml:space="preserve">. The human being. </w:t>
      </w:r>
      <w:r>
        <w:t>Another</w:t>
      </w:r>
      <w:r>
        <w:t xml:space="preserve"> thing is given to us by scriptures, by prophets of ancient times and modern times and prophets from the east and the west and the more in the south. These prophets have brought us the picture of ourselves as a cosmic being. Cosmic </w:t>
      </w:r>
      <w:proofErr w:type="gramStart"/>
      <w:r>
        <w:t>being</w:t>
      </w:r>
      <w:proofErr w:type="gramEnd"/>
      <w:r>
        <w:t xml:space="preserve">. What does cosmic </w:t>
      </w:r>
      <w:proofErr w:type="gramStart"/>
      <w:r>
        <w:t>tells</w:t>
      </w:r>
      <w:proofErr w:type="gramEnd"/>
      <w:r>
        <w:t xml:space="preserve"> us. The word tell cosmic tells us a universal being, a world, a total world including the skies and the earth. A total world being.</w:t>
      </w:r>
    </w:p>
    <w:p w14:paraId="470865AC" w14:textId="77777777" w:rsidR="00E51D2F" w:rsidRDefault="00E51D2F" w:rsidP="00E51D2F">
      <w:r>
        <w:t xml:space="preserve">Now, let's just try to understand this as we go on and make some progress for this topic or this subject, peace and how Islam promotes the peace for nations or between nations. This cosmic being exists because of the special nature that G-d gave him. G-d created him different from stones and rocks and inanimate things different from plants, different from animals except from his own species. He created them </w:t>
      </w:r>
      <w:proofErr w:type="gramStart"/>
      <w:r>
        <w:t>different</w:t>
      </w:r>
      <w:proofErr w:type="gramEnd"/>
      <w:r>
        <w:t xml:space="preserve">. And where is this difference? How do we put our finger on that difference? He has an intelligence that enables him to step out of his own condition and look back at his own condition and judge his own condition and choose another condition and leave that old condition behind him if he wants to. A roach can't do that if you watch the roach how they live today, Pharaoh saw him in the same way. When Pharaoh saw a roach in his palace, he saw the same roach you </w:t>
      </w:r>
      <w:proofErr w:type="gramStart"/>
      <w:r>
        <w:t>looking</w:t>
      </w:r>
      <w:proofErr w:type="gramEnd"/>
      <w:r>
        <w:t xml:space="preserve"> at.</w:t>
      </w:r>
    </w:p>
    <w:p w14:paraId="283164BB" w14:textId="77777777" w:rsidR="00E51D2F" w:rsidRDefault="00E51D2F" w:rsidP="00E51D2F">
      <w:r>
        <w:t xml:space="preserve">He saw the roach doing the same thing that Roach is doing </w:t>
      </w:r>
      <w:proofErr w:type="gramStart"/>
      <w:r>
        <w:t>today</w:t>
      </w:r>
      <w:proofErr w:type="gramEnd"/>
      <w:r>
        <w:t xml:space="preserve"> that roach </w:t>
      </w:r>
      <w:proofErr w:type="gramStart"/>
      <w:r>
        <w:t>haven't</w:t>
      </w:r>
      <w:proofErr w:type="gramEnd"/>
      <w:r>
        <w:t xml:space="preserve"> changed, that roach didn't get up on two feet and started walking around and barking like a dog or talking like a human being. That roast is still like he was before. But the human being was once barking like a dog and howling like a whoop and chipping like a monkey, but a condition in him that G-d made for his intelligence and his freedom of mind caused him to look back, say, </w:t>
      </w:r>
      <w:proofErr w:type="gramStart"/>
      <w:r>
        <w:t>Hey</w:t>
      </w:r>
      <w:proofErr w:type="gramEnd"/>
      <w:r>
        <w:t xml:space="preserve">, I don't think I was made to stay in this condition. I think I was created for bigger, </w:t>
      </w:r>
      <w:proofErr w:type="gramStart"/>
      <w:r>
        <w:t>a bigger</w:t>
      </w:r>
      <w:proofErr w:type="gramEnd"/>
      <w:r>
        <w:t xml:space="preserve"> condition, </w:t>
      </w:r>
      <w:proofErr w:type="gramStart"/>
      <w:r>
        <w:t>a bigger</w:t>
      </w:r>
      <w:proofErr w:type="gramEnd"/>
      <w:r>
        <w:t xml:space="preserve"> image, </w:t>
      </w:r>
      <w:proofErr w:type="gramStart"/>
      <w:r>
        <w:t>a bigger</w:t>
      </w:r>
      <w:proofErr w:type="gramEnd"/>
      <w:r>
        <w:t xml:space="preserve"> role, </w:t>
      </w:r>
      <w:proofErr w:type="gramStart"/>
      <w:r>
        <w:t>a bigger</w:t>
      </w:r>
      <w:proofErr w:type="gramEnd"/>
      <w:r>
        <w:t xml:space="preserve"> reality in this world. </w:t>
      </w:r>
      <w:proofErr w:type="gramStart"/>
      <w:r>
        <w:t>So</w:t>
      </w:r>
      <w:proofErr w:type="gramEnd"/>
      <w:r>
        <w:t xml:space="preserve"> he looks, he steps outside of </w:t>
      </w:r>
      <w:proofErr w:type="gramStart"/>
      <w:r>
        <w:t>himself</w:t>
      </w:r>
      <w:proofErr w:type="gramEnd"/>
      <w:r>
        <w:t xml:space="preserve"> and he looks at himself and he </w:t>
      </w:r>
      <w:proofErr w:type="gramStart"/>
      <w:r>
        <w:t>began</w:t>
      </w:r>
      <w:proofErr w:type="gramEnd"/>
      <w:r>
        <w:t xml:space="preserve"> to size himself up and judge himself, I have something special that they don't have. Why am I sounding like a wolf, right? I need you to </w:t>
      </w:r>
      <w:proofErr w:type="gramStart"/>
      <w:r>
        <w:t>develop me</w:t>
      </w:r>
      <w:proofErr w:type="gramEnd"/>
      <w:r>
        <w:t xml:space="preserve"> </w:t>
      </w:r>
      <w:proofErr w:type="gramStart"/>
      <w:r>
        <w:t>a language</w:t>
      </w:r>
      <w:proofErr w:type="gramEnd"/>
      <w:r>
        <w:t>.</w:t>
      </w:r>
    </w:p>
    <w:p w14:paraId="09F22D55" w14:textId="77777777" w:rsidR="00E51D2F" w:rsidRDefault="00E51D2F" w:rsidP="00E51D2F">
      <w:proofErr w:type="gramStart"/>
      <w:r>
        <w:t>So</w:t>
      </w:r>
      <w:proofErr w:type="gramEnd"/>
      <w:r>
        <w:t xml:space="preserve"> he let the wolf teach himself, but his mind is free. The </w:t>
      </w:r>
      <w:proofErr w:type="gramStart"/>
      <w:r>
        <w:t>wolf</w:t>
      </w:r>
      <w:proofErr w:type="gramEnd"/>
      <w:r>
        <w:t xml:space="preserve"> mind is not as free as his, so his mind is free. He let the trees and the paths and everything </w:t>
      </w:r>
      <w:proofErr w:type="gramStart"/>
      <w:r>
        <w:t>and in the wind</w:t>
      </w:r>
      <w:proofErr w:type="gramEnd"/>
      <w:r>
        <w:t xml:space="preserve"> and everything that's moving, teach him something. He </w:t>
      </w:r>
      <w:proofErr w:type="gramStart"/>
      <w:r>
        <w:t>come</w:t>
      </w:r>
      <w:proofErr w:type="gramEnd"/>
      <w:r>
        <w:t xml:space="preserve"> up with a language. He forms a language. He gives the tree a name. He gives the different kinds of tree's name. He gives the animal a name and the different animals. He gives them names. His mind is free. </w:t>
      </w:r>
      <w:proofErr w:type="gramStart"/>
      <w:r>
        <w:t>So</w:t>
      </w:r>
      <w:proofErr w:type="gramEnd"/>
      <w:r>
        <w:t xml:space="preserve"> he's able to look at them and he's able to get some message from their form. He </w:t>
      </w:r>
      <w:proofErr w:type="gramStart"/>
      <w:r>
        <w:t>says,</w:t>
      </w:r>
      <w:proofErr w:type="gramEnd"/>
      <w:r>
        <w:t xml:space="preserve"> that message suggests to me this. And he gives a name to that thing or that message that came from that thing. He gives it a name. Say the message that </w:t>
      </w:r>
      <w:proofErr w:type="gramStart"/>
      <w:r>
        <w:t>come</w:t>
      </w:r>
      <w:proofErr w:type="gramEnd"/>
      <w:r>
        <w:t xml:space="preserve"> from that dog, this </w:t>
      </w:r>
      <w:proofErr w:type="gramStart"/>
      <w:r>
        <w:t>particular dog</w:t>
      </w:r>
      <w:proofErr w:type="gramEnd"/>
      <w:r>
        <w:t>, I'm going to give it a name.</w:t>
      </w:r>
    </w:p>
    <w:p w14:paraId="2AC1CFBA" w14:textId="77777777" w:rsidR="00E51D2F" w:rsidRDefault="00E51D2F" w:rsidP="00E51D2F">
      <w:proofErr w:type="gramStart"/>
      <w:r>
        <w:t>So</w:t>
      </w:r>
      <w:proofErr w:type="gramEnd"/>
      <w:r>
        <w:t xml:space="preserve"> he called this </w:t>
      </w:r>
      <w:proofErr w:type="gramStart"/>
      <w:r>
        <w:t>particular dog</w:t>
      </w:r>
      <w:proofErr w:type="gramEnd"/>
      <w:r>
        <w:t xml:space="preserve"> off a </w:t>
      </w:r>
      <w:proofErr w:type="gramStart"/>
      <w:r>
        <w:t>pointer</w:t>
      </w:r>
      <w:proofErr w:type="gramEnd"/>
      <w:r>
        <w:t xml:space="preserve"> and he called another dog a bulldog and another one, a fox terrier. He </w:t>
      </w:r>
      <w:proofErr w:type="gramStart"/>
      <w:r>
        <w:t>start</w:t>
      </w:r>
      <w:proofErr w:type="gramEnd"/>
      <w:r>
        <w:t xml:space="preserve"> giving them names. He </w:t>
      </w:r>
      <w:proofErr w:type="gramStart"/>
      <w:r>
        <w:t>start</w:t>
      </w:r>
      <w:proofErr w:type="gramEnd"/>
      <w:r>
        <w:t xml:space="preserve"> giving them different </w:t>
      </w:r>
      <w:r>
        <w:lastRenderedPageBreak/>
        <w:t xml:space="preserve">names and he does the same thing with the plants. He does the same thing with the movements in the heavens. He starts giving things names and then he starts speaking. He becomes articulate. He now has a language. He has speech and intelligence that G-d created him for. This is man. So now he has moved out of his old state. He left his own state of imitating inferior </w:t>
      </w:r>
      <w:proofErr w:type="gramStart"/>
      <w:r>
        <w:t>things</w:t>
      </w:r>
      <w:proofErr w:type="gramEnd"/>
      <w:r>
        <w:t xml:space="preserve"> and he aspires to pursue his own excellence, his own innate, inborn created excellence. He's pursuing it now, without even knowing it sometimes. In fact, I think most of the time he's not knowing what he's doing. G-d is moving him onto his destiny. </w:t>
      </w:r>
      <w:proofErr w:type="gramStart"/>
      <w:r>
        <w:t>So</w:t>
      </w:r>
      <w:proofErr w:type="gramEnd"/>
      <w:r>
        <w:t xml:space="preserve"> he begins to make progress and after a while he declares that we are completely separated from the world of animals.</w:t>
      </w:r>
    </w:p>
    <w:p w14:paraId="684ACEBC" w14:textId="77777777" w:rsidR="00E51D2F" w:rsidRDefault="00E51D2F" w:rsidP="00E51D2F">
      <w:r>
        <w:t xml:space="preserve">We are special </w:t>
      </w:r>
      <w:proofErr w:type="gramStart"/>
      <w:r>
        <w:t>creation</w:t>
      </w:r>
      <w:proofErr w:type="gramEnd"/>
      <w:r>
        <w:t xml:space="preserve">. And he declares his special creation, that we are created for nobility. We are created for great honor. We are created to be responsible for </w:t>
      </w:r>
      <w:proofErr w:type="gramStart"/>
      <w:r>
        <w:t>the things</w:t>
      </w:r>
      <w:proofErr w:type="gramEnd"/>
      <w:r>
        <w:t xml:space="preserve"> all around us. We are created to be responsible for the animals we are to make a better society and a better situation, a better environment. </w:t>
      </w:r>
      <w:proofErr w:type="gramStart"/>
      <w:r>
        <w:t>So</w:t>
      </w:r>
      <w:proofErr w:type="gramEnd"/>
      <w:r>
        <w:t xml:space="preserve"> he then becomes the master on earth, the master, he becomes the one to tame the wild, to restrict the movement of those things that don't know how to restrict their own movement. He makes the world </w:t>
      </w:r>
      <w:proofErr w:type="gramStart"/>
      <w:r>
        <w:t>pain</w:t>
      </w:r>
      <w:proofErr w:type="gramEnd"/>
      <w:r>
        <w:t xml:space="preserve"> and he calls it a world that he makes for G-d. This is man, man, isn't that wonderful? How </w:t>
      </w:r>
      <w:proofErr w:type="gramStart"/>
      <w:r>
        <w:t>man has</w:t>
      </w:r>
      <w:proofErr w:type="gramEnd"/>
      <w:r>
        <w:t xml:space="preserve"> progressed? How man has evolved pressured by peace in his soul, the desire to be at peace in his soul. His soul was created by G-d in heaven. In heaven. Heaven suggests peace. And how does that picture of peace come to us? It comes to us through the picture of order.</w:t>
      </w:r>
    </w:p>
    <w:p w14:paraId="18E9FD08" w14:textId="77777777" w:rsidR="00E51D2F" w:rsidRDefault="00E51D2F" w:rsidP="00E51D2F">
      <w:r>
        <w:t xml:space="preserve">Order. There's order in </w:t>
      </w:r>
      <w:proofErr w:type="gramStart"/>
      <w:r>
        <w:t>the heaven</w:t>
      </w:r>
      <w:proofErr w:type="gramEnd"/>
      <w:r>
        <w:t xml:space="preserve">. This is what G-d reveals to the great prophets, the great thinkers. There is order in the heavens. These things are not disorderly up there. They are orderly up there. They have disciplines that they obey. We call those disciplines universal laws. They </w:t>
      </w:r>
      <w:proofErr w:type="gramStart"/>
      <w:r>
        <w:t>have to</w:t>
      </w:r>
      <w:proofErr w:type="gramEnd"/>
      <w:r>
        <w:t xml:space="preserve"> obey those disciplines. And because they obey the disciplines, they're not invading each other, they're not crossing over into each other's </w:t>
      </w:r>
      <w:proofErr w:type="gramStart"/>
      <w:r>
        <w:t>territories</w:t>
      </w:r>
      <w:proofErr w:type="gramEnd"/>
      <w:r>
        <w:t xml:space="preserve">. They're not violating each other's privacy. They're not interfering with each other's domains. Here is the galaxy we call the Milky Way, a great galaxy of stars that even our imagination can't even take us to the limits of it. And this milky way now is just one of the many families that are </w:t>
      </w:r>
      <w:proofErr w:type="gramStart"/>
      <w:r>
        <w:t>that big galaxies</w:t>
      </w:r>
      <w:proofErr w:type="gramEnd"/>
      <w:r>
        <w:t xml:space="preserve">. It's just one of the many galaxies, and this galaxy is not colliding with another galaxy. They're not colliding with each other and the family of stars in our </w:t>
      </w:r>
      <w:proofErr w:type="gramStart"/>
      <w:r>
        <w:t>galaxy,</w:t>
      </w:r>
      <w:proofErr w:type="gramEnd"/>
      <w:r>
        <w:t xml:space="preserve"> they're not colliding with each other. All you say</w:t>
      </w:r>
    </w:p>
    <w:p w14:paraId="639CE39C" w14:textId="77777777" w:rsidR="00E51D2F" w:rsidRDefault="00E51D2F" w:rsidP="00E51D2F">
      <w:r>
        <w:t xml:space="preserve">But we do have collisions sometimes. Yes, just like we have collisions in our human society, small things causing trouble. Yes, small things </w:t>
      </w:r>
      <w:proofErr w:type="gramStart"/>
      <w:r>
        <w:t>causing</w:t>
      </w:r>
      <w:proofErr w:type="gramEnd"/>
      <w:r>
        <w:t xml:space="preserve"> trouble. </w:t>
      </w:r>
      <w:proofErr w:type="gramStart"/>
      <w:r>
        <w:t>So</w:t>
      </w:r>
      <w:proofErr w:type="gramEnd"/>
      <w:r>
        <w:t xml:space="preserve"> you get a little small piece from the heavens dropped down here and they cause some trouble for a while, but the big things </w:t>
      </w:r>
      <w:proofErr w:type="gramStart"/>
      <w:r>
        <w:t>continue on</w:t>
      </w:r>
      <w:proofErr w:type="gramEnd"/>
      <w:r>
        <w:t xml:space="preserve"> in their discipline. Now </w:t>
      </w:r>
      <w:proofErr w:type="gramStart"/>
      <w:r>
        <w:t>the science</w:t>
      </w:r>
      <w:proofErr w:type="gramEnd"/>
      <w:r>
        <w:t xml:space="preserve"> talks about the possibility of a collision with huge blocks of material in the heavens that may one day knock the earth out of its orbit or cause such trouble that it will be the end of our earth. We are not expecting that. I don't think anything's going to come down here, but something small enough for the earth to bear and tolerate. And that's the same way our society is. We don't have </w:t>
      </w:r>
      <w:proofErr w:type="gramStart"/>
      <w:r>
        <w:t>any</w:t>
      </w:r>
      <w:proofErr w:type="gramEnd"/>
      <w:r>
        <w:t xml:space="preserve"> </w:t>
      </w:r>
      <w:proofErr w:type="gramStart"/>
      <w:r>
        <w:t>things</w:t>
      </w:r>
      <w:proofErr w:type="gramEnd"/>
      <w:r>
        <w:t xml:space="preserve"> too big. We thought Hitler was </w:t>
      </w:r>
      <w:proofErr w:type="gramStart"/>
      <w:r>
        <w:t>big, but</w:t>
      </w:r>
      <w:proofErr w:type="gramEnd"/>
      <w:r>
        <w:t xml:space="preserve"> look how small he was in the end he was so small that he went and hid up under bed to keep from being caught in murdered. </w:t>
      </w:r>
      <w:proofErr w:type="gramStart"/>
      <w:r>
        <w:t>So</w:t>
      </w:r>
      <w:proofErr w:type="gramEnd"/>
      <w:r>
        <w:t xml:space="preserve"> they look big for a while, but if we just keep watching them, we'll see that they're not so big. The troublemakers are always small. The peacemakers are big, brother.</w:t>
      </w:r>
    </w:p>
    <w:p w14:paraId="14D4D15C" w14:textId="0F3A51CC" w:rsidR="00E51D2F" w:rsidRDefault="00E51D2F" w:rsidP="00E51D2F">
      <w:r>
        <w:lastRenderedPageBreak/>
        <w:t xml:space="preserve">Yes, let us continue here. Praise be to Allah. </w:t>
      </w:r>
      <w:proofErr w:type="gramStart"/>
      <w:r>
        <w:t>So</w:t>
      </w:r>
      <w:proofErr w:type="gramEnd"/>
      <w:r>
        <w:t xml:space="preserve"> we are establishing here that G-d created us for completion. G-d created us for human fulfillment, completion, human fulfillment. And we are also trying to establish here that people who don't seem to make it or don't seem to find a good condition in their life, they </w:t>
      </w:r>
      <w:proofErr w:type="gramStart"/>
      <w:r>
        <w:t>are people who are</w:t>
      </w:r>
      <w:proofErr w:type="gramEnd"/>
      <w:r>
        <w:t xml:space="preserve"> not fortunate enough to have the Abraham condition in them. They're not fortunate enough to have the appetite for completeness. Now how come we don't have the appetite for completion, for completeness or for completion? It's because we have been kind of caught up </w:t>
      </w:r>
      <w:proofErr w:type="gramStart"/>
      <w:r>
        <w:t>into</w:t>
      </w:r>
      <w:proofErr w:type="gramEnd"/>
      <w:r>
        <w:t xml:space="preserve"> a fascination that won't allow us to separate from that hypnotic pull or that fascination. What is that fascination? It is our fascination with the western world and its life. We are so fascinated. We are so attracted by the western world in its life that we can't free our soul from the pull of that attraction to put our soul in a solitude in a place of rest so that it can come to its original awareness and come to its original state </w:t>
      </w:r>
      <w:r>
        <w:t>and</w:t>
      </w:r>
      <w:r>
        <w:t xml:space="preserve"> then question its present condition to come out of bad condition into better condition, out of incomplete human wholeness, into complete human wholeness.</w:t>
      </w:r>
    </w:p>
    <w:p w14:paraId="4370694C" w14:textId="4C8E0B18" w:rsidR="00E51D2F" w:rsidRDefault="00E51D2F" w:rsidP="00E51D2F">
      <w:proofErr w:type="gramStart"/>
      <w:r>
        <w:t>As long as</w:t>
      </w:r>
      <w:proofErr w:type="gramEnd"/>
      <w:r>
        <w:t xml:space="preserve"> we allow the influences of western culture, the influence of western entertainment, and we are responsible for most of that, our black artists, </w:t>
      </w:r>
      <w:proofErr w:type="gramStart"/>
      <w:r>
        <w:t>as long as</w:t>
      </w:r>
      <w:proofErr w:type="gramEnd"/>
      <w:r>
        <w:t xml:space="preserve"> we are caught up by that and held by those attractions, we will never be in a human condition, in a spiritual condition. We will never have our souls free enough to really communicate with self clearly. We need to communicate with our </w:t>
      </w:r>
      <w:r>
        <w:t>own selves</w:t>
      </w:r>
      <w:r>
        <w:t xml:space="preserve">, not black people outside of you, your black </w:t>
      </w:r>
      <w:proofErr w:type="spellStart"/>
      <w:r>
        <w:t>self inside</w:t>
      </w:r>
      <w:proofErr w:type="spellEnd"/>
      <w:r>
        <w:t xml:space="preserve"> you. You need </w:t>
      </w:r>
      <w:proofErr w:type="gramStart"/>
      <w:r>
        <w:t>the freedom</w:t>
      </w:r>
      <w:proofErr w:type="gramEnd"/>
      <w:r>
        <w:t xml:space="preserve"> from other attractions to have a clear, private, quiet conversation with your own soul, deep down in the </w:t>
      </w:r>
      <w:proofErr w:type="gramStart"/>
      <w:r>
        <w:t>depth</w:t>
      </w:r>
      <w:proofErr w:type="gramEnd"/>
      <w:r>
        <w:t xml:space="preserve"> of your own soul, and listen to your own soul, and ask your soul, what do you want? What do you want? I'm a product of this world. You are of G-d. Tell me my soul - what do you want? Your soul will speak back to you and speak to you clearly. Your soul will tell you in one word. I want you to be truthful. I want you to be truthful.</w:t>
      </w:r>
    </w:p>
    <w:p w14:paraId="4A846F43" w14:textId="6CDB7F26" w:rsidR="00E51D2F" w:rsidRDefault="00E51D2F" w:rsidP="00E51D2F">
      <w:r>
        <w:t xml:space="preserve">What is truthful? It is a kind of a hint or a suggestion saying to you really truthfulness, brings you to be full of truth, truthful, become full of truth. Fill yourself up with truth and not lies. Fill yourself up with innocence and not guilt. That's what your soul wants. If you do that, you can follow this invitation from G-d to accept that your original nature is Muslim, your original self is Muslim, meaning that you are created to want peace in your soul. And anything short of your conviction, the completeness of yourself will not give you peace in your soul. Now we say we are black people, we are from Africa. But how complete is that? If the great thinkers have said to us, inspired by the creator of everything, if they have said to us that the destiny of man, in order for him to have peace is for him to expand his mind and his spirit and go outward from himself and </w:t>
      </w:r>
      <w:r>
        <w:t>incorporate</w:t>
      </w:r>
      <w:r>
        <w:t xml:space="preserve"> or include the whole universe in himself as extensions of his own being. Listen, it's philosophical, but it is understandable even for a person that's not educated. We are one matter. We are created </w:t>
      </w:r>
      <w:proofErr w:type="gramStart"/>
      <w:r>
        <w:t>of</w:t>
      </w:r>
      <w:proofErr w:type="gramEnd"/>
      <w:r>
        <w:t xml:space="preserve"> the earth. This cause, this composite, this composite cosmic being or creature is driven by the very fact of his creation or his nature and identity in G-d's scheme. He is driven to reach out and relate himself, find his relationship with everything externally, </w:t>
      </w:r>
      <w:proofErr w:type="gramStart"/>
      <w:r>
        <w:t>external</w:t>
      </w:r>
      <w:proofErr w:type="gramEnd"/>
      <w:r>
        <w:t xml:space="preserve"> with everything </w:t>
      </w:r>
      <w:proofErr w:type="gramStart"/>
      <w:r>
        <w:t>external</w:t>
      </w:r>
      <w:proofErr w:type="gramEnd"/>
      <w:r>
        <w:t xml:space="preserve">. Not just people, but with all things external. You are a creature of this universe. This earth couldn't have made you by itself. Can the earth grow food by itself? It needs </w:t>
      </w:r>
      <w:proofErr w:type="gramStart"/>
      <w:r>
        <w:t>the sunlight</w:t>
      </w:r>
      <w:proofErr w:type="gramEnd"/>
      <w:r>
        <w:t>, a big ball of fire.</w:t>
      </w:r>
    </w:p>
    <w:p w14:paraId="55AD3155" w14:textId="77777777" w:rsidR="00E51D2F" w:rsidRDefault="00E51D2F" w:rsidP="00E51D2F">
      <w:r>
        <w:lastRenderedPageBreak/>
        <w:t xml:space="preserve">If the plant was fed by the sun and other things living or fed by then I eat these things fed by the sun and I'm also in the sun myself. If I don't get in it, I'll become deficient in certain nutrients and I'll have to be taken to the hospital. </w:t>
      </w:r>
      <w:proofErr w:type="gramStart"/>
      <w:r>
        <w:t>So</w:t>
      </w:r>
      <w:proofErr w:type="gramEnd"/>
      <w:r>
        <w:t xml:space="preserve"> I'm related to the sun. Am I not? I have a relationship </w:t>
      </w:r>
      <w:proofErr w:type="gramStart"/>
      <w:r>
        <w:t>to</w:t>
      </w:r>
      <w:proofErr w:type="gramEnd"/>
      <w:r>
        <w:t xml:space="preserve"> the sun. The sun is in me. I have something in me from the sun. I have something in me from the earth, right in me, from the earth, but I also have something in me from the sun. The moon is up there too. The moon must be affecting me somewhere in my psychology or something. </w:t>
      </w:r>
      <w:proofErr w:type="gramStart"/>
      <w:r>
        <w:t>So</w:t>
      </w:r>
      <w:proofErr w:type="gramEnd"/>
      <w:r>
        <w:t xml:space="preserve"> I am affected by </w:t>
      </w:r>
      <w:proofErr w:type="gramStart"/>
      <w:r>
        <w:t>all of</w:t>
      </w:r>
      <w:proofErr w:type="gramEnd"/>
      <w:r>
        <w:t xml:space="preserve"> these bodies outside of me and my mind has been created to go from my </w:t>
      </w:r>
      <w:proofErr w:type="gramStart"/>
      <w:r>
        <w:t>little small</w:t>
      </w:r>
      <w:proofErr w:type="gramEnd"/>
      <w:r>
        <w:t xml:space="preserve"> place here and travel to the moon.</w:t>
      </w:r>
    </w:p>
    <w:p w14:paraId="704A7B78" w14:textId="77777777" w:rsidR="00E51D2F" w:rsidRDefault="00E51D2F" w:rsidP="00E51D2F">
      <w:r>
        <w:t xml:space="preserve">My mind can travel to the sun. My mind can travel even beyond what I see with my physical eyes. My mind can go into the dark, into the darkness and try to reach beyond my physical eye grasp for things that exist beyond the grasp of my physical eyesight. My mind can do that. </w:t>
      </w:r>
      <w:proofErr w:type="gramStart"/>
      <w:r>
        <w:t>So</w:t>
      </w:r>
      <w:proofErr w:type="gramEnd"/>
      <w:r>
        <w:t xml:space="preserve"> science has come up with pictures for us of things that they can't even put on television, things they can't put on computers. They can only draw you a symbolic picture of it. They can give you something that they think resembles what they're talking about. Now what am I talking about here? I'm talking about the birth of new worlds and I'm talking about the molecular makeup of all material things. This earth, this floor I'm standing on the mics I'm speaking by and everything else, the podium here, everything, the clothes I'm wearing, myself too, everything is molecular instruction according to science. And believe me, it must be correct because they have produced atomic weapons upon this belief.</w:t>
      </w:r>
    </w:p>
    <w:p w14:paraId="746F9284" w14:textId="77777777" w:rsidR="00E51D2F" w:rsidRDefault="00E51D2F" w:rsidP="00E51D2F">
      <w:r>
        <w:t xml:space="preserve">This belief, this belief </w:t>
      </w:r>
      <w:proofErr w:type="gramStart"/>
      <w:r>
        <w:t>have</w:t>
      </w:r>
      <w:proofErr w:type="gramEnd"/>
      <w:r>
        <w:t xml:space="preserve"> guided them to atomic energy and atomic warfare, our weapons. </w:t>
      </w:r>
      <w:proofErr w:type="gramStart"/>
      <w:r>
        <w:t>So</w:t>
      </w:r>
      <w:proofErr w:type="gramEnd"/>
      <w:r>
        <w:t xml:space="preserve"> we are not talking about something that they haven't tested and </w:t>
      </w:r>
      <w:proofErr w:type="gramStart"/>
      <w:r>
        <w:t>gotten</w:t>
      </w:r>
      <w:proofErr w:type="gramEnd"/>
      <w:r>
        <w:t xml:space="preserve"> some proof of, but they can't show it </w:t>
      </w:r>
      <w:proofErr w:type="gramStart"/>
      <w:r>
        <w:t>without, show</w:t>
      </w:r>
      <w:proofErr w:type="gramEnd"/>
      <w:r>
        <w:t xml:space="preserve"> it to your eyes. No way. They can't show it to your eyes. </w:t>
      </w:r>
      <w:proofErr w:type="gramStart"/>
      <w:r>
        <w:t>So</w:t>
      </w:r>
      <w:proofErr w:type="gramEnd"/>
      <w:r>
        <w:t xml:space="preserve"> though it is science and it's the basic of science, it is the basic. In science, they still call it theory. It's the molecular theory. Now theory is just as weak as faith or belief, theory, it's no stronger than faith or belief. </w:t>
      </w:r>
      <w:proofErr w:type="gramStart"/>
      <w:r>
        <w:t>So</w:t>
      </w:r>
      <w:proofErr w:type="gramEnd"/>
      <w:r>
        <w:t xml:space="preserve"> what they're saying when they say theory, they're saying this is our faith based upon some logic, we have faith that this is the case. This is the situation. They call it the molecular </w:t>
      </w:r>
      <w:proofErr w:type="gramStart"/>
      <w:r>
        <w:t>theory</w:t>
      </w:r>
      <w:proofErr w:type="gramEnd"/>
      <w:r>
        <w:t xml:space="preserve"> and they suggest even the motion and movements for these parts in matter. They completely describe the inner workings of matter or material things, the energy constitution of those things.</w:t>
      </w:r>
    </w:p>
    <w:p w14:paraId="7754CFC1" w14:textId="142DEC92" w:rsidR="00E51D2F" w:rsidRDefault="00E51D2F" w:rsidP="00E51D2F">
      <w:r>
        <w:t xml:space="preserve">What a wonderful world. What a wonderful creature G-d made with such a great, great complex mind or intelligence. The man has been given this rational mind and this </w:t>
      </w:r>
      <w:proofErr w:type="gramStart"/>
      <w:r>
        <w:t>freedom</w:t>
      </w:r>
      <w:proofErr w:type="gramEnd"/>
      <w:r>
        <w:t xml:space="preserve"> and he can travel outside of his own narrow confines or small confines and he can touch the world outside of him with his brain, with his thoughts, with his intelligence, with his reasoning, with his logic. He can go out there and he can mate with those </w:t>
      </w:r>
      <w:proofErr w:type="gramStart"/>
      <w:r>
        <w:t>things</w:t>
      </w:r>
      <w:proofErr w:type="gramEnd"/>
      <w:r>
        <w:t xml:space="preserve"> and he can come back home with information, with resources, mental resources, scientific resources in terms of the discoveries he makes, which </w:t>
      </w:r>
      <w:proofErr w:type="gramStart"/>
      <w:r>
        <w:t>is int</w:t>
      </w:r>
      <w:proofErr w:type="gramEnd"/>
      <w:r>
        <w:t xml:space="preserve"> intelligence. Come back and he </w:t>
      </w:r>
      <w:proofErr w:type="gramStart"/>
      <w:r>
        <w:t>utilize</w:t>
      </w:r>
      <w:proofErr w:type="gramEnd"/>
      <w:r>
        <w:t xml:space="preserve"> them for a better world or a better place at home. This is man. </w:t>
      </w:r>
      <w:proofErr w:type="gramStart"/>
      <w:r>
        <w:t>So</w:t>
      </w:r>
      <w:proofErr w:type="gramEnd"/>
      <w:r>
        <w:t xml:space="preserve"> when the ancient and the medieval people, thinkers, when they were conceiving man as a universal or cosmic man, that's exactly what they were predicting. That was a kind of prophecy from those thinkers. Those thinkers were prophesying the day when man, mind would travel off, he would be a </w:t>
      </w:r>
      <w:r>
        <w:t>cosmonaut</w:t>
      </w:r>
      <w:r>
        <w:t xml:space="preserve"> in his mind, in his mental makeup, he would be a </w:t>
      </w:r>
      <w:r>
        <w:t>cosmonaut</w:t>
      </w:r>
      <w:r>
        <w:t>. He would be an astronaut in his mental mind or in his mental makeup and he would travel outside and he would come back home.</w:t>
      </w:r>
    </w:p>
    <w:p w14:paraId="0BB31E6C" w14:textId="77777777" w:rsidR="00E51D2F" w:rsidRDefault="00E51D2F" w:rsidP="00E51D2F">
      <w:r>
        <w:lastRenderedPageBreak/>
        <w:t xml:space="preserve">He would say to his community or to his citizenry, we are not only members of the community of earth, </w:t>
      </w:r>
      <w:proofErr w:type="gramStart"/>
      <w:r>
        <w:t>we are</w:t>
      </w:r>
      <w:proofErr w:type="gramEnd"/>
      <w:r>
        <w:t xml:space="preserve"> members in the community of stars, and that's where science is trying to direct us now, right? Direct us to see that we may be forced to accept that we are just members in the family of stars or in the bodies of the universe, that there may be other intelligent communities out there, maybe not looking exactly like us, but intelligent communities and we may have to reason with them, acknowledge their existence and have some cooperation so we can continue to existence to or survive. Isn't that what they </w:t>
      </w:r>
      <w:proofErr w:type="gramStart"/>
      <w:r>
        <w:t>suggesting</w:t>
      </w:r>
      <w:proofErr w:type="gramEnd"/>
      <w:r>
        <w:t xml:space="preserve">? They're not playing. Peace. That's what we're talking about. Just </w:t>
      </w:r>
      <w:proofErr w:type="spellStart"/>
      <w:proofErr w:type="gramStart"/>
      <w:r>
        <w:t>bare</w:t>
      </w:r>
      <w:proofErr w:type="gramEnd"/>
      <w:r>
        <w:t xml:space="preserve"> with</w:t>
      </w:r>
      <w:proofErr w:type="spellEnd"/>
      <w:r>
        <w:t xml:space="preserve"> me. We </w:t>
      </w:r>
      <w:proofErr w:type="gramStart"/>
      <w:r>
        <w:t>got</w:t>
      </w:r>
      <w:proofErr w:type="gramEnd"/>
      <w:r>
        <w:t xml:space="preserve"> enough time here, we </w:t>
      </w:r>
      <w:proofErr w:type="gramStart"/>
      <w:r>
        <w:t>got</w:t>
      </w:r>
      <w:proofErr w:type="gramEnd"/>
      <w:r>
        <w:t xml:space="preserve"> enough time, don't worry. Now, man's life wants completion.</w:t>
      </w:r>
    </w:p>
    <w:p w14:paraId="71A2B9B9" w14:textId="77777777" w:rsidR="00E51D2F" w:rsidRDefault="00E51D2F" w:rsidP="00E51D2F">
      <w:r>
        <w:t xml:space="preserve">The </w:t>
      </w:r>
      <w:proofErr w:type="gramStart"/>
      <w:r>
        <w:t>African-American</w:t>
      </w:r>
      <w:proofErr w:type="gramEnd"/>
      <w:r>
        <w:t xml:space="preserve"> people and other groups like us, carrying this great burden on us, thinking ourselves to be cheated out of our life and future, we have not come into the state of Abraham to want for ourselves completeness. Completeness. It is not enough for you to want for your body, your physical flesh to have its fullness or its satisfaction. To have enough food on the table from the grocery stores. To have enough sex, to have enough opportunity to go out and run or dance, exercise your body. </w:t>
      </w:r>
      <w:proofErr w:type="gramStart"/>
      <w:r>
        <w:t>All of</w:t>
      </w:r>
      <w:proofErr w:type="gramEnd"/>
      <w:r>
        <w:t xml:space="preserve"> these body needs or physical needs, it's not enough just to satisfy those. If that's where your concentration is, you'll never be able to help your people come to a peaceful state in their soul. Then you have others. They're focusing, like I said, </w:t>
      </w:r>
      <w:proofErr w:type="gramStart"/>
      <w:r>
        <w:t>in</w:t>
      </w:r>
      <w:proofErr w:type="gramEnd"/>
      <w:r>
        <w:t xml:space="preserve"> the institutions of learning, they're focusing just on the mind as </w:t>
      </w:r>
      <w:proofErr w:type="spellStart"/>
      <w:proofErr w:type="gramStart"/>
      <w:r>
        <w:t>a</w:t>
      </w:r>
      <w:proofErr w:type="spellEnd"/>
      <w:proofErr w:type="gramEnd"/>
      <w:r>
        <w:t xml:space="preserve"> organism that wants to eat knowledge and utilize knowledge and benefit from knowledge. </w:t>
      </w:r>
      <w:proofErr w:type="gramStart"/>
      <w:r>
        <w:t>So</w:t>
      </w:r>
      <w:proofErr w:type="gramEnd"/>
      <w:r>
        <w:t xml:space="preserve"> they're just </w:t>
      </w:r>
      <w:proofErr w:type="gramStart"/>
      <w:r>
        <w:t>focusing in</w:t>
      </w:r>
      <w:proofErr w:type="gramEnd"/>
      <w:r>
        <w:t xml:space="preserve"> on that feature of the human being or that organism, feature, organism, feature of the human being. And they're missing the other. They're missing the spiritual. They're missing other needs in the human being. </w:t>
      </w:r>
      <w:proofErr w:type="gramStart"/>
      <w:r>
        <w:t>So</w:t>
      </w:r>
      <w:proofErr w:type="gramEnd"/>
      <w:r>
        <w:t xml:space="preserve"> we have a fragmented human world, don't we? A human world, a </w:t>
      </w:r>
      <w:proofErr w:type="gramStart"/>
      <w:r>
        <w:t>fragmented persons</w:t>
      </w:r>
      <w:proofErr w:type="gramEnd"/>
      <w:r>
        <w:t xml:space="preserve">. Fragmented </w:t>
      </w:r>
      <w:proofErr w:type="gramStart"/>
      <w:r>
        <w:t>persons</w:t>
      </w:r>
      <w:proofErr w:type="gramEnd"/>
      <w:r>
        <w:t xml:space="preserve">. You can't get your </w:t>
      </w:r>
      <w:proofErr w:type="gramStart"/>
      <w:r>
        <w:t>pleasures</w:t>
      </w:r>
      <w:proofErr w:type="gramEnd"/>
      <w:r>
        <w:t xml:space="preserve"> because you are a fragmented person. You </w:t>
      </w:r>
      <w:proofErr w:type="gramStart"/>
      <w:r>
        <w:t>have to</w:t>
      </w:r>
      <w:proofErr w:type="gramEnd"/>
      <w:r>
        <w:t xml:space="preserve"> come to the state that will allow you to want to see all your pieces come back together.</w:t>
      </w:r>
    </w:p>
    <w:p w14:paraId="0ABBD9A8" w14:textId="77777777" w:rsidR="00E51D2F" w:rsidRDefault="00E51D2F" w:rsidP="00E51D2F">
      <w:r>
        <w:t xml:space="preserve">Then you can bring all your pieces back together. You can bring your rational life into your own hands, your social life into your own hands, your spiritual life into your own hands, your political life into your own hands. Every human being is created to be, by G-d, is created to be a political creature, a political creature. Political means what? Political means belonging to a group with leadership over it and rules over it. That's what </w:t>
      </w:r>
      <w:proofErr w:type="gramStart"/>
      <w:r>
        <w:t>political</w:t>
      </w:r>
      <w:proofErr w:type="gramEnd"/>
      <w:r>
        <w:t xml:space="preserve"> means, belonging to a group with the leadership over it and with rules over it. Politics is just not for the Congress or the two Houses and for the President and for our local leaders, our local government officials. The word politics is used in all organized groups or institutions. The politics of our school, the politics of the mosque, the politics of our company. This is a word that if you study it, it applies to any organized group with a system of laws or rules and some authority that that body </w:t>
      </w:r>
      <w:proofErr w:type="gramStart"/>
      <w:r>
        <w:t>has to</w:t>
      </w:r>
      <w:proofErr w:type="gramEnd"/>
      <w:r>
        <w:t xml:space="preserve"> answer to or obey. That's government. </w:t>
      </w:r>
      <w:proofErr w:type="gramStart"/>
      <w:r>
        <w:t>So</w:t>
      </w:r>
      <w:proofErr w:type="gramEnd"/>
      <w:r>
        <w:t xml:space="preserve"> politics is a word for government. It's a term that goes with government and we need to have government in our own personal life. Our religion, Al Islam, wants us to have government in our personal life. It wants us to see that we are creatures created to obey </w:t>
      </w:r>
      <w:proofErr w:type="gramStart"/>
      <w:r>
        <w:t>a superior</w:t>
      </w:r>
      <w:proofErr w:type="gramEnd"/>
      <w:r>
        <w:t xml:space="preserve"> authority.</w:t>
      </w:r>
    </w:p>
    <w:p w14:paraId="6399C7CA" w14:textId="77777777" w:rsidR="00E51D2F" w:rsidRDefault="00E51D2F" w:rsidP="00E51D2F">
      <w:r>
        <w:t xml:space="preserve">And that authority has revealed the disciplines for us and we are to accept and obey those disciplines if we are to survive as a human being and have that peace in our soul. </w:t>
      </w:r>
      <w:proofErr w:type="gramStart"/>
      <w:r>
        <w:t>Actually</w:t>
      </w:r>
      <w:proofErr w:type="gramEnd"/>
      <w:r>
        <w:t xml:space="preserve"> this concept, the political concept is the last and most advanced of all the concepts for G-d's </w:t>
      </w:r>
      <w:r>
        <w:lastRenderedPageBreak/>
        <w:t xml:space="preserve">man, creature that He made. All the other forms urge us to come into that form. We become industrial creatures, grouping together just to work and benefit from our labor. We have labor groups called labor </w:t>
      </w:r>
      <w:proofErr w:type="gramStart"/>
      <w:r>
        <w:t>unions</w:t>
      </w:r>
      <w:proofErr w:type="gramEnd"/>
      <w:r>
        <w:t xml:space="preserve"> and they have their own politics. They have their own government, they have their own order, their own rules, their own government, their own politics, labor organizations. They've been in their existence a long time. It's kind of dying out now since Reagan.</w:t>
      </w:r>
    </w:p>
    <w:p w14:paraId="1D926E58" w14:textId="77777777" w:rsidR="00E51D2F" w:rsidRDefault="00E51D2F" w:rsidP="00E51D2F">
      <w:r>
        <w:t xml:space="preserve">Well, they used to be very powerful, so powerful that they would just make the President tremble. Their leader could make the President tremble. Yes, but now they're not so powerful. </w:t>
      </w:r>
      <w:proofErr w:type="gramStart"/>
      <w:r>
        <w:t>So</w:t>
      </w:r>
      <w:proofErr w:type="gramEnd"/>
      <w:r>
        <w:t xml:space="preserve"> man is forced to go from stage by stage as G-d says to us in the Qur'an. And he has created you to go stage by stage from difficulty to difficulty, from trial to trial until you reach your destiny or the goal for you so that you can have satisfaction in your soul or peace in your soul. This is how G-d has created us. Everything that G-d has made us in our own selves and what you've made outside all </w:t>
      </w:r>
      <w:proofErr w:type="gramStart"/>
      <w:r>
        <w:t>works</w:t>
      </w:r>
      <w:proofErr w:type="gramEnd"/>
      <w:r>
        <w:t xml:space="preserve"> to bring us to completion, to completion. We need to expand our mind, free our intelligence, free our thinking so that we can truthfully inspect or examine and question everything within and externally so that we will come up with a more complete view of our own individual personal reality. You cannot see yourself without a mirror or without someone else looking at you. </w:t>
      </w:r>
      <w:proofErr w:type="gramStart"/>
      <w:r>
        <w:t>So</w:t>
      </w:r>
      <w:proofErr w:type="gramEnd"/>
      <w:r>
        <w:t xml:space="preserve"> you need something outside of yourself to see yourself. I can only see so much of myself, my eyes can go all around there. I can't look in my own eyes. Everything that you </w:t>
      </w:r>
      <w:proofErr w:type="gramStart"/>
      <w:r>
        <w:t>are able to</w:t>
      </w:r>
      <w:proofErr w:type="gramEnd"/>
      <w:r>
        <w:t xml:space="preserve"> touch with your senses, your five senses or your six senses or whatever, how many you may have, everything that you can touch with your senses, it has some influence on the shaping of you.</w:t>
      </w:r>
    </w:p>
    <w:p w14:paraId="159FF745" w14:textId="77777777" w:rsidR="00E51D2F" w:rsidRDefault="00E51D2F" w:rsidP="00E51D2F">
      <w:r>
        <w:t xml:space="preserve">G-d has created you as G-d says in His holy book, in the wombs of your mothers, in the wombs of your mother. Now we think of just flesh and blood, female counterparts as our mother, but every environment in which you find yourself, it is your mother until you deliver or delivered from it and put into another mother, then you can say, that was my mother. Yes, Africa was my mother, wherever I was over there centuries ago, Africa was my mother. The plantations </w:t>
      </w:r>
      <w:proofErr w:type="gramStart"/>
      <w:r>
        <w:t>was</w:t>
      </w:r>
      <w:proofErr w:type="gramEnd"/>
      <w:r>
        <w:t xml:space="preserve"> my </w:t>
      </w:r>
      <w:proofErr w:type="gramStart"/>
      <w:r>
        <w:t>mother</w:t>
      </w:r>
      <w:proofErr w:type="gramEnd"/>
      <w:r>
        <w:t xml:space="preserve">. Yes, the plantation was my </w:t>
      </w:r>
      <w:proofErr w:type="gramStart"/>
      <w:r>
        <w:t>mother</w:t>
      </w:r>
      <w:proofErr w:type="gramEnd"/>
      <w:r>
        <w:t xml:space="preserve">, when I was there. </w:t>
      </w:r>
      <w:proofErr w:type="gramStart"/>
      <w:r>
        <w:t>The</w:t>
      </w:r>
      <w:proofErr w:type="gramEnd"/>
      <w:r>
        <w:t xml:space="preserve"> south was my mother. Now the north became my mother, and for those who were Christian, the church was your </w:t>
      </w:r>
      <w:proofErr w:type="gramStart"/>
      <w:r>
        <w:t>mother</w:t>
      </w:r>
      <w:proofErr w:type="gramEnd"/>
      <w:r>
        <w:t xml:space="preserve"> and they called the church mother. The church was your mother. And for those who left church and became Muslims, the temple became your mother. And for those who came out of the temple and came into the mosque, the mosque became your mother. The mosque community is your mother.</w:t>
      </w:r>
    </w:p>
    <w:p w14:paraId="34DDC89D" w14:textId="77777777" w:rsidR="00E51D2F" w:rsidRDefault="00E51D2F" w:rsidP="00E51D2F">
      <w:r>
        <w:t xml:space="preserve">And the mosque community for Muslims is the whole community of Muslims on this earth. So now the mother for us is the international Muslim world. The international Muslim world is now our mother. We are </w:t>
      </w:r>
      <w:proofErr w:type="gramStart"/>
      <w:r>
        <w:t>being shaped</w:t>
      </w:r>
      <w:proofErr w:type="gramEnd"/>
      <w:r>
        <w:t xml:space="preserve"> </w:t>
      </w:r>
      <w:proofErr w:type="gramStart"/>
      <w:r>
        <w:t>in</w:t>
      </w:r>
      <w:proofErr w:type="gramEnd"/>
      <w:r>
        <w:t xml:space="preserve"> that womb. Yes, we are </w:t>
      </w:r>
      <w:proofErr w:type="gramStart"/>
      <w:r>
        <w:t>being shaped</w:t>
      </w:r>
      <w:proofErr w:type="gramEnd"/>
      <w:r>
        <w:t xml:space="preserve"> in that womb. No matter how much we cherish or pride ourselves in being a distinct group in the international community of Muslims, we can't help but be affected by what's happening in the international Muslim world. We can't help but being tested, influenced by what they're thinking, what they're </w:t>
      </w:r>
      <w:proofErr w:type="gramStart"/>
      <w:r>
        <w:t>doing</w:t>
      </w:r>
      <w:proofErr w:type="gramEnd"/>
      <w:r>
        <w:t xml:space="preserve"> their past life and what they want for the future. Once we know it, we are affected by it because we are saying at least in name and in </w:t>
      </w:r>
      <w:proofErr w:type="gramStart"/>
      <w:r>
        <w:t>commitment,</w:t>
      </w:r>
      <w:proofErr w:type="gramEnd"/>
      <w:r>
        <w:t xml:space="preserve"> we are the same in name and in religious commitment. We are the same and we </w:t>
      </w:r>
      <w:proofErr w:type="gramStart"/>
      <w:r>
        <w:t>have to</w:t>
      </w:r>
      <w:proofErr w:type="gramEnd"/>
      <w:r>
        <w:t xml:space="preserve"> be affected. You can even hate the Muslims overseas and they're still going </w:t>
      </w:r>
      <w:proofErr w:type="spellStart"/>
      <w:r>
        <w:t>tot</w:t>
      </w:r>
      <w:proofErr w:type="spellEnd"/>
      <w:r>
        <w:t xml:space="preserve"> affect how you are shaped in the womb.</w:t>
      </w:r>
    </w:p>
    <w:p w14:paraId="3B6611DE" w14:textId="7CBB2EAB" w:rsidR="00E51D2F" w:rsidRDefault="00E51D2F" w:rsidP="00E51D2F">
      <w:r>
        <w:lastRenderedPageBreak/>
        <w:t xml:space="preserve">You can reject them and it still will affect how you are shaped in the womb because your rejection of them is still them, and that's the influence that's working </w:t>
      </w:r>
      <w:proofErr w:type="gramStart"/>
      <w:r>
        <w:t>in</w:t>
      </w:r>
      <w:proofErr w:type="gramEnd"/>
      <w:r>
        <w:t xml:space="preserve"> you. Yes. And you know the most extreme </w:t>
      </w:r>
      <w:proofErr w:type="gramStart"/>
      <w:r>
        <w:t>African-Americans</w:t>
      </w:r>
      <w:proofErr w:type="gramEnd"/>
      <w:r>
        <w:t xml:space="preserve"> who reject white people, they don't know that rejection is so strong that </w:t>
      </w:r>
      <w:proofErr w:type="gramStart"/>
      <w:r>
        <w:t>there</w:t>
      </w:r>
      <w:proofErr w:type="gramEnd"/>
      <w:r>
        <w:t xml:space="preserve"> extreme interaction in color with whites make them more susceptible to be shaped by whites than are not interested in that kind of thing to that extreme. Yes. </w:t>
      </w:r>
      <w:proofErr w:type="gramStart"/>
      <w:r>
        <w:t>So</w:t>
      </w:r>
      <w:proofErr w:type="gramEnd"/>
      <w:r>
        <w:t xml:space="preserve"> they're held in a kind of gravitational </w:t>
      </w:r>
      <w:proofErr w:type="gramStart"/>
      <w:r>
        <w:t>lockup</w:t>
      </w:r>
      <w:proofErr w:type="gramEnd"/>
      <w:r>
        <w:t xml:space="preserve"> and the gravitational lockup is creating an environmental cell. Yes, an environmental cell. That cell is feeding their organism with </w:t>
      </w:r>
      <w:proofErr w:type="gramStart"/>
      <w:r>
        <w:t>negativity</w:t>
      </w:r>
      <w:proofErr w:type="gramEnd"/>
      <w:r>
        <w:t xml:space="preserve"> and the cell is not under the rule of the mind completely. The cell will digest what it wants to digest and will pass out, </w:t>
      </w:r>
      <w:r>
        <w:t>excrete</w:t>
      </w:r>
      <w:r>
        <w:t xml:space="preserve"> what it wants to </w:t>
      </w:r>
      <w:r>
        <w:t>excrete</w:t>
      </w:r>
      <w:r>
        <w:t>. And sometimes the person who says I hate white folks is more like white folks than the person who said, I don't have no problem with it. More like white folks than the African American who said, I don't have any problem with '</w:t>
      </w:r>
      <w:proofErr w:type="spellStart"/>
      <w:r>
        <w:t>em</w:t>
      </w:r>
      <w:proofErr w:type="spellEnd"/>
      <w:r>
        <w:t>. That's the wrong womb to be in. That's the worst womb to be in, a womb that you reject, but you still choose to be in it. Hung up on a love hate relationship with the form of slave master.</w:t>
      </w:r>
    </w:p>
    <w:p w14:paraId="55C83B87" w14:textId="77777777" w:rsidR="00E51D2F" w:rsidRDefault="00E51D2F" w:rsidP="00E51D2F">
      <w:r>
        <w:t xml:space="preserve">That's what it is. It's got to be a love hate relationship when they go on ride those big cars like the white man and want </w:t>
      </w:r>
      <w:proofErr w:type="gramStart"/>
      <w:r>
        <w:t>do</w:t>
      </w:r>
      <w:proofErr w:type="gramEnd"/>
      <w:r>
        <w:t xml:space="preserve"> the things that the white man </w:t>
      </w:r>
      <w:proofErr w:type="gramStart"/>
      <w:r>
        <w:t>do</w:t>
      </w:r>
      <w:proofErr w:type="gramEnd"/>
      <w:r>
        <w:t xml:space="preserve"> and want to have the riches that the white man has or have. When they want all those things and want </w:t>
      </w:r>
      <w:proofErr w:type="gramStart"/>
      <w:r>
        <w:t>wear</w:t>
      </w:r>
      <w:proofErr w:type="gramEnd"/>
      <w:r>
        <w:t xml:space="preserve"> </w:t>
      </w:r>
      <w:proofErr w:type="gramStart"/>
      <w:r>
        <w:t>his</w:t>
      </w:r>
      <w:proofErr w:type="gramEnd"/>
      <w:r>
        <w:t xml:space="preserve"> clothes and sport off </w:t>
      </w:r>
      <w:proofErr w:type="gramStart"/>
      <w:r>
        <w:t>his</w:t>
      </w:r>
      <w:proofErr w:type="gramEnd"/>
      <w:r>
        <w:t xml:space="preserve"> clothes, that tells me that that's a love hate relationship. And even some of '</w:t>
      </w:r>
      <w:proofErr w:type="spellStart"/>
      <w:r>
        <w:t>em</w:t>
      </w:r>
      <w:proofErr w:type="spellEnd"/>
      <w:r>
        <w:t xml:space="preserve"> go pick up his Bible. Yeah, they pick up the white man's Bible. When I say the white man's Bible, they pick up the white man's interpretation of the Bible. They pick up the white man's reading of the </w:t>
      </w:r>
      <w:proofErr w:type="gramStart"/>
      <w:r>
        <w:t>Bible,</w:t>
      </w:r>
      <w:proofErr w:type="gramEnd"/>
      <w:r>
        <w:t xml:space="preserve"> they read it and preach it like he preaches.</w:t>
      </w:r>
    </w:p>
    <w:p w14:paraId="7DA087A0" w14:textId="77777777" w:rsidR="00E51D2F" w:rsidRDefault="00E51D2F" w:rsidP="00E51D2F">
      <w:r>
        <w:t xml:space="preserve">and say, </w:t>
      </w:r>
      <w:proofErr w:type="gramStart"/>
      <w:r>
        <w:t>I hate</w:t>
      </w:r>
      <w:proofErr w:type="gramEnd"/>
      <w:r>
        <w:t xml:space="preserve"> him</w:t>
      </w:r>
      <w:proofErr w:type="gramStart"/>
      <w:r>
        <w:t>.</w:t>
      </w:r>
      <w:proofErr w:type="gramEnd"/>
      <w:r>
        <w:t xml:space="preserve"> That's a love hate relationship and you're being formed in that womb. That womb is shaping you. G-d says He forms you in the wombs of your mother through three veils of darkness, three veils of darkness. If we can have light instead of the darkness, if we can have the three units or conditions of light rather than the three conditions of darkness, we'll be free because man only needs to have three conditions in himself and those three conditions will urge him on to completion. What are those three conditions? A reconciliation with the material world that he's made of and a reconciliation with the social nature that G-d created for him. G-d has not made man a social group separate from any other man. G-d has made man a social group with all other men. </w:t>
      </w:r>
      <w:proofErr w:type="gramStart"/>
      <w:r>
        <w:t>So</w:t>
      </w:r>
      <w:proofErr w:type="gramEnd"/>
      <w:r>
        <w:t xml:space="preserve"> he </w:t>
      </w:r>
      <w:proofErr w:type="gramStart"/>
      <w:r>
        <w:t>has to</w:t>
      </w:r>
      <w:proofErr w:type="gramEnd"/>
      <w:r>
        <w:t xml:space="preserve"> recognize that he is a member in the human family or in the social group of all people that he's a member of </w:t>
      </w:r>
      <w:proofErr w:type="gramStart"/>
      <w:r>
        <w:t>relative</w:t>
      </w:r>
      <w:proofErr w:type="gramEnd"/>
      <w:r>
        <w:t>, of bright, brown, yellow, red, black, everybody.</w:t>
      </w:r>
    </w:p>
    <w:p w14:paraId="1280004F" w14:textId="77777777" w:rsidR="00E51D2F" w:rsidRDefault="00E51D2F" w:rsidP="00E51D2F">
      <w:r>
        <w:t xml:space="preserve">He belongs to that complete family. If he can accept and have peace in his heart and soul, not be fighting it, that these are equally my members in this family or society of man. And if he can accept that G-d created the material reality in him and all around him to be his friend, not his enemy, to yield benefits to him, not to hurt, to contribute to his elevation, to his evolution, to his elevation, to his excellence, not to his degradation. If he can have that kind of relation with the material reality and that kind of relation with the social family that he belongs to. And then if he </w:t>
      </w:r>
      <w:proofErr w:type="gramStart"/>
      <w:r>
        <w:t>will accept</w:t>
      </w:r>
      <w:proofErr w:type="gramEnd"/>
      <w:r>
        <w:t xml:space="preserve"> the originality in his own soul, my soul says, I'm not G-d. I don't care what my mind says. My human soul says I'm not G-d and my human soul </w:t>
      </w:r>
      <w:proofErr w:type="gramStart"/>
      <w:r>
        <w:t>make</w:t>
      </w:r>
      <w:proofErr w:type="gramEnd"/>
      <w:r>
        <w:t xml:space="preserve"> me tremble when I take on too much authority.</w:t>
      </w:r>
    </w:p>
    <w:p w14:paraId="5398A1DA" w14:textId="3916A9D2" w:rsidR="00E51D2F" w:rsidRDefault="00E51D2F" w:rsidP="00E51D2F">
      <w:proofErr w:type="gramStart"/>
      <w:r>
        <w:t>So</w:t>
      </w:r>
      <w:proofErr w:type="gramEnd"/>
      <w:r>
        <w:t xml:space="preserve"> if he </w:t>
      </w:r>
      <w:proofErr w:type="gramStart"/>
      <w:r>
        <w:t>respond</w:t>
      </w:r>
      <w:proofErr w:type="gramEnd"/>
      <w:r>
        <w:t xml:space="preserve"> to the spirituality that G-d created for him and become spiritual in his own nature that G-d gave him, he will have the three conditions that are necessary for him to </w:t>
      </w:r>
      <w:r>
        <w:lastRenderedPageBreak/>
        <w:t xml:space="preserve">come into human completion. Human completion. Allahu </w:t>
      </w:r>
      <w:r>
        <w:t>Akbar</w:t>
      </w:r>
      <w:r>
        <w:t xml:space="preserve">. Then his social nature will give him the basis and the condition all around him for his rational mind to just grow and grow and grow with no stoppage. Man has been created to grow in the right social environment and if your mind is impeded, if your senses are dull, if your senses are retarded, it is because if you are not really a harmed creature by birth, it is because you have not come into a good social condition. Once you come into a good social condition, your mind will work wonders for you. Your intelligence will work wonders for you. You </w:t>
      </w:r>
      <w:proofErr w:type="gramStart"/>
      <w:r>
        <w:t>have to</w:t>
      </w:r>
      <w:proofErr w:type="gramEnd"/>
      <w:r>
        <w:t xml:space="preserve"> come into the right social condition. The human being can't even learn to speak like a human being unless he's given a social condition with other human beings.</w:t>
      </w:r>
    </w:p>
    <w:p w14:paraId="21860928" w14:textId="77777777" w:rsidR="00E51D2F" w:rsidRDefault="00E51D2F" w:rsidP="00E51D2F">
      <w:r>
        <w:t xml:space="preserve">Your moral nature will come alive in you. Your moral nature will start to grow </w:t>
      </w:r>
      <w:proofErr w:type="gramStart"/>
      <w:r>
        <w:t>bigger and bigger</w:t>
      </w:r>
      <w:proofErr w:type="gramEnd"/>
      <w:r>
        <w:t xml:space="preserve"> in you. Why? Because of you being established in the right social nature or in the right social state. Morality of the races is bad. All of us know that. Look how bad the white man was of America when he was having this racist idea ruling in this society when he was tolerating white supremacy, when he was allowing white supremacy to have his own courts and his own laws and the exercises authority on those that were not belonging to their special class or their special racial group. Look how morally corrupt this world was.</w:t>
      </w:r>
    </w:p>
    <w:p w14:paraId="2E19F8A8" w14:textId="77777777" w:rsidR="00E51D2F" w:rsidRDefault="00E51D2F" w:rsidP="00E51D2F">
      <w:r>
        <w:t xml:space="preserve">And believe me, if the </w:t>
      </w:r>
      <w:proofErr w:type="gramStart"/>
      <w:r>
        <w:t>African-American</w:t>
      </w:r>
      <w:proofErr w:type="gramEnd"/>
      <w:r>
        <w:t xml:space="preserve"> people or any other people, if they let their aspirations come and settle in a narrow confine of an exclusiveness for them and an exclusion for other people, excluding other people, </w:t>
      </w:r>
      <w:proofErr w:type="gramStart"/>
      <w:r>
        <w:t>pretty soon</w:t>
      </w:r>
      <w:proofErr w:type="gramEnd"/>
      <w:r>
        <w:t xml:space="preserve"> they will lose their morals life, their moral life will become devilish and demonic in time. It is a good social night life and situation that G-d created us for. It is that situation that we need </w:t>
      </w:r>
      <w:proofErr w:type="gramStart"/>
      <w:r>
        <w:t>in order for</w:t>
      </w:r>
      <w:proofErr w:type="gramEnd"/>
      <w:r>
        <w:t xml:space="preserve"> our moral life to take root and grow and for our rational life, human intelligence, to take root and grow. Those are the conditions.</w:t>
      </w:r>
    </w:p>
    <w:p w14:paraId="3565168E" w14:textId="77777777" w:rsidR="00E51D2F" w:rsidRDefault="00E51D2F" w:rsidP="00E51D2F">
      <w:r>
        <w:t xml:space="preserve">When you have those conditions right away you accept the idea of the one G-d. Man has created these different G-ds because he wanted to separate himself from the family of man. That was his main reason for creating these different G-ds. Or he has some desire to establish a dominance for himself to the detriment of others, a material dominance, a political dominance, a military dominance or some kind of dominance. </w:t>
      </w:r>
      <w:proofErr w:type="gramStart"/>
      <w:r>
        <w:t>So</w:t>
      </w:r>
      <w:proofErr w:type="gramEnd"/>
      <w:r>
        <w:t xml:space="preserve"> he </w:t>
      </w:r>
      <w:proofErr w:type="gramStart"/>
      <w:r>
        <w:t>conceive</w:t>
      </w:r>
      <w:proofErr w:type="gramEnd"/>
      <w:r>
        <w:t xml:space="preserve"> these notions of himself being some kind of special creature, not belonging really to the others and </w:t>
      </w:r>
      <w:proofErr w:type="gramStart"/>
      <w:r>
        <w:t>make</w:t>
      </w:r>
      <w:proofErr w:type="gramEnd"/>
      <w:r>
        <w:t xml:space="preserve"> his </w:t>
      </w:r>
      <w:proofErr w:type="gramStart"/>
      <w:r>
        <w:t>particular group</w:t>
      </w:r>
      <w:proofErr w:type="gramEnd"/>
      <w:r>
        <w:t xml:space="preserve"> think that they were created by another G-d are special and these others are not created like us. It's this selfishness, this selfish intent, this selfish design on the family of man that caused man to envision or come up with other G-ds. His ignorance in his status days was also based upon the same thing.</w:t>
      </w:r>
    </w:p>
    <w:p w14:paraId="021F110B" w14:textId="77777777" w:rsidR="00E51D2F" w:rsidRDefault="00E51D2F" w:rsidP="00E51D2F">
      <w:r>
        <w:t xml:space="preserve">He wanted to compete with </w:t>
      </w:r>
      <w:proofErr w:type="gramStart"/>
      <w:r>
        <w:t>other</w:t>
      </w:r>
      <w:proofErr w:type="gramEnd"/>
      <w:r>
        <w:t xml:space="preserve"> tribe. </w:t>
      </w:r>
      <w:proofErr w:type="gramStart"/>
      <w:r>
        <w:t>So</w:t>
      </w:r>
      <w:proofErr w:type="gramEnd"/>
      <w:r>
        <w:t xml:space="preserve"> he said, my G-d is </w:t>
      </w:r>
      <w:proofErr w:type="gramStart"/>
      <w:r>
        <w:t>more stronger</w:t>
      </w:r>
      <w:proofErr w:type="gramEnd"/>
      <w:r>
        <w:t xml:space="preserve"> than yours. My G-d made me, my G-d revealed to me. My G-d communicates to my shaman or to my witch doctor or to my whoever it is my priest, my G-d. And he is more powerful than your G-d. </w:t>
      </w:r>
      <w:proofErr w:type="gramStart"/>
      <w:r>
        <w:t>So</w:t>
      </w:r>
      <w:proofErr w:type="gramEnd"/>
      <w:r>
        <w:t xml:space="preserve"> he went out believing that he had a special G-d. </w:t>
      </w:r>
      <w:proofErr w:type="gramStart"/>
      <w:r>
        <w:t>So</w:t>
      </w:r>
      <w:proofErr w:type="gramEnd"/>
      <w:r>
        <w:t xml:space="preserve"> all these false G-ds are really the making of man's selfish, selfish and harmful desires or aspirations that </w:t>
      </w:r>
      <w:proofErr w:type="gramStart"/>
      <w:r>
        <w:t>a poison</w:t>
      </w:r>
      <w:proofErr w:type="gramEnd"/>
      <w:r>
        <w:t xml:space="preserve"> us to the whole world. He eats the poison, but if he gives it to the whole world, the whole world will be sick and maybe die. Yes.</w:t>
      </w:r>
    </w:p>
    <w:p w14:paraId="7CDD8319" w14:textId="77777777" w:rsidR="00E51D2F" w:rsidRDefault="00E51D2F" w:rsidP="00E51D2F">
      <w:r>
        <w:t xml:space="preserve">Once man is reconciled with himself and accept that he's a human person belonging to the social family of man, all people, and he is must looking at the creation of G-d as his enemy, </w:t>
      </w:r>
      <w:r>
        <w:lastRenderedPageBreak/>
        <w:t>but the creation of G-d as his helpmate, then he's in a good situation and he comes to recognize the real G-d, the only G-d that G-d is one. We have a concept in Islam called (Arabic -</w:t>
      </w:r>
      <w:proofErr w:type="spellStart"/>
      <w:r>
        <w:t>tauheed</w:t>
      </w:r>
      <w:proofErr w:type="spellEnd"/>
      <w:r>
        <w:t xml:space="preserve">) and it means oneness. Literally simply read. It just means oneness. But for the thinkers or the scholars in this religion, it means the view of things that enable us to understand all other realities upon the belief that all things came from one G-d or one creator. All things, though separate, separated and different from the other, all things all have </w:t>
      </w:r>
      <w:proofErr w:type="gramStart"/>
      <w:r>
        <w:t>are</w:t>
      </w:r>
      <w:proofErr w:type="gramEnd"/>
      <w:r>
        <w:t xml:space="preserve"> common bond and a common origin and a common relationship that we are all related.</w:t>
      </w:r>
    </w:p>
    <w:p w14:paraId="58FB4773" w14:textId="77777777" w:rsidR="00E51D2F" w:rsidRDefault="00E51D2F" w:rsidP="00E51D2F">
      <w:r>
        <w:t xml:space="preserve">All things are related. Those things are different and not related. They are all related. And this unity is </w:t>
      </w:r>
      <w:proofErr w:type="gramStart"/>
      <w:r>
        <w:t>the permanence</w:t>
      </w:r>
      <w:proofErr w:type="gramEnd"/>
      <w:r>
        <w:t xml:space="preserve">. </w:t>
      </w:r>
      <w:proofErr w:type="gramStart"/>
      <w:r>
        <w:t>The unity</w:t>
      </w:r>
      <w:proofErr w:type="gramEnd"/>
      <w:r>
        <w:t xml:space="preserve"> is </w:t>
      </w:r>
      <w:proofErr w:type="gramStart"/>
      <w:r>
        <w:t>the permanence</w:t>
      </w:r>
      <w:proofErr w:type="gramEnd"/>
      <w:r>
        <w:t xml:space="preserve">. The diversity is like wheels on the automobile. </w:t>
      </w:r>
      <w:proofErr w:type="spellStart"/>
      <w:proofErr w:type="gramStart"/>
      <w:r>
        <w:t>Its</w:t>
      </w:r>
      <w:proofErr w:type="spellEnd"/>
      <w:proofErr w:type="gramEnd"/>
      <w:r>
        <w:t xml:space="preserve"> like wings on the birds. </w:t>
      </w:r>
      <w:proofErr w:type="spellStart"/>
      <w:proofErr w:type="gramStart"/>
      <w:r>
        <w:t>Its</w:t>
      </w:r>
      <w:proofErr w:type="spellEnd"/>
      <w:proofErr w:type="gramEnd"/>
      <w:r>
        <w:t xml:space="preserve"> like engine in the car. </w:t>
      </w:r>
      <w:proofErr w:type="gramStart"/>
      <w:r>
        <w:t>The diversity</w:t>
      </w:r>
      <w:proofErr w:type="gramEnd"/>
      <w:r>
        <w:t xml:space="preserve"> is something to move these things, to make something happen. </w:t>
      </w:r>
      <w:proofErr w:type="gramStart"/>
      <w:r>
        <w:t>The diversity</w:t>
      </w:r>
      <w:proofErr w:type="gramEnd"/>
      <w:r>
        <w:t xml:space="preserve"> is created to make things happen, to make things move, to have something happen, to have the world grow. But </w:t>
      </w:r>
      <w:proofErr w:type="gramStart"/>
      <w:r>
        <w:t>the unity</w:t>
      </w:r>
      <w:proofErr w:type="gramEnd"/>
      <w:r>
        <w:t xml:space="preserve"> is the condition for the survival of all those diversities or those distinctions. </w:t>
      </w:r>
      <w:proofErr w:type="gramStart"/>
      <w:r>
        <w:t>The unity</w:t>
      </w:r>
      <w:proofErr w:type="gramEnd"/>
      <w:r>
        <w:t xml:space="preserve"> is the condition. If they lose their unity, they lose their existence. If we separate ourselves, alienate ourselves from other people, eventually we're going to lose our reality, our own reality, our true reality. We'll lose it and we won't be able to compete. We won't be able to survive in a world that's progressive.</w:t>
      </w:r>
    </w:p>
    <w:p w14:paraId="3AF0F0CD" w14:textId="77777777" w:rsidR="00E51D2F" w:rsidRDefault="00E51D2F" w:rsidP="00E51D2F">
      <w:r>
        <w:t xml:space="preserve">We'll be lost and lost. We'll be alienated and lost forever in time. Yes, this is the law of the universe. G-d made these laws, the law of the universe. Also, we should understand that if man alienates himself from material reality, he also will become extinct. A person who sees the material world as negative, as something that annihilates his own reality, he annihilates his own reality by accepting that belief. Pretty soon he's </w:t>
      </w:r>
      <w:proofErr w:type="gramStart"/>
      <w:r>
        <w:t>separate</w:t>
      </w:r>
      <w:proofErr w:type="gramEnd"/>
      <w:r>
        <w:t xml:space="preserve"> from the human family, </w:t>
      </w:r>
      <w:proofErr w:type="gramStart"/>
      <w:r>
        <w:t>separate</w:t>
      </w:r>
      <w:proofErr w:type="gramEnd"/>
      <w:r>
        <w:t xml:space="preserve"> from human workings of society and he's living as a hermit or living as </w:t>
      </w:r>
      <w:proofErr w:type="spellStart"/>
      <w:proofErr w:type="gramStart"/>
      <w:r>
        <w:t>an other</w:t>
      </w:r>
      <w:proofErr w:type="spellEnd"/>
      <w:proofErr w:type="gramEnd"/>
      <w:r>
        <w:t xml:space="preserve"> world creature and his existence is though </w:t>
      </w:r>
      <w:proofErr w:type="gramStart"/>
      <w:r>
        <w:t>none</w:t>
      </w:r>
      <w:proofErr w:type="gramEnd"/>
      <w:r>
        <w:t xml:space="preserve"> existence existing in the human world. He will pass on his idea of reality to others and the more they obey him, the more they get close to his idea, the more they accept and adopt his ways, the more they alienate themselves too from the real world and they lose too. They're lost from the scheme of things that G-d made.</w:t>
      </w:r>
    </w:p>
    <w:p w14:paraId="4852C323" w14:textId="77777777" w:rsidR="00E51D2F" w:rsidRDefault="00E51D2F" w:rsidP="00E51D2F">
      <w:r>
        <w:t xml:space="preserve">I am a Muslim and I have a religion that I can indulge in as much as I want to. It doesn't take me away from the reality that I am. It only brings me </w:t>
      </w:r>
      <w:proofErr w:type="gramStart"/>
      <w:r>
        <w:t>closer and closer</w:t>
      </w:r>
      <w:proofErr w:type="gramEnd"/>
      <w:r>
        <w:t xml:space="preserve"> to the reality that I am. If I pray five times a day, I stay in </w:t>
      </w:r>
      <w:proofErr w:type="gramStart"/>
      <w:r>
        <w:t>the reality</w:t>
      </w:r>
      <w:proofErr w:type="gramEnd"/>
      <w:r>
        <w:t xml:space="preserve"> that G-d made me. If I follow the sunnah of the prayer of the prophet, I stay in the reality that G-d made for me. If I remember the teachings of Islam that I should not indulge so much in spiritual interest, that I neglect the social and material needs, then I'm all right. I find myself in a religion that I can pursue to its fullness. I can keep striving to be perfect in Islam and it won't alienate me from my reality. It'll only bring me </w:t>
      </w:r>
      <w:proofErr w:type="gramStart"/>
      <w:r>
        <w:t>more and more</w:t>
      </w:r>
      <w:proofErr w:type="gramEnd"/>
      <w:r>
        <w:t xml:space="preserve"> into my reality.</w:t>
      </w:r>
    </w:p>
    <w:p w14:paraId="2A14E750" w14:textId="77777777" w:rsidR="00E51D2F" w:rsidRDefault="00E51D2F" w:rsidP="00E51D2F">
      <w:r>
        <w:t xml:space="preserve">But if I try to be </w:t>
      </w:r>
      <w:proofErr w:type="gramStart"/>
      <w:r>
        <w:t>a perfect</w:t>
      </w:r>
      <w:proofErr w:type="gramEnd"/>
      <w:r>
        <w:t xml:space="preserve"> some </w:t>
      </w:r>
      <w:proofErr w:type="gramStart"/>
      <w:r>
        <w:t>other</w:t>
      </w:r>
      <w:proofErr w:type="gramEnd"/>
      <w:r>
        <w:t xml:space="preserve">, I don't want to name them. But if I try to be as perfect as they guide me to be, I will not be in the world of my own </w:t>
      </w:r>
      <w:proofErr w:type="gramStart"/>
      <w:r>
        <w:t>reality</w:t>
      </w:r>
      <w:proofErr w:type="gramEnd"/>
      <w:r>
        <w:t xml:space="preserve"> long. Now, we have divisions in even the Muslim </w:t>
      </w:r>
      <w:proofErr w:type="gramStart"/>
      <w:r>
        <w:t>community</w:t>
      </w:r>
      <w:proofErr w:type="gramEnd"/>
      <w:r>
        <w:t xml:space="preserve"> and you hear those people talking about the person died, returned to Allah. </w:t>
      </w:r>
      <w:proofErr w:type="gramStart"/>
      <w:r>
        <w:t>They, they're drifting</w:t>
      </w:r>
      <w:proofErr w:type="gramEnd"/>
      <w:r>
        <w:t xml:space="preserve"> away. They're drifting out of our solar system of Muslim reality. What do you </w:t>
      </w:r>
      <w:proofErr w:type="gramStart"/>
      <w:r>
        <w:t>mean</w:t>
      </w:r>
      <w:proofErr w:type="gramEnd"/>
      <w:r>
        <w:t xml:space="preserve"> you return to Allah? That's not a Muslim expression. That's not a Muslim expression. You return to Allah. Allah does not say you </w:t>
      </w:r>
      <w:r>
        <w:lastRenderedPageBreak/>
        <w:t xml:space="preserve">return to Allah. Allah says, listen closely. Allah says, </w:t>
      </w:r>
      <w:proofErr w:type="gramStart"/>
      <w:r>
        <w:t>surely</w:t>
      </w:r>
      <w:proofErr w:type="gramEnd"/>
      <w:r>
        <w:t xml:space="preserve"> we say when we die or something bad happened to us, we say, </w:t>
      </w:r>
      <w:proofErr w:type="gramStart"/>
      <w:r>
        <w:t>surely</w:t>
      </w:r>
      <w:proofErr w:type="gramEnd"/>
      <w:r>
        <w:t xml:space="preserve"> we are Allah's, we belong to Him and to Allah we return. That's quite different from the belief in some other religions.</w:t>
      </w:r>
    </w:p>
    <w:p w14:paraId="7EFABA7B" w14:textId="77777777" w:rsidR="00E51D2F" w:rsidRDefault="00E51D2F" w:rsidP="00E51D2F">
      <w:r>
        <w:t xml:space="preserve">That means you came from G-d's being, you came from G-d's reality or from His being, from His self and you had to return to Himself. No. G-d says, surely you belong to Allah as His property says, and surely you must return. </w:t>
      </w:r>
      <w:proofErr w:type="gramStart"/>
      <w:r>
        <w:t>So</w:t>
      </w:r>
      <w:proofErr w:type="gramEnd"/>
      <w:r>
        <w:t xml:space="preserve"> you are not returning to Allah to be in Allah's being you are returning to Allah because you're His property. The world may claim you and you may claim yourself and say, oh, I don't belong to Allah, but Allah says, you going to die one day, baby, and you going to be right there where I put you in the first place and you won't have any mind in your own to talk back to Me. You will be back in My hands.</w:t>
      </w:r>
    </w:p>
    <w:p w14:paraId="73D0F964" w14:textId="77777777" w:rsidR="00E51D2F" w:rsidRDefault="00E51D2F" w:rsidP="00E51D2F">
      <w:r>
        <w:t xml:space="preserve">Allah tells us in His holy book, I'm saying these because the Journal still writes this stuff sometimes, and some of you and I have corrected you many times and you haven't accepted me fully yet. </w:t>
      </w:r>
      <w:proofErr w:type="gramStart"/>
      <w:r>
        <w:t>So</w:t>
      </w:r>
      <w:proofErr w:type="gramEnd"/>
      <w:r>
        <w:t xml:space="preserve"> I'm telling you again, I believe in you. I don't know if you believe in me or not. I believe in you. I believe if I continue to talk to you, you'll straighten up your mind. Now, look, Allah says that one day He's going to cause </w:t>
      </w:r>
      <w:proofErr w:type="gramStart"/>
      <w:r>
        <w:t>the heaven</w:t>
      </w:r>
      <w:proofErr w:type="gramEnd"/>
      <w:r>
        <w:t>, all the stars, the sun and everything. Say, He's going to cause them to be rolled up like a scroll and you'll find nothing out there existing anymore except the reality of G-d.</w:t>
      </w:r>
    </w:p>
    <w:p w14:paraId="32FC6325" w14:textId="77777777" w:rsidR="00E51D2F" w:rsidRDefault="00E51D2F" w:rsidP="00E51D2F">
      <w:r>
        <w:t xml:space="preserve">Why? Because those are His properties, that's all He's saying. We shouldn't think that G-d is going to cause the sun and the moon just start rolling up and </w:t>
      </w:r>
      <w:proofErr w:type="gramStart"/>
      <w:r>
        <w:t>everything and</w:t>
      </w:r>
      <w:proofErr w:type="gramEnd"/>
      <w:r>
        <w:t xml:space="preserve"> </w:t>
      </w:r>
      <w:proofErr w:type="gramStart"/>
      <w:r>
        <w:t>disappear</w:t>
      </w:r>
      <w:proofErr w:type="gramEnd"/>
      <w:r>
        <w:t xml:space="preserve"> in heaven. G-d is saying that you have ascribed G-d's that are not G-d. You have given credit, pardon me, to these G-ds that are not really G-d. They didn't make the sun. They didn't make the </w:t>
      </w:r>
      <w:proofErr w:type="gramStart"/>
      <w:r>
        <w:t>styles,</w:t>
      </w:r>
      <w:proofErr w:type="gramEnd"/>
      <w:r>
        <w:t xml:space="preserve"> they didn't make all these things. </w:t>
      </w:r>
      <w:proofErr w:type="gramStart"/>
      <w:r>
        <w:t>All of</w:t>
      </w:r>
      <w:proofErr w:type="gramEnd"/>
      <w:r>
        <w:t xml:space="preserve"> these things are going to be seen one day as belonging to Me, just like a scroll is in the hands of a man, a scroll that he can read. So </w:t>
      </w:r>
      <w:proofErr w:type="gramStart"/>
      <w:r>
        <w:t>actually</w:t>
      </w:r>
      <w:proofErr w:type="gramEnd"/>
      <w:r>
        <w:t xml:space="preserve"> what G-d is saying is that the acknowledgement that G-d did all of this and all this belong to G-d is going to come to man. And when that comes to man, it'll be as though a scroll came into G-d's hand saying that G-d holds the deeds for all of this, not you.</w:t>
      </w:r>
    </w:p>
    <w:p w14:paraId="177458FD" w14:textId="7820502D" w:rsidR="00E51D2F" w:rsidRDefault="00E51D2F" w:rsidP="00E51D2F">
      <w:r>
        <w:t xml:space="preserve">That's the scroll, the deed, meaning that man will one day see G-d holding the deeds to all the things that he has made. Therefore, the credit for those things will be only to G-d. We give it only to G-d, the credit for the </w:t>
      </w:r>
      <w:r>
        <w:t>existence</w:t>
      </w:r>
      <w:r>
        <w:t xml:space="preserve"> of those things. Now you know the false G-ds a man has given false G-ds, the credit for the different worlds out there </w:t>
      </w:r>
      <w:proofErr w:type="gramStart"/>
      <w:r>
        <w:t>and et cetera</w:t>
      </w:r>
      <w:proofErr w:type="gramEnd"/>
      <w:r>
        <w:t xml:space="preserve">. </w:t>
      </w:r>
      <w:proofErr w:type="gramStart"/>
      <w:r>
        <w:t>So</w:t>
      </w:r>
      <w:proofErr w:type="gramEnd"/>
      <w:r>
        <w:t xml:space="preserve"> you think all that stuff </w:t>
      </w:r>
      <w:proofErr w:type="gramStart"/>
      <w:r>
        <w:t>going</w:t>
      </w:r>
      <w:proofErr w:type="gramEnd"/>
      <w:r>
        <w:t xml:space="preserve"> to be rolled up into G-d being, G-d says His being is so independent of everything that he made, that nothing can come into His being and what G-d says, how are you going to get in there? When G-d says that His reality is such that it will not allow anything to come into His reality. Nothing can come into Him, nothing can penetrate Him, nothing can come into His field of existence. Nothing. That is what G-d says. When you say (Arabic-</w:t>
      </w:r>
      <w:proofErr w:type="spellStart"/>
      <w:r>
        <w:t>Qul</w:t>
      </w:r>
      <w:proofErr w:type="spellEnd"/>
      <w:r>
        <w:t xml:space="preserve"> hu </w:t>
      </w:r>
      <w:proofErr w:type="spellStart"/>
      <w:r>
        <w:t>walahu</w:t>
      </w:r>
      <w:proofErr w:type="spellEnd"/>
      <w:r>
        <w:t xml:space="preserve"> </w:t>
      </w:r>
      <w:proofErr w:type="spellStart"/>
      <w:r>
        <w:t>ahad</w:t>
      </w:r>
      <w:proofErr w:type="spellEnd"/>
      <w:r>
        <w:t>)) and when you say (Arabic</w:t>
      </w:r>
      <w:proofErr w:type="gramStart"/>
      <w:r>
        <w:t xml:space="preserve">- </w:t>
      </w:r>
      <w:proofErr w:type="spellStart"/>
      <w:r>
        <w:t>Qul</w:t>
      </w:r>
      <w:proofErr w:type="spellEnd"/>
      <w:proofErr w:type="gramEnd"/>
      <w:r>
        <w:t xml:space="preserve"> </w:t>
      </w:r>
      <w:proofErr w:type="spellStart"/>
      <w:r>
        <w:t>huwlahu</w:t>
      </w:r>
      <w:proofErr w:type="spellEnd"/>
      <w:r>
        <w:t xml:space="preserve"> </w:t>
      </w:r>
      <w:proofErr w:type="spellStart"/>
      <w:r>
        <w:t>sumad</w:t>
      </w:r>
      <w:proofErr w:type="spellEnd"/>
      <w:r>
        <w:t xml:space="preserve">). Then you say (Arabic-Allahu </w:t>
      </w:r>
      <w:proofErr w:type="spellStart"/>
      <w:r>
        <w:t>samad</w:t>
      </w:r>
      <w:proofErr w:type="spellEnd"/>
      <w:r>
        <w:t xml:space="preserve">) When you say </w:t>
      </w:r>
      <w:proofErr w:type="spellStart"/>
      <w:r>
        <w:t>sumad</w:t>
      </w:r>
      <w:proofErr w:type="spellEnd"/>
      <w:r>
        <w:t>, that's what you're saying. You are saying that Allah by His own reality just forces everything to stay out of His being.</w:t>
      </w:r>
    </w:p>
    <w:p w14:paraId="65868D84" w14:textId="77777777" w:rsidR="00E51D2F" w:rsidRDefault="00E51D2F" w:rsidP="00E51D2F">
      <w:r>
        <w:t xml:space="preserve">Nothing can penetrate His being. Now, if anything can penetrate His being, it can influence His being. It can change the constitution of His being. See these stupid ideas we have, I </w:t>
      </w:r>
      <w:r>
        <w:lastRenderedPageBreak/>
        <w:t xml:space="preserve">came from G-d and the G-d, I'm going back. What are you going to do? You can't manage your life in your home. You </w:t>
      </w:r>
      <w:proofErr w:type="gramStart"/>
      <w:r>
        <w:t>got</w:t>
      </w:r>
      <w:proofErr w:type="gramEnd"/>
      <w:r>
        <w:t xml:space="preserve"> a little </w:t>
      </w:r>
      <w:proofErr w:type="gramStart"/>
      <w:r>
        <w:t>apartment,</w:t>
      </w:r>
      <w:proofErr w:type="gramEnd"/>
      <w:r>
        <w:t xml:space="preserve"> you can't manage your life in your apartment. How are you going to manage life inside G-d's being? You can't go </w:t>
      </w:r>
      <w:proofErr w:type="gramStart"/>
      <w:r>
        <w:t>in</w:t>
      </w:r>
      <w:proofErr w:type="gramEnd"/>
      <w:r>
        <w:t xml:space="preserve"> the White House and do a good job and stay there. Now just look at me. How many of you all are coming to my being and have life, your independent life inside my being?</w:t>
      </w:r>
    </w:p>
    <w:p w14:paraId="75EFF637" w14:textId="77777777" w:rsidR="00E51D2F" w:rsidRDefault="00E51D2F" w:rsidP="00E51D2F">
      <w:r>
        <w:t xml:space="preserve">Maybe some of you all are coming to my being, take over my being. I wouldn't want that. But maybe you could become so stronger and much stronger than me and so much wiser than me. Maybe if you came into my being, you would take over my being, but I think most of you all wouldn't want to come into my being. Oh, he </w:t>
      </w:r>
      <w:proofErr w:type="gramStart"/>
      <w:r>
        <w:t>so</w:t>
      </w:r>
      <w:proofErr w:type="gramEnd"/>
      <w:r>
        <w:t xml:space="preserve"> great. I want to just die and go into his being and become alive and wake up into his being. I can't deal with you out here. How would I deal with you inside?</w:t>
      </w:r>
    </w:p>
    <w:p w14:paraId="11C58016" w14:textId="77777777" w:rsidR="00E51D2F" w:rsidRDefault="00E51D2F" w:rsidP="00E51D2F">
      <w:r>
        <w:t xml:space="preserve">I would really be in trouble. All you all got inside of me! Good G-d almighty. All we need to do is free our thinking from the things that have a grip on our thinking and then we can think naturally and sensibly again and see how ridiculous the things </w:t>
      </w:r>
      <w:proofErr w:type="gramStart"/>
      <w:r>
        <w:t>are that we</w:t>
      </w:r>
      <w:proofErr w:type="gramEnd"/>
      <w:r>
        <w:t xml:space="preserve"> </w:t>
      </w:r>
      <w:proofErr w:type="gramStart"/>
      <w:r>
        <w:t>talking</w:t>
      </w:r>
      <w:proofErr w:type="gramEnd"/>
      <w:r>
        <w:t xml:space="preserve"> about. This idea come from the Catholic church during the time when it was lost really from the gospel of Jesus Christ and it was ruling as a dictator and denying people the rights to their life, the pursuit of happiness that G-d created them for. That was the church. It was during this time in the church that the church had this idea that man descends from G-d and returns to G-d and become one with G-d again. </w:t>
      </w:r>
      <w:proofErr w:type="gramStart"/>
      <w:r>
        <w:t>So</w:t>
      </w:r>
      <w:proofErr w:type="gramEnd"/>
      <w:r>
        <w:t xml:space="preserve"> you Muslims are really preaching the Catholic, the Catholic idea of the Trinity. You are giving support to the Catholic idea of the Trinity when you were saying from a law came until a law </w:t>
      </w:r>
      <w:proofErr w:type="gramStart"/>
      <w:r>
        <w:t>return..</w:t>
      </w:r>
      <w:proofErr w:type="gramEnd"/>
    </w:p>
    <w:p w14:paraId="60CF993E" w14:textId="77777777" w:rsidR="00E51D2F" w:rsidRDefault="00E51D2F" w:rsidP="00E51D2F">
      <w:r>
        <w:t xml:space="preserve">Understand the truth of that statement. You came from Allah as His property. He created you. You weren't existent inside Allah. He created you. I like the saying when they bury you. "From dust you came, to dust </w:t>
      </w:r>
      <w:proofErr w:type="gramStart"/>
      <w:r>
        <w:t>you</w:t>
      </w:r>
      <w:proofErr w:type="gramEnd"/>
      <w:r>
        <w:t xml:space="preserve"> return." Now that's true. If you understand scripture, I am dwelling on this because there are a lot of people still caught, they hurt in this thing. If you understand scripture, scripture says, if you are dead in this life, once you die physically, you have no life to come. </w:t>
      </w:r>
      <w:proofErr w:type="gramStart"/>
      <w:r>
        <w:t>So</w:t>
      </w:r>
      <w:proofErr w:type="gramEnd"/>
      <w:r>
        <w:t xml:space="preserve"> what is your return to Allah then? If in this life, if I don't get myself right with G-d and then I die physically, I have no more chance, that's the end of it. I can't go to G-d. What stopped me from going to G-d, my behavior, my thinking and my behavior. If I think right in this life and obey G-d in this life, give the obedience to G-d in, then G-d says I will have the next.</w:t>
      </w:r>
    </w:p>
    <w:p w14:paraId="1736C3C8" w14:textId="77777777" w:rsidR="00E51D2F" w:rsidRDefault="00E51D2F" w:rsidP="00E51D2F">
      <w:proofErr w:type="gramStart"/>
      <w:r>
        <w:t>So</w:t>
      </w:r>
      <w:proofErr w:type="gramEnd"/>
      <w:r>
        <w:t xml:space="preserve"> in what way am I returning to G-d then? I'm returning to G-d with my obedience. That's what G-d means. Return your obedience to me. Now if you don't return your obedience to me, you die, still you return to Me, willingly or unwilling. You return to My scheme of things. You return to My order that I created. You're no more arguing with Me and disagreeing with Me. You are there, dead in the earth. You are feeding the worms </w:t>
      </w:r>
      <w:proofErr w:type="gramStart"/>
      <w:r>
        <w:t>and et cetera</w:t>
      </w:r>
      <w:proofErr w:type="gramEnd"/>
      <w:r>
        <w:t>. You're gone. You are under My laws completely. Your law is dead. Your ability to follow your law or impose your law is dead. It's gone, right? Your will is gone. You can't even impose your will. All the courts on earth can't keep your desire here.</w:t>
      </w:r>
    </w:p>
    <w:p w14:paraId="2B01847B" w14:textId="17478325" w:rsidR="00E51D2F" w:rsidRDefault="00E51D2F" w:rsidP="00E51D2F">
      <w:r>
        <w:t xml:space="preserve">Somebody comes in the courts and just </w:t>
      </w:r>
      <w:proofErr w:type="gramStart"/>
      <w:r>
        <w:t>change</w:t>
      </w:r>
      <w:proofErr w:type="gramEnd"/>
      <w:r>
        <w:t xml:space="preserve"> your whole </w:t>
      </w:r>
      <w:proofErr w:type="gramStart"/>
      <w:r>
        <w:t>will</w:t>
      </w:r>
      <w:proofErr w:type="gramEnd"/>
      <w:r>
        <w:t xml:space="preserve"> so you don't have no control in the future. That's what G-d is saying. You have no power over the future. You're going to die one of these days and you'll have no say so in the matter. You won't be acting </w:t>
      </w:r>
      <w:r>
        <w:lastRenderedPageBreak/>
        <w:t xml:space="preserve">independently anymore. You'll be under My rule completely. So please, don't say these things </w:t>
      </w:r>
      <w:proofErr w:type="gramStart"/>
      <w:r>
        <w:t>in</w:t>
      </w:r>
      <w:proofErr w:type="gramEnd"/>
      <w:r>
        <w:t xml:space="preserve"> </w:t>
      </w:r>
      <w:proofErr w:type="gramStart"/>
      <w:r>
        <w:t>the paper</w:t>
      </w:r>
      <w:proofErr w:type="gramEnd"/>
      <w:r>
        <w:t xml:space="preserve"> and nowhere else. Now, getting back to our topic or </w:t>
      </w:r>
      <w:r>
        <w:t>subject</w:t>
      </w:r>
      <w:r>
        <w:t xml:space="preserve">. Adam, the first father and Adam </w:t>
      </w:r>
      <w:proofErr w:type="gramStart"/>
      <w:r>
        <w:t>was</w:t>
      </w:r>
      <w:proofErr w:type="gramEnd"/>
      <w:r>
        <w:t xml:space="preserve"> a mental creature, a creature with a human mind, a curiosity, a mental or intellectual curiosity that was a special creation of G-d man. He created, made a creature with a mental makeup and a mental curiosity or intellectual curiosity, wanting to know things, but the man was not complete because he didn't have the will in his spirit that G-d wanted. G-d had not given Adam His own will in Adam's spirit or in Adam's spiritual makeup make but in time he was going to give that to the man.</w:t>
      </w:r>
    </w:p>
    <w:p w14:paraId="74443EB1" w14:textId="77777777" w:rsidR="00E51D2F" w:rsidRDefault="00E51D2F" w:rsidP="00E51D2F">
      <w:r>
        <w:t xml:space="preserve">The man had to meet the challenge of the material world and even the Satan himself, the deviator, he had to meet the challenge of that and prove himself worthy of G-d's special favor and he did it. The serpent deceived him, but he didn't deceive Adam out of his original nature or innocence, but he just deceived him out of his thinking, his mind. He deceived Adam's thinking. He deceived Adam's mind, but he didn't change Adam's nature. </w:t>
      </w:r>
      <w:proofErr w:type="gramStart"/>
      <w:r>
        <w:t>So</w:t>
      </w:r>
      <w:proofErr w:type="gramEnd"/>
      <w:r>
        <w:t xml:space="preserve"> Adam, because of himself still having the innocent human nature that G-d created for him when he saw the light of truth, when he finally met the guidance and he saw the light of truth, he changed and he disagreed with Satan. He broke from Satan and he followed the straight way. He got back in the straight way. This is the Muslim story or the Muslims report of the history or beginning of man, Adam. Now Adam is very important for us because without that condition we can't have human life. No human being can have human, real human life if they don't have a mental or mind of a human being. You </w:t>
      </w:r>
      <w:proofErr w:type="gramStart"/>
      <w:r>
        <w:t>have to</w:t>
      </w:r>
      <w:proofErr w:type="gramEnd"/>
      <w:r>
        <w:t xml:space="preserve"> have a human mind </w:t>
      </w:r>
      <w:proofErr w:type="gramStart"/>
      <w:r>
        <w:t>in order to</w:t>
      </w:r>
      <w:proofErr w:type="gramEnd"/>
      <w:r>
        <w:t xml:space="preserve"> have human life. And I agree with science. When your mind is dead, you're dead. If you are in the hospital on a critical list or whatever, when they don't get any more brain responses, they say that person is dead. Though your flesh </w:t>
      </w:r>
      <w:proofErr w:type="gramStart"/>
      <w:r>
        <w:t>be</w:t>
      </w:r>
      <w:proofErr w:type="gramEnd"/>
      <w:r>
        <w:t xml:space="preserve"> still alive, they say you are dead.</w:t>
      </w:r>
    </w:p>
    <w:p w14:paraId="79260E99" w14:textId="77777777" w:rsidR="00E51D2F" w:rsidRDefault="00E51D2F" w:rsidP="00E51D2F">
      <w:r>
        <w:t xml:space="preserve">They pronounce you dead. The father, </w:t>
      </w:r>
      <w:proofErr w:type="gramStart"/>
      <w:r>
        <w:t>father</w:t>
      </w:r>
      <w:proofErr w:type="gramEnd"/>
      <w:r>
        <w:t xml:space="preserve"> Abraham, how do we understand his leadership over us or his position as father? Why do we call him father and Muhammed the Prophet called </w:t>
      </w:r>
      <w:proofErr w:type="gramStart"/>
      <w:r>
        <w:t>both of them</w:t>
      </w:r>
      <w:proofErr w:type="gramEnd"/>
      <w:r>
        <w:t xml:space="preserve">. Father, we have it in the record of Muhammed. and his sayings, peace be upon him and the prophets, that he called Adam his father and he called Abraham, prophet Abraham, him his father. So now these are our fathers, we Muslims, we know these are our fathers. To understand Abraham as father, we </w:t>
      </w:r>
      <w:proofErr w:type="gramStart"/>
      <w:r>
        <w:t>have to</w:t>
      </w:r>
      <w:proofErr w:type="gramEnd"/>
      <w:r>
        <w:t xml:space="preserve"> only understand what Allah says about Abraham in the Qur'an. Abraham, G-d says of Abraham, He says, </w:t>
      </w:r>
      <w:proofErr w:type="gramStart"/>
      <w:r>
        <w:t>surely</w:t>
      </w:r>
      <w:proofErr w:type="gramEnd"/>
      <w:r>
        <w:t xml:space="preserve"> I am making you an Imam for all people. That's what He said. </w:t>
      </w:r>
      <w:proofErr w:type="gramStart"/>
      <w:r>
        <w:t>Surely</w:t>
      </w:r>
      <w:proofErr w:type="gramEnd"/>
      <w:r>
        <w:t xml:space="preserve"> I am making you an Imam for all people. The word Imam </w:t>
      </w:r>
      <w:proofErr w:type="gramStart"/>
      <w:r>
        <w:t>come</w:t>
      </w:r>
      <w:proofErr w:type="gramEnd"/>
      <w:r>
        <w:t xml:space="preserve"> </w:t>
      </w:r>
      <w:proofErr w:type="gramStart"/>
      <w:r>
        <w:t>really originally</w:t>
      </w:r>
      <w:proofErr w:type="gramEnd"/>
      <w:r>
        <w:t xml:space="preserve"> from the word (Arabic umm) mother, but the word Imam means first in head. Now why is this </w:t>
      </w:r>
      <w:proofErr w:type="gramStart"/>
      <w:r>
        <w:t>tie</w:t>
      </w:r>
      <w:proofErr w:type="gramEnd"/>
      <w:r>
        <w:t xml:space="preserve"> with a mother? Because really mother is man's first leader. Your first leader is a woman, not a man, and your last leader should also be feminine entity and not a masculine entity. </w:t>
      </w:r>
      <w:proofErr w:type="gramStart"/>
      <w:r>
        <w:t>The feminine</w:t>
      </w:r>
      <w:proofErr w:type="gramEnd"/>
      <w:r>
        <w:t xml:space="preserve"> entity is </w:t>
      </w:r>
      <w:proofErr w:type="gramStart"/>
      <w:r>
        <w:t>the home</w:t>
      </w:r>
      <w:proofErr w:type="gramEnd"/>
      <w:r>
        <w:t xml:space="preserve"> life. </w:t>
      </w:r>
      <w:proofErr w:type="gramStart"/>
      <w:r>
        <w:t>The home</w:t>
      </w:r>
      <w:proofErr w:type="gramEnd"/>
      <w:r>
        <w:t xml:space="preserve"> life.</w:t>
      </w:r>
    </w:p>
    <w:p w14:paraId="440AFEFD" w14:textId="77777777" w:rsidR="00E51D2F" w:rsidRDefault="00E51D2F" w:rsidP="00E51D2F">
      <w:r>
        <w:t xml:space="preserve">G-d created the world to evolve </w:t>
      </w:r>
      <w:proofErr w:type="gramStart"/>
      <w:r>
        <w:t>to</w:t>
      </w:r>
      <w:proofErr w:type="gramEnd"/>
      <w:r>
        <w:t xml:space="preserve"> that beautiful state where our leaders will be chosen based upon how they view and accept and want to treat all mankind. We are coming into a </w:t>
      </w:r>
      <w:proofErr w:type="gramStart"/>
      <w:r>
        <w:t>one world</w:t>
      </w:r>
      <w:proofErr w:type="gramEnd"/>
      <w:r>
        <w:t xml:space="preserve"> society now, and that's what's being demanded of leaders. Our president can't go far unless he has that sensitivity, unless he has that kind of respect in his heart, for all nation, all races, all people, he can't go very far. The international world won't allow him to. They'll put such pressures on him and on his nation that our electors, our voters, they vote </w:t>
      </w:r>
      <w:r>
        <w:lastRenderedPageBreak/>
        <w:t>him out of office. They take him out of office. We are in a beautiful time. We're in a wonderful time. Yes, the time for real global peace.</w:t>
      </w:r>
    </w:p>
    <w:p w14:paraId="74E5100A" w14:textId="77777777" w:rsidR="00E51D2F" w:rsidRDefault="00E51D2F" w:rsidP="00E51D2F">
      <w:r>
        <w:t xml:space="preserve">Now, this human intelligence, this mental makeup, this brain, this thinking brain </w:t>
      </w:r>
      <w:proofErr w:type="gramStart"/>
      <w:r>
        <w:t>is</w:t>
      </w:r>
      <w:proofErr w:type="gramEnd"/>
      <w:r>
        <w:t xml:space="preserve"> so important that all concerns, all concerns in my total makeup, they find clarity in my mental makeup. They find clarity in my mental makeup. You've heard the expression, my foolish heart. Why is a heart foolish? A heart is foolish because it won't send its concerns to the brain. Yeah, that's what makes the foolish heart. It won't send its concerns to the brain. Now the human body is a perfect democracy. If it operates like G-d wants it to operate, it's a perfect democracy. The brain is not a despotic leader.</w:t>
      </w:r>
    </w:p>
    <w:p w14:paraId="12A55190" w14:textId="77777777" w:rsidR="00E51D2F" w:rsidRDefault="00E51D2F" w:rsidP="00E51D2F">
      <w:r>
        <w:t xml:space="preserve">The brain in the state that G-d </w:t>
      </w:r>
      <w:proofErr w:type="gramStart"/>
      <w:r>
        <w:t>made it,</w:t>
      </w:r>
      <w:proofErr w:type="gramEnd"/>
      <w:r>
        <w:t xml:space="preserve"> it is a democratic leader. It will accept signals, messages, advice from every part of the body and it'll treat </w:t>
      </w:r>
      <w:proofErr w:type="gramStart"/>
      <w:r>
        <w:t>all of</w:t>
      </w:r>
      <w:proofErr w:type="gramEnd"/>
      <w:r>
        <w:t xml:space="preserve"> these messages coming from the heart, the lungs, the stomachs, the foot, whatever, treat '</w:t>
      </w:r>
      <w:proofErr w:type="spellStart"/>
      <w:r>
        <w:t>em</w:t>
      </w:r>
      <w:proofErr w:type="spellEnd"/>
      <w:r>
        <w:t xml:space="preserve"> all with the same respect. If it's in the state that G-d created that brain in, it'll treat '</w:t>
      </w:r>
      <w:proofErr w:type="spellStart"/>
      <w:r>
        <w:t>em</w:t>
      </w:r>
      <w:proofErr w:type="spellEnd"/>
      <w:r>
        <w:t xml:space="preserve"> all with the same respect and it will form its decision based upon the information given to it by the members in his body. Isn't that a great democratic organization? Great democratic organization. It will send the signals. Every member </w:t>
      </w:r>
      <w:proofErr w:type="gramStart"/>
      <w:r>
        <w:t>sending</w:t>
      </w:r>
      <w:proofErr w:type="gramEnd"/>
      <w:r>
        <w:t xml:space="preserve"> these signals to the mind. The mind accepts them, the mind looks at them, respects them all, and the mind will make its decision based upon the information it receives, not prejudice against any conveyor of a message, not prejudice against any of them. No matter how small</w:t>
      </w:r>
      <w:proofErr w:type="gramStart"/>
      <w:r>
        <w:t>.</w:t>
      </w:r>
      <w:proofErr w:type="gramEnd"/>
      <w:r>
        <w:t xml:space="preserve"> The eye itches, if the finger doesn't </w:t>
      </w:r>
      <w:proofErr w:type="gramStart"/>
      <w:r>
        <w:t>know</w:t>
      </w:r>
      <w:proofErr w:type="gramEnd"/>
      <w:r>
        <w:t xml:space="preserve"> to do this, automatically the mind will say, </w:t>
      </w:r>
      <w:proofErr w:type="gramStart"/>
      <w:r>
        <w:t>hell</w:t>
      </w:r>
      <w:proofErr w:type="gramEnd"/>
      <w:r>
        <w:t>, scratch, you're late</w:t>
      </w:r>
      <w:proofErr w:type="gramStart"/>
      <w:r>
        <w:t>!</w:t>
      </w:r>
      <w:proofErr w:type="gramEnd"/>
    </w:p>
    <w:p w14:paraId="6B36B396" w14:textId="77777777" w:rsidR="00E51D2F" w:rsidRDefault="00E51D2F" w:rsidP="00E51D2F">
      <w:r>
        <w:t xml:space="preserve">Yes, so here's a perfect order, but look, you </w:t>
      </w:r>
      <w:proofErr w:type="spellStart"/>
      <w:r>
        <w:t>ain't</w:t>
      </w:r>
      <w:proofErr w:type="spellEnd"/>
      <w:r>
        <w:t xml:space="preserve"> going never get no decisions made in your leg or in your arms or in your buttocks or in your groin. Most of us want all our decisions to be made in the groin. I'm going to refer this to my groins. What do you say, Groins? Don't </w:t>
      </w:r>
      <w:proofErr w:type="gramStart"/>
      <w:r>
        <w:t>under estimate</w:t>
      </w:r>
      <w:proofErr w:type="gramEnd"/>
      <w:r>
        <w:t xml:space="preserve"> the brain. The brain is your truest identity. Your rational function is your truest life function. Your other functions are not as true to your identity as your rational function. Now, I know people say the heart, but then what about the human heart? The human heart would be a beast heart if it didn't have a human brain and the proof of that, when we lose that human brain, we have beast walking the earth. Isn't that not a fact? That's why Islam does not show a heart is the beginning of the world.</w:t>
      </w:r>
    </w:p>
    <w:p w14:paraId="2C947D20" w14:textId="77777777" w:rsidR="00E51D2F" w:rsidRDefault="00E51D2F" w:rsidP="00E51D2F">
      <w:r>
        <w:t>A brain is the beginning of the world for man. G-d created a brain. He created an intellect, Adam, an intellect, and that intellect became the father of all people. Then G-d blessed one man in time with an appetite to want to become whole as G-d created him to be and he began to question everything in the universe and with him we came into what is called rational faith. Not just blind faith or spiritual faith, rational faith. It's spiritual, but it's also rationally based. G-d blessed us with a leader to lead us into a rational, rational based spirituality, a rational based spirituality, and he became our second father. He enabled us to establish our spiritual content. The first man enabled us to establish our flesh and our material world.</w:t>
      </w:r>
    </w:p>
    <w:p w14:paraId="57910360" w14:textId="77777777" w:rsidR="00E51D2F" w:rsidRDefault="00E51D2F" w:rsidP="00E51D2F">
      <w:r>
        <w:t xml:space="preserve">But the challenge of man's incompleteness, pardon me, that challenge made man fall short of what he needed in himself to manage social and material growth. The world got so bad </w:t>
      </w:r>
      <w:proofErr w:type="gramStart"/>
      <w:r>
        <w:t>as a result of</w:t>
      </w:r>
      <w:proofErr w:type="gramEnd"/>
      <w:r>
        <w:t xml:space="preserve"> that, G-d had to send prophets after prophets to deal with these problems of industry, these problems of money, the problems of fighting each other over possessions, </w:t>
      </w:r>
      <w:r>
        <w:lastRenderedPageBreak/>
        <w:t xml:space="preserve">the problem of racism and everything else. G-d had to send prophets to deal with that and eventually we are established in the order of Abraham, the complete man. Prophet Muhammed, he was the one that G-d revealed the destiny to. If you study scripture, the scripture promises Abraham </w:t>
      </w:r>
      <w:proofErr w:type="gramStart"/>
      <w:r>
        <w:t>the destiny</w:t>
      </w:r>
      <w:proofErr w:type="gramEnd"/>
      <w:r>
        <w:t xml:space="preserve">, promised </w:t>
      </w:r>
      <w:proofErr w:type="gramStart"/>
      <w:r>
        <w:t>the destiny</w:t>
      </w:r>
      <w:proofErr w:type="gramEnd"/>
      <w:r>
        <w:t xml:space="preserve"> to Abraham and his seed. His seed does not mean flesh family. All of us belong to the flesh family of man, period. His seed means those who </w:t>
      </w:r>
      <w:proofErr w:type="gramStart"/>
      <w:r>
        <w:t>follow after</w:t>
      </w:r>
      <w:proofErr w:type="gramEnd"/>
      <w:r>
        <w:t xml:space="preserve"> his order and his order was rational faith, the rational faith, the man of rational faith. He respects reason. He has </w:t>
      </w:r>
      <w:proofErr w:type="gramStart"/>
      <w:r>
        <w:t>have</w:t>
      </w:r>
      <w:proofErr w:type="gramEnd"/>
      <w:r>
        <w:t xml:space="preserve"> his mind and his spiritual </w:t>
      </w:r>
      <w:proofErr w:type="gramStart"/>
      <w:r>
        <w:t>aspirations</w:t>
      </w:r>
      <w:proofErr w:type="gramEnd"/>
      <w:r>
        <w:t xml:space="preserve"> living together side by side at peace, in peace.</w:t>
      </w:r>
    </w:p>
    <w:p w14:paraId="713B500A" w14:textId="77777777" w:rsidR="00E51D2F" w:rsidRDefault="00E51D2F" w:rsidP="00E51D2F">
      <w:r>
        <w:t xml:space="preserve">A picture of this condition in Abraham is given with the saying in the Qur'an that Abraham asked G-d, he said, G-d tell me how will the dead be raised? He said, not that my faith is not firm, but </w:t>
      </w:r>
      <w:proofErr w:type="gramStart"/>
      <w:r>
        <w:t>so that</w:t>
      </w:r>
      <w:proofErr w:type="gramEnd"/>
      <w:r>
        <w:t xml:space="preserve"> my soul will be at rest. Tell me how </w:t>
      </w:r>
      <w:proofErr w:type="gramStart"/>
      <w:r>
        <w:t>will the dead</w:t>
      </w:r>
      <w:proofErr w:type="gramEnd"/>
      <w:r>
        <w:t xml:space="preserve"> be raised? Here is a man thinking and from the belief that dead people die and come back was a problem for his thinking. </w:t>
      </w:r>
      <w:proofErr w:type="gramStart"/>
      <w:r>
        <w:t>So</w:t>
      </w:r>
      <w:proofErr w:type="gramEnd"/>
      <w:r>
        <w:t xml:space="preserve"> he wanted his thinking to be at </w:t>
      </w:r>
      <w:proofErr w:type="gramStart"/>
      <w:r>
        <w:t>peace,</w:t>
      </w:r>
      <w:proofErr w:type="gramEnd"/>
      <w:r>
        <w:t xml:space="preserve"> to be relieved so his soul could be at peace with this idea. G-d gave him a </w:t>
      </w:r>
      <w:proofErr w:type="gramStart"/>
      <w:r>
        <w:t>parable</w:t>
      </w:r>
      <w:proofErr w:type="gramEnd"/>
      <w:r>
        <w:t xml:space="preserve"> and the parable satisfied his reasoning and he was at peace, peace in his soul. This is Abraham, the prophet Abraham. That's the kind of leader that will become </w:t>
      </w:r>
      <w:proofErr w:type="gramStart"/>
      <w:r>
        <w:t>leader</w:t>
      </w:r>
      <w:proofErr w:type="gramEnd"/>
      <w:r>
        <w:t xml:space="preserve"> for all people. He becomes the leader of the world, like the first man was the father or the leader for all people. Here, another man will come, a leader for all people.</w:t>
      </w:r>
    </w:p>
    <w:p w14:paraId="0B7A8B7E" w14:textId="77777777" w:rsidR="00E51D2F" w:rsidRDefault="00E51D2F" w:rsidP="00E51D2F">
      <w:r>
        <w:t xml:space="preserve">The first man, he began or started out with just his natural possessions, his G-d-given natural properties. He started out just depending on those, whatever abilities G-d created for him, whatever reality G-d made there, he was depending upon that. The second man, he's given rational insight into things, so he comes up with learning education </w:t>
      </w:r>
      <w:proofErr w:type="gramStart"/>
      <w:r>
        <w:t>and et cetera</w:t>
      </w:r>
      <w:proofErr w:type="gramEnd"/>
      <w:r>
        <w:t xml:space="preserve">. He comes up with </w:t>
      </w:r>
      <w:proofErr w:type="gramStart"/>
      <w:r>
        <w:t>this</w:t>
      </w:r>
      <w:proofErr w:type="gramEnd"/>
      <w:r>
        <w:t xml:space="preserve"> and his learning is in conflict, in conflict with his spiritual understanding. G-d blesses him to reconcile his spiritual understanding with his rational </w:t>
      </w:r>
      <w:proofErr w:type="gramStart"/>
      <w:r>
        <w:t>mind</w:t>
      </w:r>
      <w:proofErr w:type="gramEnd"/>
      <w:r>
        <w:t xml:space="preserve"> and he becomes the leader to lead us forever on this earth. Abraham. You might say, oh no, that's Muhammed. Muhammed says, our order is the order of Abraham. That's what Muhammed says. We are not following the different </w:t>
      </w:r>
      <w:proofErr w:type="gramStart"/>
      <w:r>
        <w:t>order,</w:t>
      </w:r>
      <w:proofErr w:type="gramEnd"/>
      <w:r>
        <w:t xml:space="preserve"> we're still following the order of Abraham. Our order is the order of Abraham. That's what Muhammed says to us. Peace be upon the prophets. But Muhammed, as I said just a few minutes ago, Muhammed is the one who gave us, I would give a different talk if there was a lot of non-Muslims </w:t>
      </w:r>
      <w:proofErr w:type="gramStart"/>
      <w:r>
        <w:t>here..</w:t>
      </w:r>
      <w:proofErr w:type="gramEnd"/>
      <w:r>
        <w:t xml:space="preserve"> I've seen almost a hundred percent Muslims in this audience. </w:t>
      </w:r>
      <w:proofErr w:type="gramStart"/>
      <w:r>
        <w:t>So</w:t>
      </w:r>
      <w:proofErr w:type="gramEnd"/>
      <w:r>
        <w:t xml:space="preserve"> I'm speaking </w:t>
      </w:r>
      <w:proofErr w:type="gramStart"/>
      <w:r>
        <w:t>to</w:t>
      </w:r>
      <w:proofErr w:type="gramEnd"/>
      <w:r>
        <w:t xml:space="preserve"> your needs, I hope.</w:t>
      </w:r>
    </w:p>
    <w:p w14:paraId="77461DFD" w14:textId="77777777" w:rsidR="00E51D2F" w:rsidRDefault="00E51D2F" w:rsidP="00E51D2F">
      <w:r>
        <w:t xml:space="preserve">I said earlier that Muhammed came to show us the destiny, that G-d blessed him to see the destiny. If you study scripture, Abraham was shown the land. He said, </w:t>
      </w:r>
      <w:proofErr w:type="gramStart"/>
      <w:r>
        <w:t>I'm</w:t>
      </w:r>
      <w:proofErr w:type="gramEnd"/>
      <w:r>
        <w:t xml:space="preserve"> going to give all of this to you, but those who came behind Abraham, they were in search of that land. Now, if that land was a physical land like the Palestine or Jordan, the Middle East, why did they have to go looking for it? Moses went out in search </w:t>
      </w:r>
      <w:proofErr w:type="gramStart"/>
      <w:r>
        <w:t>for</w:t>
      </w:r>
      <w:proofErr w:type="gramEnd"/>
      <w:r>
        <w:t xml:space="preserve"> it, right? Moses went out in search </w:t>
      </w:r>
      <w:proofErr w:type="gramStart"/>
      <w:r>
        <w:t>for</w:t>
      </w:r>
      <w:proofErr w:type="gramEnd"/>
      <w:r>
        <w:t xml:space="preserve"> it, looking for the promised land. Moses passed and all those prophets of that </w:t>
      </w:r>
      <w:proofErr w:type="gramStart"/>
      <w:r>
        <w:t>particular cycle</w:t>
      </w:r>
      <w:proofErr w:type="gramEnd"/>
      <w:r>
        <w:t xml:space="preserve"> passed and then comes Jesus Christ, peace be upon him, and the followers of Jesus Christ, they were still looking for the promised land. Many of </w:t>
      </w:r>
      <w:proofErr w:type="gramStart"/>
      <w:r>
        <w:t>them, they</w:t>
      </w:r>
      <w:proofErr w:type="gramEnd"/>
      <w:r>
        <w:t xml:space="preserve"> migrated from Europe and came to the new world, to this continent believing that this was the promised land. They called this the manifest destiny, Christian religious terminology for the Christian leadership, that manifest destiny. That's what they called this. </w:t>
      </w:r>
      <w:proofErr w:type="gramStart"/>
      <w:r>
        <w:t>So</w:t>
      </w:r>
      <w:proofErr w:type="gramEnd"/>
      <w:r>
        <w:t xml:space="preserve"> they saw this as the promised land and while they're here right now, they're still seeking, searching for the promised land, not for a place, for a condition.</w:t>
      </w:r>
    </w:p>
    <w:p w14:paraId="57F95C1C" w14:textId="77777777" w:rsidR="00E51D2F" w:rsidRDefault="00E51D2F" w:rsidP="00E51D2F">
      <w:r>
        <w:lastRenderedPageBreak/>
        <w:t xml:space="preserve">They believe that they are in a good situation now, but they're still not satisfied with the condition </w:t>
      </w:r>
      <w:proofErr w:type="gramStart"/>
      <w:r>
        <w:t>for</w:t>
      </w:r>
      <w:proofErr w:type="gramEnd"/>
      <w:r>
        <w:t xml:space="preserve"> human life. </w:t>
      </w:r>
      <w:proofErr w:type="gramStart"/>
      <w:r>
        <w:t>So</w:t>
      </w:r>
      <w:proofErr w:type="gramEnd"/>
      <w:r>
        <w:t xml:space="preserve"> they think that </w:t>
      </w:r>
      <w:proofErr w:type="gramStart"/>
      <w:r>
        <w:t>the destiny</w:t>
      </w:r>
      <w:proofErr w:type="gramEnd"/>
      <w:r>
        <w:t xml:space="preserve"> is still ahead of them. I'm talking about the inspired, learned people in the Christian leadership. They think that </w:t>
      </w:r>
      <w:proofErr w:type="gramStart"/>
      <w:r>
        <w:t>the destiny</w:t>
      </w:r>
      <w:proofErr w:type="gramEnd"/>
      <w:r>
        <w:t xml:space="preserve"> is still ahead of </w:t>
      </w:r>
      <w:proofErr w:type="gramStart"/>
      <w:r>
        <w:t>them</w:t>
      </w:r>
      <w:proofErr w:type="gramEnd"/>
      <w:r>
        <w:t xml:space="preserve"> and I would say to you that destiny is always ahead of us. G-d want us to perfect </w:t>
      </w:r>
      <w:proofErr w:type="gramStart"/>
      <w:r>
        <w:t>the human</w:t>
      </w:r>
      <w:proofErr w:type="gramEnd"/>
      <w:r>
        <w:t xml:space="preserve"> society according to His will and as long as we have any misery and injustice in our society, we are short of coming completely, </w:t>
      </w:r>
      <w:proofErr w:type="gramStart"/>
      <w:r>
        <w:t>fully</w:t>
      </w:r>
      <w:proofErr w:type="gramEnd"/>
      <w:r>
        <w:t xml:space="preserve"> into the promised land.</w:t>
      </w:r>
    </w:p>
    <w:p w14:paraId="144F78EA" w14:textId="77777777" w:rsidR="00E51D2F" w:rsidRDefault="00E51D2F" w:rsidP="00E51D2F">
      <w:r>
        <w:t>We know by the study of scripture that with Adam's creation, the creation of Adam, the generations that followed in the generation of Adam, they were able to establish strong, big, huge and powerful communities and industries and industries. Consciously and unconsciously, human life is pressed but not pressed anymore by anything else in necessity to have peace in its soul. The hunger for peace in our soul presses us more than anything else. Human life is extremely complex. Extremely complex. Don't think human life is simple. Those computers, are they simple? The makers of the computers, the designers of the computers, the creator of the computers, they tell you that those computers are nothing in comparison to the brain that G-d made for human beings.</w:t>
      </w:r>
    </w:p>
    <w:p w14:paraId="47DE5B36" w14:textId="77777777" w:rsidR="00E51D2F" w:rsidRDefault="00E51D2F" w:rsidP="00E51D2F">
      <w:r>
        <w:t xml:space="preserve">No computer can be </w:t>
      </w:r>
      <w:proofErr w:type="gramStart"/>
      <w:r>
        <w:t>made to</w:t>
      </w:r>
      <w:proofErr w:type="gramEnd"/>
      <w:r>
        <w:t xml:space="preserve"> nowhere equal or be compared with the computer G-d made, the human intelligence. </w:t>
      </w:r>
      <w:proofErr w:type="gramStart"/>
      <w:r>
        <w:t>Actually</w:t>
      </w:r>
      <w:proofErr w:type="gramEnd"/>
      <w:r>
        <w:t xml:space="preserve"> the computer that you are seeing out there that's battling you, that computer was made by a human brain and the man just studied the human brain and he tried to produce something like the human brain to digest information and treat it and handle information. So, he </w:t>
      </w:r>
      <w:proofErr w:type="gramStart"/>
      <w:r>
        <w:t>actually tried</w:t>
      </w:r>
      <w:proofErr w:type="gramEnd"/>
      <w:r>
        <w:t xml:space="preserve"> to make an appliance or a tool or something to operate like the human mind. Don't underestimate your own creation. G-d did a marvelous thing and then nothing greater than He did in creation than when He created the human being.</w:t>
      </w:r>
    </w:p>
    <w:p w14:paraId="385DF4EB" w14:textId="77777777" w:rsidR="00E51D2F" w:rsidRDefault="00E51D2F" w:rsidP="00E51D2F">
      <w:r>
        <w:t xml:space="preserve">Now in my conclusion, scripture warns us of crowding and the condition for crowding is the city desire to go and join city life. City life is attractive because there are more opportunities in city life where more people together there's more opportunity. </w:t>
      </w:r>
      <w:proofErr w:type="gramStart"/>
      <w:r>
        <w:t>So</w:t>
      </w:r>
      <w:proofErr w:type="gramEnd"/>
      <w:r>
        <w:t xml:space="preserve"> man, since ancient times have been attracted to the city. The city became such an important scene and factor in the life of society that at one time the Greeks the most advanced at that time in ancient times and the city building the management of society, they had something called the city states. City, states. It meant that the city determined the governmental boundaries. The city determined the governmental boundaries. That's what it means. That's what it meant. City states, that's what the term says. We </w:t>
      </w:r>
      <w:proofErr w:type="gramStart"/>
      <w:r>
        <w:t>actually are</w:t>
      </w:r>
      <w:proofErr w:type="gramEnd"/>
      <w:r>
        <w:t xml:space="preserve"> living in city states now, but we don't use the term. These cities are determining the character of life for the whole country. The rural life is weak, defenseless, pushed back out of existence, out of the scene. </w:t>
      </w:r>
      <w:proofErr w:type="gramStart"/>
      <w:r>
        <w:t>The city</w:t>
      </w:r>
      <w:proofErr w:type="gramEnd"/>
      <w:r>
        <w:t xml:space="preserve"> life is the dominant life. When they elect the president, where does the power come from? The big cities. All matters, industry centered in the big cities, the power is in the cities. Now we find ourselves in the city and we're nothing but country boys, country boys, and here we are in the cities.</w:t>
      </w:r>
    </w:p>
    <w:p w14:paraId="0789AE18" w14:textId="77777777" w:rsidR="00E51D2F" w:rsidRDefault="00E51D2F" w:rsidP="00E51D2F">
      <w:r>
        <w:t xml:space="preserve">Really, I thank G-d for bringing us from the rural areas of the south and putting us in Detroit, Michigan, New York City, Los Angeles, New Orleans, these places. I thank G-d. Why do I thank G-d? Because that's where the biggest challenge is. If you go to the rural areas and study most of the inhabitants in the rural areas, you'll find that they are socially and industrially inferior to you. </w:t>
      </w:r>
      <w:proofErr w:type="gramStart"/>
      <w:r>
        <w:t>So</w:t>
      </w:r>
      <w:proofErr w:type="gramEnd"/>
      <w:r>
        <w:t xml:space="preserve"> where the big cities </w:t>
      </w:r>
      <w:proofErr w:type="gramStart"/>
      <w:r>
        <w:t>was</w:t>
      </w:r>
      <w:proofErr w:type="gramEnd"/>
      <w:r>
        <w:t xml:space="preserve"> given as a dread by the prophets </w:t>
      </w:r>
      <w:r>
        <w:lastRenderedPageBreak/>
        <w:t>that we should dread today when the city life is going to take over and materialism is going to poison the spirituality of man, this is what they warned us of. They warned us of these things. Even Muhammed the prophet warned us of this, while he was yet preparing us at the same time to survive it and become the leaders, become the leaders of the city. Muhammed was not a rural prophet. Muhammed was a city prophet</w:t>
      </w:r>
    </w:p>
    <w:p w14:paraId="47E89693" w14:textId="77777777" w:rsidR="00E51D2F" w:rsidRDefault="00E51D2F" w:rsidP="00E51D2F">
      <w:r>
        <w:t xml:space="preserve">He was persecuted by the city of his own birth of his </w:t>
      </w:r>
      <w:proofErr w:type="gramStart"/>
      <w:r>
        <w:t>birth</w:t>
      </w:r>
      <w:proofErr w:type="gramEnd"/>
      <w:r>
        <w:t xml:space="preserve"> and he was invited by followers to come to Medina and that became the city of the prophet. </w:t>
      </w:r>
      <w:proofErr w:type="gramStart"/>
      <w:r>
        <w:t>So</w:t>
      </w:r>
      <w:proofErr w:type="gramEnd"/>
      <w:r>
        <w:t xml:space="preserve"> we </w:t>
      </w:r>
      <w:proofErr w:type="gramStart"/>
      <w:r>
        <w:t>actually have</w:t>
      </w:r>
      <w:proofErr w:type="gramEnd"/>
      <w:r>
        <w:t xml:space="preserve"> a city prophet who established a society or government inside a city, Medina. And the city, I repeat, </w:t>
      </w:r>
      <w:proofErr w:type="spellStart"/>
      <w:proofErr w:type="gramStart"/>
      <w:r>
        <w:t>its</w:t>
      </w:r>
      <w:proofErr w:type="spellEnd"/>
      <w:proofErr w:type="gramEnd"/>
      <w:r>
        <w:t xml:space="preserve"> the last trial situation for human society is you're going to be lastly tested by city life. It's growing, it's growing. It's going to become so big and burdensome. It's going to bring down the human being, bring him down to a beast, to be nothing but a beast. And isn't that what we got walking all out there in the streets, a bunch of </w:t>
      </w:r>
      <w:proofErr w:type="gramStart"/>
      <w:r>
        <w:t>beast</w:t>
      </w:r>
      <w:proofErr w:type="gramEnd"/>
      <w:r>
        <w:t xml:space="preserve"> walking and roaming the streets beast.</w:t>
      </w:r>
    </w:p>
    <w:p w14:paraId="40E566A9" w14:textId="77777777" w:rsidR="00E51D2F" w:rsidRDefault="00E51D2F" w:rsidP="00E51D2F">
      <w:r>
        <w:t xml:space="preserve">Thank G-d it's getting a little better now. It </w:t>
      </w:r>
      <w:proofErr w:type="spellStart"/>
      <w:r>
        <w:t>ain't</w:t>
      </w:r>
      <w:proofErr w:type="spellEnd"/>
      <w:r>
        <w:t xml:space="preserve"> as bad as it was five or ten years ago, but we've still got a tendency in the society to behave like beasts rather than like human beings going crazy with no brain ruling in their bodies, going on impulse, following impulse, making decisions instinctively rather than rationally, rather than rational power, with thought, careful thought. Out </w:t>
      </w:r>
      <w:proofErr w:type="gramStart"/>
      <w:r>
        <w:t>there</w:t>
      </w:r>
      <w:proofErr w:type="gramEnd"/>
      <w:r>
        <w:t xml:space="preserve"> driving cars </w:t>
      </w:r>
      <w:proofErr w:type="gramStart"/>
      <w:r>
        <w:t>like they're</w:t>
      </w:r>
      <w:proofErr w:type="gramEnd"/>
      <w:r>
        <w:t xml:space="preserve"> guided missiles. See an object and head for it. Something's wrong. Something's terribly wrong. Overcrowding. Science studied overcrowding and they disclosed to the public, to everybody, to science first and then to us that overcrowding can </w:t>
      </w:r>
      <w:proofErr w:type="gramStart"/>
      <w:r>
        <w:t>actually take</w:t>
      </w:r>
      <w:proofErr w:type="gramEnd"/>
      <w:r>
        <w:t xml:space="preserve"> a creature out of own natural form and behavior, can make an animal that was peaceful become a vicious demon.</w:t>
      </w:r>
    </w:p>
    <w:p w14:paraId="3BA03265" w14:textId="77777777" w:rsidR="00E51D2F" w:rsidRDefault="00E51D2F" w:rsidP="00E51D2F">
      <w:r>
        <w:t xml:space="preserve">We were warned of </w:t>
      </w:r>
      <w:proofErr w:type="gramStart"/>
      <w:r>
        <w:t>the city</w:t>
      </w:r>
      <w:proofErr w:type="gramEnd"/>
      <w:r>
        <w:t xml:space="preserve"> </w:t>
      </w:r>
      <w:proofErr w:type="gramStart"/>
      <w:r>
        <w:t>life</w:t>
      </w:r>
      <w:proofErr w:type="gramEnd"/>
      <w:r>
        <w:t xml:space="preserve"> and this is the challenge we must meet. This city life, I'm in my conclusion, this city life now demands that the international world become more human, more one family, more economically just. The city life. Demands from the cities on the international world are now dictating global decisions for the international community, dictating that nations cooperate if they expect to have longevity, cooperate for global peace or global peacemaking. The world is trying to make peace now. What's happening in the Middle East there is only </w:t>
      </w:r>
      <w:proofErr w:type="gramStart"/>
      <w:r>
        <w:t>a sign</w:t>
      </w:r>
      <w:proofErr w:type="gramEnd"/>
      <w:r>
        <w:t xml:space="preserve">. How in the world </w:t>
      </w:r>
      <w:proofErr w:type="gramStart"/>
      <w:r>
        <w:t>can we can</w:t>
      </w:r>
      <w:proofErr w:type="gramEnd"/>
      <w:r>
        <w:t xml:space="preserve"> make sense of what's happening between the Jews and the Arabs except to see it as a sign. It doesn't make any sense. It's ridiculous. Here, two people neighboring each other, come from the same prophetic history, call each other cousins. </w:t>
      </w:r>
      <w:proofErr w:type="gramStart"/>
      <w:r>
        <w:t>Both of them</w:t>
      </w:r>
      <w:proofErr w:type="gramEnd"/>
      <w:r>
        <w:t xml:space="preserve"> acknowledge each other's cousins. The Arabs acknowledge that the Jews are their cousin, the Jews acknowledge that Arabs are their cousin and there they are, look like they established for nothing but to fight each other.</w:t>
      </w:r>
    </w:p>
    <w:p w14:paraId="0BBA0DBC" w14:textId="77777777" w:rsidR="00E51D2F" w:rsidRDefault="00E51D2F" w:rsidP="00E51D2F">
      <w:r>
        <w:t xml:space="preserve">We're seeing change now for the better. They got a new president in Israel now too. I hope you're aware of that. Muslims, should you keep up with these things. Your brothers over there, </w:t>
      </w:r>
      <w:proofErr w:type="gramStart"/>
      <w:r>
        <w:t>all of</w:t>
      </w:r>
      <w:proofErr w:type="gramEnd"/>
      <w:r>
        <w:t xml:space="preserve"> '</w:t>
      </w:r>
      <w:proofErr w:type="spellStart"/>
      <w:r>
        <w:t>em</w:t>
      </w:r>
      <w:proofErr w:type="spellEnd"/>
      <w:r>
        <w:t xml:space="preserve">, your brothers in the family of man and in the family of Abraham, but the others are your close brothers in Islam. You should be concerned about them. They have a new leader over there. His first name is Benjamin. I hope he is the son of the right hand. That's what his name means. I hope he is the son of the right </w:t>
      </w:r>
      <w:proofErr w:type="gramStart"/>
      <w:r>
        <w:t>hand</w:t>
      </w:r>
      <w:proofErr w:type="gramEnd"/>
      <w:r>
        <w:t xml:space="preserve"> and I hope it's really the right hand.</w:t>
      </w:r>
    </w:p>
    <w:p w14:paraId="7BAD8BE2" w14:textId="77777777" w:rsidR="00E51D2F" w:rsidRDefault="00E51D2F" w:rsidP="00E51D2F">
      <w:r>
        <w:lastRenderedPageBreak/>
        <w:t xml:space="preserve">Who knows? Maybe with this new leader over </w:t>
      </w:r>
      <w:proofErr w:type="gramStart"/>
      <w:r>
        <w:t>there</w:t>
      </w:r>
      <w:proofErr w:type="gramEnd"/>
      <w:r>
        <w:t xml:space="preserve"> things will get better. It could get worse, but I don't think so. It can get much worse. Things may get better and it can get worse, but I don't think it'll get much worse. But peace, that's what the world is asking for. Peace. Our tax dollars, a lot of it's going to what? To these troubled spots. If we didn't have these troubled spots, if we're at peace with these troubled spots, we would've more money in America to have better schools, better teachers, better equipment in our schools</w:t>
      </w:r>
      <w:proofErr w:type="gramStart"/>
      <w:r>
        <w:t>, have</w:t>
      </w:r>
      <w:proofErr w:type="gramEnd"/>
      <w:r>
        <w:t xml:space="preserve"> better quality education for our citizens. Maybe we'd even have better medical care, better medical benefits over here. We need it. It's a shame that a country so powerfully, so powerful materially and in many other respects can't give </w:t>
      </w:r>
      <w:proofErr w:type="gramStart"/>
      <w:r>
        <w:t>all of</w:t>
      </w:r>
      <w:proofErr w:type="gramEnd"/>
      <w:r>
        <w:t xml:space="preserve"> its citizens the security and rest that we need in our soul, that if we get </w:t>
      </w:r>
      <w:proofErr w:type="gramStart"/>
      <w:r>
        <w:t>sick</w:t>
      </w:r>
      <w:proofErr w:type="gramEnd"/>
      <w:r>
        <w:t xml:space="preserve"> we don't have to die because we can't get enough money to pay the bills. That's a shame. That's a shame on any modern civilization. Shame on any country as powerful to this country and that we </w:t>
      </w:r>
      <w:proofErr w:type="gramStart"/>
      <w:r>
        <w:t>have to</w:t>
      </w:r>
      <w:proofErr w:type="gramEnd"/>
      <w:r>
        <w:t xml:space="preserve"> worry that we can't pay a hospital bill if we get sick. That's a shame.</w:t>
      </w:r>
    </w:p>
    <w:p w14:paraId="4BDC4BD8" w14:textId="77777777" w:rsidR="00E51D2F" w:rsidRDefault="00E51D2F" w:rsidP="00E51D2F">
      <w:r>
        <w:t xml:space="preserve">Some things should be guaranteed by your society. You </w:t>
      </w:r>
      <w:proofErr w:type="gramStart"/>
      <w:r>
        <w:t>being</w:t>
      </w:r>
      <w:proofErr w:type="gramEnd"/>
      <w:r>
        <w:t xml:space="preserve"> put away when you're dead. You shouldn't worry about that. What do you need </w:t>
      </w:r>
      <w:proofErr w:type="gramStart"/>
      <w:r>
        <w:t>a life</w:t>
      </w:r>
      <w:proofErr w:type="gramEnd"/>
      <w:r>
        <w:t xml:space="preserve"> insurance for? To pay for you being put away. We are human beings. Every human being should be obligated to put another human being to rest </w:t>
      </w:r>
      <w:proofErr w:type="gramStart"/>
      <w:r>
        <w:t>in</w:t>
      </w:r>
      <w:proofErr w:type="gramEnd"/>
      <w:r>
        <w:t xml:space="preserve"> the ground decently. If my Christian neighbor died and I knew it, don't you know I would help that Christian neighbor. I'd give my money whatever I needed to give to help my Christian neighbor have a good burial for the member of their family. This is human sensitivity. This is human nature. It is not human nature for us to tell </w:t>
      </w:r>
      <w:proofErr w:type="gramStart"/>
      <w:r>
        <w:t>people,</w:t>
      </w:r>
      <w:proofErr w:type="gramEnd"/>
      <w:r>
        <w:t xml:space="preserve"> oh you better worry about how you're going to be put away. I </w:t>
      </w:r>
      <w:proofErr w:type="spellStart"/>
      <w:r>
        <w:t>ain't</w:t>
      </w:r>
      <w:proofErr w:type="spellEnd"/>
      <w:r>
        <w:t xml:space="preserve"> making enough now I'm making the minimum wage and you're telling me to buy some </w:t>
      </w:r>
      <w:proofErr w:type="gramStart"/>
      <w:r>
        <w:t>insurance</w:t>
      </w:r>
      <w:proofErr w:type="gramEnd"/>
      <w:r>
        <w:t xml:space="preserve"> so I'll </w:t>
      </w:r>
      <w:proofErr w:type="gramStart"/>
      <w:r>
        <w:t>be put</w:t>
      </w:r>
      <w:proofErr w:type="gramEnd"/>
      <w:r>
        <w:t xml:space="preserve"> away good. Say well, you know in your family, well insurance, you loan me. </w:t>
      </w:r>
      <w:proofErr w:type="gramStart"/>
      <w:r>
        <w:t>Well</w:t>
      </w:r>
      <w:proofErr w:type="gramEnd"/>
      <w:r>
        <w:t xml:space="preserve"> why can't I just make a loan to you and you take care of my </w:t>
      </w:r>
      <w:proofErr w:type="gramStart"/>
      <w:r>
        <w:t>family</w:t>
      </w:r>
      <w:proofErr w:type="gramEnd"/>
      <w:r>
        <w:t xml:space="preserve"> future. Not if I die, don't base it upon that. Why </w:t>
      </w:r>
      <w:proofErr w:type="gramStart"/>
      <w:r>
        <w:t>you</w:t>
      </w:r>
      <w:proofErr w:type="gramEnd"/>
      <w:r>
        <w:t xml:space="preserve"> got to wait till I die?</w:t>
      </w:r>
    </w:p>
    <w:p w14:paraId="5D56894A" w14:textId="77777777" w:rsidR="00E51D2F" w:rsidRDefault="00E51D2F" w:rsidP="00E51D2F">
      <w:proofErr w:type="gramStart"/>
      <w:r>
        <w:t>So</w:t>
      </w:r>
      <w:proofErr w:type="gramEnd"/>
      <w:r>
        <w:t xml:space="preserve"> I guess I'm a little stupid or something, but I refuse to buy life insurance. I say I'm going to depend on </w:t>
      </w:r>
      <w:proofErr w:type="gramStart"/>
      <w:r>
        <w:t>my</w:t>
      </w:r>
      <w:proofErr w:type="gramEnd"/>
      <w:r>
        <w:t xml:space="preserve"> people that love me to put me away properly. I'm not going to pay anybody to guarantee I'm going to be put away </w:t>
      </w:r>
      <w:proofErr w:type="gramStart"/>
      <w:r>
        <w:t>in</w:t>
      </w:r>
      <w:proofErr w:type="gramEnd"/>
      <w:r>
        <w:t xml:space="preserve"> a $1,200 casket or $12,000 casket or $5. I </w:t>
      </w:r>
      <w:proofErr w:type="spellStart"/>
      <w:r>
        <w:t>ain't</w:t>
      </w:r>
      <w:proofErr w:type="spellEnd"/>
      <w:r>
        <w:t xml:space="preserve"> going to pay nobody </w:t>
      </w:r>
      <w:proofErr w:type="gramStart"/>
      <w:r>
        <w:t>nothing</w:t>
      </w:r>
      <w:proofErr w:type="gramEnd"/>
      <w:r>
        <w:t xml:space="preserve">. When I die, y'all forget about it. You want me to stank up your neighborhood, leave me there then. Now these institutions, they know they're wrong. So now they </w:t>
      </w:r>
      <w:proofErr w:type="gramStart"/>
      <w:r>
        <w:t>got</w:t>
      </w:r>
      <w:proofErr w:type="gramEnd"/>
      <w:r>
        <w:t xml:space="preserve"> plans for your children's, education and everything all </w:t>
      </w:r>
      <w:proofErr w:type="gramStart"/>
      <w:r>
        <w:t>worked in</w:t>
      </w:r>
      <w:proofErr w:type="gramEnd"/>
      <w:r>
        <w:t xml:space="preserve"> there, but I still don't like the idea that they </w:t>
      </w:r>
      <w:proofErr w:type="gramStart"/>
      <w:r>
        <w:t>waiting</w:t>
      </w:r>
      <w:proofErr w:type="gramEnd"/>
      <w:r>
        <w:t xml:space="preserve"> </w:t>
      </w:r>
      <w:proofErr w:type="gramStart"/>
      <w:r>
        <w:t>on</w:t>
      </w:r>
      <w:proofErr w:type="gramEnd"/>
      <w:r>
        <w:t xml:space="preserve"> me to die. And if you </w:t>
      </w:r>
      <w:proofErr w:type="gramStart"/>
      <w:r>
        <w:t>are able to</w:t>
      </w:r>
      <w:proofErr w:type="gramEnd"/>
      <w:r>
        <w:t xml:space="preserve"> buy a high enough policy, you </w:t>
      </w:r>
      <w:proofErr w:type="gramStart"/>
      <w:r>
        <w:t>going</w:t>
      </w:r>
      <w:proofErr w:type="gramEnd"/>
      <w:r>
        <w:t xml:space="preserve"> to corrupt somebody in your family. Yes, you don't believe it. Just watch television. Just watch television. Every now and then you hear some relatives found guilty of killing another or plotting the death of another to get the insurance benefits, the death insurance benefits. </w:t>
      </w:r>
      <w:proofErr w:type="gramStart"/>
      <w:r>
        <w:t>So</w:t>
      </w:r>
      <w:proofErr w:type="gramEnd"/>
      <w:r>
        <w:t xml:space="preserve"> this thing is also a corruptor of our society and Muslims are not supposed to tempt anybody.</w:t>
      </w:r>
    </w:p>
    <w:p w14:paraId="5BDDC455" w14:textId="63E886E0" w:rsidR="00E51D2F" w:rsidRDefault="00E51D2F" w:rsidP="00E51D2F">
      <w:r>
        <w:t xml:space="preserve">You know that saying among the Muslims and they got the saying from the religion that even if you carry cooking pot from one house to another, you shouldn't carry it without concern for those that will be smelling the food. </w:t>
      </w:r>
      <w:proofErr w:type="gramStart"/>
      <w:r>
        <w:t>So</w:t>
      </w:r>
      <w:proofErr w:type="gramEnd"/>
      <w:r>
        <w:t xml:space="preserve"> make sure the lid is on there as good as possible, covered. Don't have the fumes going all out tempting people or somebody might be hungry and G-d may send '</w:t>
      </w:r>
      <w:proofErr w:type="spellStart"/>
      <w:r>
        <w:t>em</w:t>
      </w:r>
      <w:proofErr w:type="spellEnd"/>
      <w:r>
        <w:t xml:space="preserve"> over there and snatch that pot out of your hand. Yeah, yeah. We should be concerned. You know one of the names or attributes pf the devil is one of their names or attributes of the devil is the </w:t>
      </w:r>
      <w:r>
        <w:t>tempter</w:t>
      </w:r>
      <w:r>
        <w:t xml:space="preserve">. That's one of his names. </w:t>
      </w:r>
      <w:proofErr w:type="gramStart"/>
      <w:r>
        <w:t xml:space="preserve">The </w:t>
      </w:r>
      <w:r>
        <w:lastRenderedPageBreak/>
        <w:t>attribute</w:t>
      </w:r>
      <w:proofErr w:type="gramEnd"/>
      <w:r>
        <w:t xml:space="preserve">, the </w:t>
      </w:r>
      <w:proofErr w:type="gramStart"/>
      <w:r>
        <w:t>tempter</w:t>
      </w:r>
      <w:proofErr w:type="gramEnd"/>
      <w:r>
        <w:t xml:space="preserve">. When they set up these financial institutions that are feeding </w:t>
      </w:r>
      <w:proofErr w:type="gramStart"/>
      <w:r>
        <w:t>of</w:t>
      </w:r>
      <w:proofErr w:type="gramEnd"/>
      <w:r>
        <w:t xml:space="preserve">, </w:t>
      </w:r>
      <w:proofErr w:type="gramStart"/>
      <w:r>
        <w:t>the</w:t>
      </w:r>
      <w:proofErr w:type="gramEnd"/>
      <w:r>
        <w:t xml:space="preserve"> living on our fears, fear of dying, et cetera, they're setting up a temptation, a </w:t>
      </w:r>
      <w:r>
        <w:t>tempter</w:t>
      </w:r>
      <w:r>
        <w:t>.</w:t>
      </w:r>
    </w:p>
    <w:p w14:paraId="65C1D2A9" w14:textId="77777777" w:rsidR="00E51D2F" w:rsidRDefault="00E51D2F" w:rsidP="00E51D2F">
      <w:r>
        <w:t xml:space="preserve">What are we going to do then? I believe in insurance. Insurance. </w:t>
      </w:r>
      <w:proofErr w:type="spellStart"/>
      <w:r>
        <w:t>Ain't</w:t>
      </w:r>
      <w:proofErr w:type="spellEnd"/>
      <w:r>
        <w:t xml:space="preserve"> </w:t>
      </w:r>
      <w:proofErr w:type="gramStart"/>
      <w:r>
        <w:t>nothing</w:t>
      </w:r>
      <w:proofErr w:type="gramEnd"/>
      <w:r>
        <w:t xml:space="preserve"> wrong </w:t>
      </w:r>
      <w:proofErr w:type="gramStart"/>
      <w:r>
        <w:t>insurance, but</w:t>
      </w:r>
      <w:proofErr w:type="gramEnd"/>
      <w:r>
        <w:t xml:space="preserve"> not based upon me dying. No, I don't believe in that kind of insurance. When I die. They've been sending so many requests to me and I forget '</w:t>
      </w:r>
      <w:proofErr w:type="spellStart"/>
      <w:r>
        <w:t>em</w:t>
      </w:r>
      <w:proofErr w:type="spellEnd"/>
      <w:r>
        <w:t>. I throw '</w:t>
      </w:r>
      <w:proofErr w:type="spellStart"/>
      <w:r>
        <w:t>em</w:t>
      </w:r>
      <w:proofErr w:type="spellEnd"/>
      <w:r>
        <w:t xml:space="preserve"> away, they still send '</w:t>
      </w:r>
      <w:proofErr w:type="spellStart"/>
      <w:r>
        <w:t>em</w:t>
      </w:r>
      <w:proofErr w:type="spellEnd"/>
      <w:r>
        <w:t xml:space="preserve"> asking me to buy extra insurance </w:t>
      </w:r>
      <w:proofErr w:type="gramStart"/>
      <w:r>
        <w:t>cause</w:t>
      </w:r>
      <w:proofErr w:type="gramEnd"/>
      <w:r>
        <w:t xml:space="preserve"> I fly so often. They want me to buy extra air insurance, insurance</w:t>
      </w:r>
      <w:proofErr w:type="gramStart"/>
      <w:r>
        <w:t>, flight</w:t>
      </w:r>
      <w:proofErr w:type="gramEnd"/>
      <w:r>
        <w:t xml:space="preserve"> insurance. I </w:t>
      </w:r>
      <w:proofErr w:type="gramStart"/>
      <w:r>
        <w:t>don't</w:t>
      </w:r>
      <w:proofErr w:type="gramEnd"/>
      <w:r>
        <w:t xml:space="preserve"> buy it. After I buy so much, somebody may say, hey, this guy is worth much more dead than alive.</w:t>
      </w:r>
    </w:p>
    <w:p w14:paraId="57BB78CE" w14:textId="77777777" w:rsidR="00E51D2F" w:rsidRDefault="00E51D2F" w:rsidP="00E51D2F">
      <w:r>
        <w:t xml:space="preserve">Not that I fear that I don't. My insurance is faith in Allah, that's my insurance. It's been working very well for me all my life. In my conclusion, how does Islam promote the peace? I have tried to deal with this subject all along. That's what I've been doing, dealing with this subject. How does Islam promote peace between nations? If we have the right conditions for our own self and the right condition for our relationship with others, the right condition and attitude toward, the objective world that G-d made, then we will have </w:t>
      </w:r>
      <w:proofErr w:type="gramStart"/>
      <w:r>
        <w:t>a good</w:t>
      </w:r>
      <w:proofErr w:type="gramEnd"/>
      <w:r>
        <w:t xml:space="preserve"> condition to see peace in our lives and to see peace on this earth for all people. The things that threatened peace more than anything else is material, greed and racism, material greed and racism. These two things are threatening world peace or national peace, personal peace than our own, can visualize more than any other influences.</w:t>
      </w:r>
    </w:p>
    <w:p w14:paraId="4E1667C1" w14:textId="77777777" w:rsidR="00E51D2F" w:rsidRDefault="00E51D2F" w:rsidP="00E51D2F">
      <w:r>
        <w:t>Greed, material, greed and the material, greed and racism. This idea that my race is superior to yours, that your race is supposed to be not favored. My race is supposed to be favored. Your race is not supposed to have these opportunities that are open. Your race is supposed to have so much opportunity and that's all. I'm supposed to be favored when it comes to opportunity because of my race. These ideas, these two ideas are hurting peace, peace in the soul, peace for families, peace for neighborhoods and cities. Peace for nations hurt by that more than anything else.</w:t>
      </w:r>
    </w:p>
    <w:p w14:paraId="4C9726B0" w14:textId="77777777" w:rsidR="00E51D2F" w:rsidRDefault="00E51D2F" w:rsidP="00E51D2F">
      <w:r>
        <w:t xml:space="preserve">I would think myself that really this subtle racism that exists in international communities is hurting economic justice more than anything else because those who feel themselves racially superior, they think the others are supposed to be their servants. They're supposed to get lower </w:t>
      </w:r>
      <w:proofErr w:type="gramStart"/>
      <w:r>
        <w:t>wages,</w:t>
      </w:r>
      <w:proofErr w:type="gramEnd"/>
      <w:r>
        <w:t xml:space="preserve"> they're supposed to not to be rich. They're not supposed to </w:t>
      </w:r>
      <w:proofErr w:type="gramStart"/>
      <w:r>
        <w:t>be have</w:t>
      </w:r>
      <w:proofErr w:type="gramEnd"/>
      <w:r>
        <w:t xml:space="preserve"> the opportunity to become wealthy. They're not qualified to be responsible for </w:t>
      </w:r>
      <w:proofErr w:type="gramStart"/>
      <w:r>
        <w:t>wealth</w:t>
      </w:r>
      <w:proofErr w:type="gramEnd"/>
      <w:r>
        <w:t xml:space="preserve"> and the fate of </w:t>
      </w:r>
      <w:proofErr w:type="gramStart"/>
      <w:r>
        <w:t>people</w:t>
      </w:r>
      <w:proofErr w:type="gramEnd"/>
      <w:r>
        <w:t xml:space="preserve"> lives because when you're wealthy you </w:t>
      </w:r>
      <w:proofErr w:type="gramStart"/>
      <w:r>
        <w:t>are also in a position to</w:t>
      </w:r>
      <w:proofErr w:type="gramEnd"/>
      <w:r>
        <w:t xml:space="preserve"> influence the state of </w:t>
      </w:r>
      <w:proofErr w:type="gramStart"/>
      <w:r>
        <w:t>people</w:t>
      </w:r>
      <w:proofErr w:type="gramEnd"/>
      <w:r>
        <w:t xml:space="preserve"> lives. How </w:t>
      </w:r>
      <w:proofErr w:type="gramStart"/>
      <w:r>
        <w:t>their</w:t>
      </w:r>
      <w:proofErr w:type="gramEnd"/>
      <w:r>
        <w:t xml:space="preserve"> lives going to turn out, where </w:t>
      </w:r>
      <w:proofErr w:type="gramStart"/>
      <w:r>
        <w:t>they will</w:t>
      </w:r>
      <w:proofErr w:type="gramEnd"/>
      <w:r>
        <w:t xml:space="preserve"> go from here, you see? </w:t>
      </w:r>
      <w:proofErr w:type="gramStart"/>
      <w:r>
        <w:t>So</w:t>
      </w:r>
      <w:proofErr w:type="gramEnd"/>
      <w:r>
        <w:t xml:space="preserve"> these people who believe themselves to be the chosen or to be special, or to be superior to </w:t>
      </w:r>
      <w:proofErr w:type="gramStart"/>
      <w:r>
        <w:t>the others they</w:t>
      </w:r>
      <w:proofErr w:type="gramEnd"/>
      <w:r>
        <w:t xml:space="preserve"> don't want your race to have it. Right now. It's not just </w:t>
      </w:r>
      <w:proofErr w:type="gramStart"/>
      <w:r>
        <w:t>African-Americans</w:t>
      </w:r>
      <w:proofErr w:type="gramEnd"/>
      <w:r>
        <w:t xml:space="preserve"> or descendants of Africa. We are </w:t>
      </w:r>
      <w:proofErr w:type="gramStart"/>
      <w:r>
        <w:t>the number</w:t>
      </w:r>
      <w:proofErr w:type="gramEnd"/>
      <w:r>
        <w:t xml:space="preserve"> one because our skin is the blackest. But all of those who have color in their </w:t>
      </w:r>
      <w:proofErr w:type="gramStart"/>
      <w:r>
        <w:t>skin, they</w:t>
      </w:r>
      <w:proofErr w:type="gramEnd"/>
      <w:r>
        <w:t xml:space="preserve"> suffer the same thing in some measure in some degree. And the big shame on all of us colored people is that we don't see that we are not enemies of each other. The enemy is the racism itself, but we get advantages from racism. You remember when blacks used to put the bleaching skin, bleaching creams on their face</w:t>
      </w:r>
    </w:p>
    <w:p w14:paraId="5DB40407" w14:textId="77777777" w:rsidR="00E51D2F" w:rsidRDefault="00E51D2F" w:rsidP="00E51D2F">
      <w:r>
        <w:t xml:space="preserve">Wanted to look whiter and the white man would sell it to you without </w:t>
      </w:r>
      <w:proofErr w:type="gramStart"/>
      <w:r>
        <w:t>shame</w:t>
      </w:r>
      <w:proofErr w:type="gramEnd"/>
      <w:r>
        <w:t xml:space="preserve"> and you buy without shame. You have it in that Magnola, bleaching cream? Give me two jars. They're </w:t>
      </w:r>
      <w:r>
        <w:lastRenderedPageBreak/>
        <w:t>buying Magnola bleaching cream to make their skin look less black. Right in our own race we had trouble with the high yellow and the high yellow had a whole lot of trouble and still get trouble from us because the blacks were prejudice against the high yellow and high yellower thought themselves to be special and superior. Oh, she's pretty.</w:t>
      </w:r>
    </w:p>
    <w:p w14:paraId="5E0B756E" w14:textId="77777777" w:rsidR="00E51D2F" w:rsidRDefault="00E51D2F" w:rsidP="00E51D2F">
      <w:r>
        <w:t xml:space="preserve">Look how straight her hair is. Isn't she pretty? She almost looks like a white girl! You know you heard these things. Now here we are hating racism but supporting it with our attitude and with our perception of things. We are supporting racism. We are perceiving that person to be better than us because they're light skinned like a white person, or straight haired like a white person. In the international community you have the same thing. Imagine us not negro race or colored people's race, or black race or African American race. Imagine us being just colored race and the members of our race are the Mexicans, the Egyptians, the Indians over in Asia, the Pakistanis. </w:t>
      </w:r>
      <w:proofErr w:type="gramStart"/>
      <w:r>
        <w:t>All of</w:t>
      </w:r>
      <w:proofErr w:type="gramEnd"/>
      <w:r>
        <w:t xml:space="preserve"> these people, all these people Malaysians, all these people are in our colored family. When we come together, we got the negro problem. </w:t>
      </w:r>
      <w:proofErr w:type="gramStart"/>
      <w:r>
        <w:t>Yes</w:t>
      </w:r>
      <w:proofErr w:type="gramEnd"/>
      <w:r>
        <w:t xml:space="preserve"> we have. Those a little lighter than us, they'll look down on us like we are black people and they white people.</w:t>
      </w:r>
    </w:p>
    <w:p w14:paraId="78A4E495" w14:textId="0B0B3E95" w:rsidR="00E51D2F" w:rsidRDefault="00E51D2F" w:rsidP="00E51D2F">
      <w:r>
        <w:t xml:space="preserve">We are black inferiors and they're white superiors and when they </w:t>
      </w:r>
      <w:proofErr w:type="gramStart"/>
      <w:r>
        <w:t>come</w:t>
      </w:r>
      <w:proofErr w:type="gramEnd"/>
      <w:r>
        <w:t xml:space="preserve"> they just like Negroes. I hope this </w:t>
      </w:r>
      <w:proofErr w:type="gramStart"/>
      <w:r>
        <w:t>go</w:t>
      </w:r>
      <w:proofErr w:type="gramEnd"/>
      <w:r>
        <w:t xml:space="preserve"> out </w:t>
      </w:r>
      <w:proofErr w:type="gramStart"/>
      <w:r>
        <w:t>to</w:t>
      </w:r>
      <w:proofErr w:type="gramEnd"/>
      <w:r>
        <w:t xml:space="preserve"> them. They're like Negroes used to be and just like some of us still are, they're just like Negroes. When among the white man, they take off those crowns, they take all those symbols of superiority off and they </w:t>
      </w:r>
      <w:proofErr w:type="spellStart"/>
      <w:r>
        <w:t>ain't</w:t>
      </w:r>
      <w:proofErr w:type="spellEnd"/>
      <w:r>
        <w:t xml:space="preserve"> nothing but a deaf' nigger. "Yes sir Mr. So and so. Yes, Mr. So and so." I know some of those far eastern ones, skin so black it </w:t>
      </w:r>
      <w:proofErr w:type="gramStart"/>
      <w:r>
        <w:t>make</w:t>
      </w:r>
      <w:proofErr w:type="gramEnd"/>
      <w:r>
        <w:t xml:space="preserve"> the light look like it's going out. No really! They're so black. I mean black raven black. Black as a raven's feathers, and you get a lot of them in the room </w:t>
      </w:r>
      <w:proofErr w:type="gramStart"/>
      <w:r>
        <w:t>look</w:t>
      </w:r>
      <w:proofErr w:type="gramEnd"/>
      <w:r>
        <w:t xml:space="preserve"> like the light dims.</w:t>
      </w:r>
    </w:p>
    <w:p w14:paraId="68E23059" w14:textId="71D7FAED" w:rsidR="00E51D2F" w:rsidRDefault="00E51D2F" w:rsidP="00E51D2F">
      <w:r>
        <w:t>I'm not joking, I've been among '</w:t>
      </w:r>
      <w:proofErr w:type="spellStart"/>
      <w:r>
        <w:t>em</w:t>
      </w:r>
      <w:proofErr w:type="spellEnd"/>
      <w:r>
        <w:t xml:space="preserve">, I'm not joking. Looked like the light was dimed or something and I come in there with my skin and they look at me and right away, they think they're white and I'm black. Yeah, they think </w:t>
      </w:r>
      <w:r>
        <w:t>they’re</w:t>
      </w:r>
      <w:r>
        <w:t xml:space="preserve"> white and I'm black because their hair is straight. They were never called Africans. They were never called Negroes, so they think they white and I'm black! They </w:t>
      </w:r>
      <w:proofErr w:type="gramStart"/>
      <w:r>
        <w:t>putting</w:t>
      </w:r>
      <w:proofErr w:type="gramEnd"/>
      <w:r>
        <w:t xml:space="preserve"> the light out, dimming the light and I'm turning it on. The racism has hurt the mental makeup of the whole </w:t>
      </w:r>
      <w:r>
        <w:t>world</w:t>
      </w:r>
      <w:r>
        <w:t xml:space="preserve">, </w:t>
      </w:r>
      <w:proofErr w:type="spellStart"/>
      <w:proofErr w:type="gramStart"/>
      <w:r>
        <w:t>its</w:t>
      </w:r>
      <w:proofErr w:type="spellEnd"/>
      <w:proofErr w:type="gramEnd"/>
      <w:r>
        <w:t xml:space="preserve"> been hurt. White people too, they just as crazy hell. Really? I'm not joking, I'm not joking.</w:t>
      </w:r>
    </w:p>
    <w:p w14:paraId="4865A8DD" w14:textId="77777777" w:rsidR="00E51D2F" w:rsidRDefault="00E51D2F" w:rsidP="00E51D2F">
      <w:r>
        <w:t xml:space="preserve">Two got in the elevator with us once. No, they were on the elevator first, pardon me, but the elevator wouldn't close before we got on, could get on and they were greatly disappointed that we made it there before that elevator door closed. We got on the elevator with them and here's what they said. Me and the secretary Edward B., at that time, </w:t>
      </w:r>
      <w:proofErr w:type="gramStart"/>
      <w:r>
        <w:t>was</w:t>
      </w:r>
      <w:proofErr w:type="gramEnd"/>
      <w:r>
        <w:t xml:space="preserve"> with me. They </w:t>
      </w:r>
      <w:proofErr w:type="gramStart"/>
      <w:r>
        <w:t>said</w:t>
      </w:r>
      <w:proofErr w:type="gramEnd"/>
      <w:r>
        <w:t xml:space="preserve"> "suddenly it seems to be dark in here". People that think like that and have the dumbness of mind, the numbness of mind to express that to people, we should have smacked them into blood spots. Yeah, we could have. Edward B. is tough and I used to fight too. I used to be a boxer. I know how to hit somebody. We could have made blood splashes of them in that (elevator) Wasn't nobody in there but us and they stupid enough to bring up white supremacy on an elevator alone with two black boys, that were tough. We </w:t>
      </w:r>
      <w:proofErr w:type="gramStart"/>
      <w:r>
        <w:t>tough</w:t>
      </w:r>
      <w:proofErr w:type="gramEnd"/>
      <w:r>
        <w:t>. I'm talking about 20 years ago, man, I could punch you until the sun go down.</w:t>
      </w:r>
    </w:p>
    <w:p w14:paraId="7F0BFAA7" w14:textId="77777777" w:rsidR="00E51D2F" w:rsidRDefault="00E51D2F" w:rsidP="00E51D2F">
      <w:r>
        <w:lastRenderedPageBreak/>
        <w:t xml:space="preserve">I </w:t>
      </w:r>
      <w:proofErr w:type="spellStart"/>
      <w:r>
        <w:t>ain't</w:t>
      </w:r>
      <w:proofErr w:type="spellEnd"/>
      <w:r>
        <w:t xml:space="preserve"> joking man. Look like the more I punched, the more energy I got to punch. </w:t>
      </w:r>
      <w:proofErr w:type="gramStart"/>
      <w:r>
        <w:t>So</w:t>
      </w:r>
      <w:proofErr w:type="gramEnd"/>
      <w:r>
        <w:t xml:space="preserve"> they're stupid. They were very stupid. We read in scripture that the first shall be last and the last shall be first. And G-d says that </w:t>
      </w:r>
      <w:proofErr w:type="gramStart"/>
      <w:r>
        <w:t>originally</w:t>
      </w:r>
      <w:proofErr w:type="gramEnd"/>
      <w:r>
        <w:t xml:space="preserve"> He made you one community. That's the first and that first shall be last. The last idea that man will accept is that man is one community and it is time for that now. It is time for man to accept, if we are to survive on this earth and have peace between nations, the global peace, so we can have economic justice and opportunity for every family that G-d has put on this earth in the family of man, we are going to have to accept that man is one family, man is one community. Allah says (Arabic) that people were </w:t>
      </w:r>
      <w:proofErr w:type="gramStart"/>
      <w:r>
        <w:t>once</w:t>
      </w:r>
      <w:proofErr w:type="gramEnd"/>
      <w:r>
        <w:t xml:space="preserve"> one community. The first shall be last and the last shall be first. How is the last shall be first? The global community will become the number one interest and concern for man. This is the most important thing </w:t>
      </w:r>
      <w:proofErr w:type="gramStart"/>
      <w:r>
        <w:t>now is</w:t>
      </w:r>
      <w:proofErr w:type="gramEnd"/>
      <w:r>
        <w:t xml:space="preserve"> the number one issue. The number one priority is to work for the peaceful condition of the human family on earth. Meaning that we </w:t>
      </w:r>
      <w:proofErr w:type="gramStart"/>
      <w:r>
        <w:t>have to</w:t>
      </w:r>
      <w:proofErr w:type="gramEnd"/>
      <w:r>
        <w:t xml:space="preserve"> accept that we belong to one world, one global community or one global society. Islam prepares us for peace with its name. It is called the religion of peace. It prepares us for global peace, peace between nations with its greeting. </w:t>
      </w:r>
      <w:proofErr w:type="gramStart"/>
      <w:r>
        <w:t>It's</w:t>
      </w:r>
      <w:proofErr w:type="gramEnd"/>
      <w:r>
        <w:t xml:space="preserve"> greeting is peace, as </w:t>
      </w:r>
      <w:proofErr w:type="spellStart"/>
      <w:r>
        <w:t>salaamu</w:t>
      </w:r>
      <w:proofErr w:type="spellEnd"/>
      <w:r>
        <w:t xml:space="preserve"> </w:t>
      </w:r>
      <w:proofErr w:type="spellStart"/>
      <w:r>
        <w:t>alaikum</w:t>
      </w:r>
      <w:proofErr w:type="spellEnd"/>
      <w:r>
        <w:t>.</w:t>
      </w:r>
    </w:p>
    <w:p w14:paraId="099BC6BE" w14:textId="77777777" w:rsidR="00E51D2F" w:rsidRDefault="00E51D2F" w:rsidP="00E51D2F">
      <w:r>
        <w:t xml:space="preserve">Peace be on </w:t>
      </w:r>
      <w:proofErr w:type="gramStart"/>
      <w:r>
        <w:t>you,</w:t>
      </w:r>
      <w:proofErr w:type="gramEnd"/>
      <w:r>
        <w:t xml:space="preserve"> peace be to you. It prepares us for peace. It calls this believer, its adherent. Muslim mean he's one who has accepted to live at peace with G-d's will for man on this earth, to live in peace with G-d's will for man on this earth, to be respectful of those things that G-d has intended or established by His will. This is the religion of peace. Islam promotes global peace. Peace for everybody. Islam says that you were once one community, all people existing together and the prophet in his farewell address, he says, there is no superiority of white over black or black over white, or an Arab over a </w:t>
      </w:r>
      <w:proofErr w:type="spellStart"/>
      <w:proofErr w:type="gramStart"/>
      <w:r>
        <w:t>non Arab</w:t>
      </w:r>
      <w:proofErr w:type="spellEnd"/>
      <w:proofErr w:type="gramEnd"/>
      <w:r>
        <w:t xml:space="preserve"> or </w:t>
      </w:r>
      <w:proofErr w:type="spellStart"/>
      <w:proofErr w:type="gramStart"/>
      <w:r>
        <w:t>non Arab</w:t>
      </w:r>
      <w:proofErr w:type="spellEnd"/>
      <w:proofErr w:type="gramEnd"/>
      <w:r>
        <w:t>, over an Arab. What was he saying? No superiority can be based upon racial or belief in your racial greatness or your racial superiority over another race and no superiority should be based upon the belief that your nation is better than another nation.</w:t>
      </w:r>
    </w:p>
    <w:p w14:paraId="3824140E" w14:textId="77777777" w:rsidR="00E51D2F" w:rsidRDefault="00E51D2F" w:rsidP="00E51D2F">
      <w:r>
        <w:t xml:space="preserve">It says the only criteria is obedience to G-d. Those who obey, follow in G-d's will or </w:t>
      </w:r>
      <w:proofErr w:type="gramStart"/>
      <w:r>
        <w:t>follow after</w:t>
      </w:r>
      <w:proofErr w:type="gramEnd"/>
      <w:r>
        <w:t xml:space="preserve"> G-d's will</w:t>
      </w:r>
      <w:proofErr w:type="gramStart"/>
      <w:r>
        <w:t>, they</w:t>
      </w:r>
      <w:proofErr w:type="gramEnd"/>
      <w:r>
        <w:t xml:space="preserve"> are the ones who are superior. Isn't that wonderful? A superiority based upon obedience to G-d, not obedience to G-d, in my limited estimation or in my limited view or perception, obedience to G-d according to the prophetic classic revelation that man is one family. The world is </w:t>
      </w:r>
      <w:proofErr w:type="gramStart"/>
      <w:r>
        <w:t>one</w:t>
      </w:r>
      <w:proofErr w:type="gramEnd"/>
      <w:r>
        <w:t xml:space="preserve"> system of bodies. The life is one system of life and the destiny of man is one destiny under G-d. G-d says through His prophet Muhammed by way of inspiration, that nothing separates the smallest person among us or the smallest person in the human family, nothing separates that person from G-d, from reaching G-d with a complaint, from putting his complaint before G-d. Said, nothing separates that person from G-d. Not even a small curtain, not even a small partition like a small curtain.</w:t>
      </w:r>
    </w:p>
    <w:p w14:paraId="5B223D4B" w14:textId="77777777" w:rsidR="00E51D2F" w:rsidRDefault="00E51D2F" w:rsidP="00E51D2F">
      <w:r>
        <w:t xml:space="preserve">Nothing stands between that person and G-d. It has always been that way. If man, no matter how helpless he is in the world, if he will turn to G-d and he's sincere, G-d responds to him, whether male or female, G-d will respond. Because of G-d having an open office, an open office to the high and low on this earth, we have justice and we'll get more justice and </w:t>
      </w:r>
      <w:proofErr w:type="gramStart"/>
      <w:r>
        <w:t>pretty soon</w:t>
      </w:r>
      <w:proofErr w:type="gramEnd"/>
      <w:r>
        <w:t xml:space="preserve"> Islam will be established in America in full. full array. Full array. I'm not a prophet but I can predict this based upon just rational speculation. One day soon we are going to be having businesses supplying our needs. We are going to be looking at Muslims for services in our neighborhood. Oh yes,</w:t>
      </w:r>
    </w:p>
    <w:p w14:paraId="4B9648C7" w14:textId="77777777" w:rsidR="00E51D2F" w:rsidRDefault="00E51D2F" w:rsidP="00E51D2F">
      <w:r>
        <w:lastRenderedPageBreak/>
        <w:t xml:space="preserve">We are going to be looking to the Muslim community for the future of our neighborhoods. We are going to be </w:t>
      </w:r>
      <w:proofErr w:type="gramStart"/>
      <w:r>
        <w:t>the developers</w:t>
      </w:r>
      <w:proofErr w:type="gramEnd"/>
      <w:r>
        <w:t xml:space="preserve">, </w:t>
      </w:r>
      <w:proofErr w:type="gramStart"/>
      <w:r>
        <w:t>the planners</w:t>
      </w:r>
      <w:proofErr w:type="gramEnd"/>
      <w:r>
        <w:t xml:space="preserve">. We are going to be the landlords, yes, soon, much sooner than you think. Yes! We are going to have the vision and the future in our </w:t>
      </w:r>
      <w:proofErr w:type="gramStart"/>
      <w:r>
        <w:t>hands</w:t>
      </w:r>
      <w:proofErr w:type="gramEnd"/>
      <w:r>
        <w:t xml:space="preserve"> and we are going to be given the decisions for progress in our community life. When I say that, I don't mean in Masjid community, I mean in your neighborhood community. Yes, Allah has shown me that this is very, very close, not by way of dream, not by way of vision, by way of practical reality. I see things that are happening for us in a very practical way in the real financial world that's telling me that we are just that close to having material establishment. G-d is going to give us this material establishment to dignify us more so we can be of more help to this religion and to the Muslims of this community and to the people of our society. G-d is going to give us this very, very close. Some of you have sent me, you heard about the investment plan and </w:t>
      </w:r>
      <w:proofErr w:type="gramStart"/>
      <w:r>
        <w:t>opportunity</w:t>
      </w:r>
      <w:proofErr w:type="gramEnd"/>
      <w:r>
        <w:t xml:space="preserve"> and you've sent me your contribution. I am not going to do anything with '</w:t>
      </w:r>
      <w:proofErr w:type="spellStart"/>
      <w:r>
        <w:t>em</w:t>
      </w:r>
      <w:proofErr w:type="spellEnd"/>
      <w:r>
        <w:t>. I'm going to return '</w:t>
      </w:r>
      <w:proofErr w:type="spellStart"/>
      <w:r>
        <w:t>em</w:t>
      </w:r>
      <w:proofErr w:type="spellEnd"/>
      <w:r>
        <w:t xml:space="preserve"> to you. I'm so busy. I'm running here and there, going here and there. Well, as soon as I get a chance, I'm going to mail you back your contributions. When I made the statement in Chicago during the holiday weekend</w:t>
      </w:r>
    </w:p>
    <w:p w14:paraId="5F72CEA9" w14:textId="77777777" w:rsidR="00E51D2F" w:rsidRDefault="00E51D2F" w:rsidP="00E51D2F">
      <w:proofErr w:type="gramStart"/>
      <w:r>
        <w:t>and</w:t>
      </w:r>
      <w:proofErr w:type="gramEnd"/>
      <w:r>
        <w:t xml:space="preserve"> how we are going to make this a success, I want to explain that to you before you give me your money. If you can't see me in person, you can call me, call the office and talk to me. But we want to help you. If you're poor, we want to help you. If you </w:t>
      </w:r>
      <w:proofErr w:type="spellStart"/>
      <w:r>
        <w:t>ain't</w:t>
      </w:r>
      <w:proofErr w:type="spellEnd"/>
      <w:r>
        <w:t xml:space="preserve"> got no money, we want to help you. We don't want you to give us $5 to invest. That's not enough. If you </w:t>
      </w:r>
      <w:proofErr w:type="spellStart"/>
      <w:r>
        <w:t>ain't</w:t>
      </w:r>
      <w:proofErr w:type="spellEnd"/>
      <w:r>
        <w:t xml:space="preserve"> got but $5 and you want to help, we want to help you, we'll help you. We'll bring something back and make it possible for you to get a job or get some benefit from it by doing some work or something or by selling what you are getting cheaper than you're getting and better than what you're getting. We want to help you. The minimum investment is $2,000. Minimum is $2,000 and I don't want to give you this idea now that's not the purpose for this, but the minimum is $2,000. We've already made two or three </w:t>
      </w:r>
      <w:proofErr w:type="gramStart"/>
      <w:r>
        <w:t>purchases</w:t>
      </w:r>
      <w:proofErr w:type="gramEnd"/>
      <w:r>
        <w:t xml:space="preserve"> and we have benefited and it looks very good, but the opportunities that are in front of us now, every day more opportunities are coming.</w:t>
      </w:r>
    </w:p>
    <w:p w14:paraId="526F1777" w14:textId="77777777" w:rsidR="00E51D2F" w:rsidRDefault="00E51D2F" w:rsidP="00E51D2F">
      <w:r>
        <w:t xml:space="preserve">Excellent situation with Malaysia. I do believe we're going to have an equally excellent situation with Pakistan. I believe we can have the same with Morocco. Saudi Arabia is not really a producer of goods for the international world market, but there is a very good situation even in Saudi Arabia for some things that we need and can use. But I have two world centers now that I'm looking at, trade centers, the trade center in New York, which is the mother of the others and the trade center in Chicago. It's possible that they may have me as a middleman, a kind of broker to not only get the good franchises into the </w:t>
      </w:r>
      <w:proofErr w:type="gramStart"/>
      <w:r>
        <w:t>country's</w:t>
      </w:r>
      <w:proofErr w:type="gramEnd"/>
      <w:r>
        <w:t xml:space="preserve"> where I have good image and good reputation. I may help them get franchises into those countries. They're over there, they're going all over with franchises. In fact, the world is just one big common market.</w:t>
      </w:r>
    </w:p>
    <w:p w14:paraId="0AE4038E" w14:textId="36266F09" w:rsidR="00E51D2F" w:rsidRDefault="00E51D2F" w:rsidP="00E51D2F">
      <w:r>
        <w:t xml:space="preserve">Goods are going from all countries all over the world to other countries and it is possible that I'll even be a person that will bring people to help them with what they call the infrastructure. That is, do construction for them in their cities, road constructions, buildings, </w:t>
      </w:r>
      <w:r>
        <w:t>whatever</w:t>
      </w:r>
      <w:r>
        <w:t xml:space="preserve"> infrastructure. I didn't ask for them. </w:t>
      </w:r>
      <w:proofErr w:type="gramStart"/>
      <w:r>
        <w:t>They they're</w:t>
      </w:r>
      <w:proofErr w:type="gramEnd"/>
      <w:r>
        <w:t xml:space="preserve"> asking for me. They say we think you are the one that can serve in this role and they offered it to me. </w:t>
      </w:r>
      <w:proofErr w:type="gramStart"/>
      <w:r>
        <w:t>So</w:t>
      </w:r>
      <w:proofErr w:type="gramEnd"/>
      <w:r>
        <w:t xml:space="preserve"> if they offer it and the financial benefits look good, I'm going to take it. Yes, I'll take it and I'll see what I </w:t>
      </w:r>
      <w:r>
        <w:lastRenderedPageBreak/>
        <w:t>can do. I'll see if I can I negotiate with some of those countries to get American franchises and help from America for their infrastructure.</w:t>
      </w:r>
    </w:p>
    <w:p w14:paraId="68691176" w14:textId="414DB91F" w:rsidR="00E51D2F" w:rsidRDefault="00E51D2F" w:rsidP="00E51D2F">
      <w:r>
        <w:t xml:space="preserve">there in those countries and if I benefit, we will benefit. Allahu </w:t>
      </w:r>
      <w:r>
        <w:t>Akbar</w:t>
      </w:r>
      <w:r>
        <w:t xml:space="preserve">. There are a lot of good things open to us. I was telling brother Imam that it's embarrassing for me as an </w:t>
      </w:r>
      <w:proofErr w:type="gramStart"/>
      <w:r>
        <w:t>African-American</w:t>
      </w:r>
      <w:proofErr w:type="gramEnd"/>
      <w:r>
        <w:t xml:space="preserve">, especially as a Muslim, </w:t>
      </w:r>
      <w:proofErr w:type="gramStart"/>
      <w:r>
        <w:t>African-American</w:t>
      </w:r>
      <w:proofErr w:type="gramEnd"/>
      <w:r>
        <w:t xml:space="preserve"> to know that my wife </w:t>
      </w:r>
      <w:proofErr w:type="gramStart"/>
      <w:r>
        <w:t>has to</w:t>
      </w:r>
      <w:proofErr w:type="gramEnd"/>
      <w:r>
        <w:t xml:space="preserve"> go to another race and buy very personal items. Do you think these other races will come to our black men and have their women come to our black men, our </w:t>
      </w:r>
      <w:proofErr w:type="gramStart"/>
      <w:r>
        <w:t>African-American</w:t>
      </w:r>
      <w:proofErr w:type="gramEnd"/>
      <w:r>
        <w:t xml:space="preserve"> men and by very personal items from them? No, they don't feel comfortable doing that. See every small group has privacy. The smaller group, the smaller the group, the greater the private, the need for privacy. Your family is a very small </w:t>
      </w:r>
      <w:proofErr w:type="gramStart"/>
      <w:r>
        <w:t>group</w:t>
      </w:r>
      <w:proofErr w:type="gramEnd"/>
      <w:r>
        <w:t xml:space="preserve"> so you have more need for privacy than our neighborhood. But even the neighborhood wants a certain amount of privacy. It's natural.</w:t>
      </w:r>
    </w:p>
    <w:p w14:paraId="21CFC285" w14:textId="77777777" w:rsidR="00E51D2F" w:rsidRDefault="00E51D2F" w:rsidP="00E51D2F">
      <w:r>
        <w:t xml:space="preserve">The grace itself is the group belonging to the big human, the big group, the human group. But your race needs a certain amount of privacy because we know each other. We are more intimate with each other than we are to </w:t>
      </w:r>
      <w:proofErr w:type="gramStart"/>
      <w:r>
        <w:t>people</w:t>
      </w:r>
      <w:proofErr w:type="gramEnd"/>
      <w:r>
        <w:t xml:space="preserve"> </w:t>
      </w:r>
      <w:proofErr w:type="gramStart"/>
      <w:r>
        <w:t>distance</w:t>
      </w:r>
      <w:proofErr w:type="gramEnd"/>
      <w:r>
        <w:t xml:space="preserve"> from us. Excuse me. This is just natural. Doesn't mean we don't accept </w:t>
      </w:r>
      <w:proofErr w:type="gramStart"/>
      <w:r>
        <w:t>the others</w:t>
      </w:r>
      <w:proofErr w:type="gramEnd"/>
      <w:r>
        <w:t xml:space="preserve"> to have intimacy with them. </w:t>
      </w:r>
      <w:proofErr w:type="gramStart"/>
      <w:r>
        <w:t>Certainly</w:t>
      </w:r>
      <w:proofErr w:type="gramEnd"/>
      <w:r>
        <w:t xml:space="preserve"> that's permitted to have intimacy with them, but it just </w:t>
      </w:r>
      <w:proofErr w:type="spellStart"/>
      <w:r>
        <w:t>ain't</w:t>
      </w:r>
      <w:proofErr w:type="spellEnd"/>
      <w:r>
        <w:t xml:space="preserve"> natural. Brothers and Sisters. I got it. Believe me, I got it. I got some tissue </w:t>
      </w:r>
      <w:proofErr w:type="gramStart"/>
      <w:r>
        <w:t>here</w:t>
      </w:r>
      <w:proofErr w:type="gramEnd"/>
      <w:r>
        <w:t xml:space="preserve"> but I don't want to make that sound. The mic picks it up and sounds terrible. Sounds worse to you than it sounds to me and we're about at the conclusion anyway, we </w:t>
      </w:r>
      <w:proofErr w:type="gramStart"/>
      <w:r>
        <w:t>finishing</w:t>
      </w:r>
      <w:proofErr w:type="gramEnd"/>
      <w:r>
        <w:t xml:space="preserve"> up. It just doesn't feel right and look right for my wife to go to a </w:t>
      </w:r>
      <w:proofErr w:type="gramStart"/>
      <w:r>
        <w:t>Pakistani,</w:t>
      </w:r>
      <w:proofErr w:type="gramEnd"/>
      <w:r>
        <w:t xml:space="preserve"> he'd be a Muslim and buy some sanitary napkins. That's a special private thing. She should be able to go to people as close as possible to her to buy those sanitary napkins. You think they'll send '</w:t>
      </w:r>
      <w:proofErr w:type="spellStart"/>
      <w:r>
        <w:t>em</w:t>
      </w:r>
      <w:proofErr w:type="spellEnd"/>
      <w:r>
        <w:t xml:space="preserve"> to you to buy sanitary napkins. You'll never see a Pakistan sister come to you to buy some sanitary napkins unless she's got a problem.</w:t>
      </w:r>
    </w:p>
    <w:p w14:paraId="3A663C50" w14:textId="77777777" w:rsidR="00E51D2F" w:rsidRDefault="00E51D2F" w:rsidP="00E51D2F">
      <w:r>
        <w:t xml:space="preserve">They buy those things from people that they're more familiar with. </w:t>
      </w:r>
      <w:proofErr w:type="gramStart"/>
      <w:r>
        <w:t>So</w:t>
      </w:r>
      <w:proofErr w:type="gramEnd"/>
      <w:r>
        <w:t xml:space="preserve"> familiarity plays a great part in this. They're more familiar with these people so they feel more comfortable going to those people that they're more familiar with to get those very private intimate items. I hope soon we'll have </w:t>
      </w:r>
      <w:proofErr w:type="gramStart"/>
      <w:r>
        <w:t>ladies</w:t>
      </w:r>
      <w:proofErr w:type="gramEnd"/>
      <w:r>
        <w:t xml:space="preserve"> stockings, </w:t>
      </w:r>
      <w:proofErr w:type="gramStart"/>
      <w:r>
        <w:t>ladies</w:t>
      </w:r>
      <w:proofErr w:type="gramEnd"/>
      <w:r>
        <w:t xml:space="preserve"> panty hose, sanitary napkins, these kinds of things, lingerie. Let's start with these things that are very private and very sensitive. Let us provide these things to our people, our community, our women, so we'll have more dignity and more peace in our souls, Brother,</w:t>
      </w:r>
    </w:p>
    <w:p w14:paraId="7F249449" w14:textId="10D98B3E" w:rsidR="00E51D2F" w:rsidRDefault="00E51D2F" w:rsidP="00E51D2F">
      <w:proofErr w:type="gramStart"/>
      <w:r>
        <w:t>Won't</w:t>
      </w:r>
      <w:proofErr w:type="gramEnd"/>
      <w:r>
        <w:t xml:space="preserve"> you feel better if we can do this? I know you will. I'm a man. I have the male nature. I know I'll feel much better if I hear that our women don't have to go outside of us to get those sensitive, very sensitive items. Some of us are ashamed to go ask the </w:t>
      </w:r>
      <w:r>
        <w:t>store man</w:t>
      </w:r>
      <w:r>
        <w:t xml:space="preserve"> for '</w:t>
      </w:r>
      <w:proofErr w:type="spellStart"/>
      <w:r>
        <w:t>em</w:t>
      </w:r>
      <w:proofErr w:type="spellEnd"/>
      <w:r>
        <w:t xml:space="preserve">, right? It's something in your male makeup. The wife </w:t>
      </w:r>
      <w:proofErr w:type="gramStart"/>
      <w:r>
        <w:t>say</w:t>
      </w:r>
      <w:proofErr w:type="gramEnd"/>
      <w:r>
        <w:t xml:space="preserve">, </w:t>
      </w:r>
      <w:proofErr w:type="gramStart"/>
      <w:r>
        <w:t>can</w:t>
      </w:r>
      <w:proofErr w:type="gramEnd"/>
      <w:r>
        <w:t xml:space="preserve"> you go get me some sanitary napkins</w:t>
      </w:r>
      <w:proofErr w:type="gramStart"/>
      <w:r>
        <w:t>?</w:t>
      </w:r>
      <w:proofErr w:type="gramEnd"/>
      <w:r>
        <w:t xml:space="preserve"> You go there and you call '</w:t>
      </w:r>
      <w:proofErr w:type="spellStart"/>
      <w:r>
        <w:t>em</w:t>
      </w:r>
      <w:proofErr w:type="spellEnd"/>
      <w:r>
        <w:t xml:space="preserve"> everything but what they </w:t>
      </w:r>
      <w:proofErr w:type="gramStart"/>
      <w:r>
        <w:t>supposed</w:t>
      </w:r>
      <w:proofErr w:type="gramEnd"/>
      <w:r>
        <w:t xml:space="preserve"> to be called. Now there's exception to every rule. You got some of us to go get '</w:t>
      </w:r>
      <w:proofErr w:type="spellStart"/>
      <w:r>
        <w:t>em</w:t>
      </w:r>
      <w:proofErr w:type="spellEnd"/>
      <w:r>
        <w:t xml:space="preserve"> and open the box and take '</w:t>
      </w:r>
      <w:proofErr w:type="spellStart"/>
      <w:r>
        <w:t>em</w:t>
      </w:r>
      <w:proofErr w:type="spellEnd"/>
      <w:r>
        <w:t xml:space="preserve"> out and carry the sanitary and after our arm and put the box on our head for a cap.</w:t>
      </w:r>
    </w:p>
    <w:p w14:paraId="3959C2CF" w14:textId="74375177" w:rsidR="00E51D2F" w:rsidRDefault="00E51D2F" w:rsidP="00E51D2F">
      <w:r>
        <w:t xml:space="preserve">We </w:t>
      </w:r>
      <w:proofErr w:type="spellStart"/>
      <w:r>
        <w:t>ain't</w:t>
      </w:r>
      <w:proofErr w:type="spellEnd"/>
      <w:r>
        <w:t xml:space="preserve"> talk about those </w:t>
      </w:r>
      <w:r>
        <w:t>freaks</w:t>
      </w:r>
      <w:r>
        <w:t xml:space="preserve">. The normal man, he's sensitive. He </w:t>
      </w:r>
      <w:proofErr w:type="gramStart"/>
      <w:r>
        <w:t>sensitive</w:t>
      </w:r>
      <w:proofErr w:type="gramEnd"/>
      <w:r>
        <w:t xml:space="preserve">. He doesn't want. Allah has given us </w:t>
      </w:r>
      <w:proofErr w:type="gramStart"/>
      <w:r>
        <w:t>a nature</w:t>
      </w:r>
      <w:proofErr w:type="gramEnd"/>
      <w:r>
        <w:t xml:space="preserve">. We should respect that nature. Allah has made us this </w:t>
      </w:r>
      <w:r>
        <w:lastRenderedPageBreak/>
        <w:t xml:space="preserve">way. We </w:t>
      </w:r>
      <w:proofErr w:type="gramStart"/>
      <w:r>
        <w:t>have to</w:t>
      </w:r>
      <w:proofErr w:type="gramEnd"/>
      <w:r>
        <w:t xml:space="preserve"> unite upon our unity, or upon our commonness, our commonality, but we also </w:t>
      </w:r>
      <w:proofErr w:type="gramStart"/>
      <w:r>
        <w:t>have to</w:t>
      </w:r>
      <w:proofErr w:type="gramEnd"/>
      <w:r>
        <w:t xml:space="preserve"> also respect our privacy, our G-d-given privacy. Your family is a </w:t>
      </w:r>
      <w:proofErr w:type="gramStart"/>
      <w:r>
        <w:t>privacy,</w:t>
      </w:r>
      <w:proofErr w:type="gramEnd"/>
      <w:r>
        <w:t xml:space="preserve"> your neighborhood is </w:t>
      </w:r>
      <w:proofErr w:type="gramStart"/>
      <w:r>
        <w:t>a privacy</w:t>
      </w:r>
      <w:proofErr w:type="gramEnd"/>
      <w:r>
        <w:t xml:space="preserve">. Your race is </w:t>
      </w:r>
      <w:proofErr w:type="gramStart"/>
      <w:r>
        <w:t>a privacy</w:t>
      </w:r>
      <w:proofErr w:type="gramEnd"/>
      <w:r>
        <w:t xml:space="preserve"> </w:t>
      </w:r>
      <w:proofErr w:type="gramStart"/>
      <w:r>
        <w:t>as long as</w:t>
      </w:r>
      <w:proofErr w:type="gramEnd"/>
      <w:r>
        <w:t xml:space="preserve"> you live like we live. Once we integrated with everybody else and we all mixed up with everybody else, then you won't have that. You'll become familiar with each other so much that you won't have that racial privacy. But </w:t>
      </w:r>
      <w:proofErr w:type="gramStart"/>
      <w:r>
        <w:t>as long as</w:t>
      </w:r>
      <w:proofErr w:type="gramEnd"/>
      <w:r>
        <w:t xml:space="preserve"> we are separated as a race from other </w:t>
      </w:r>
      <w:proofErr w:type="gramStart"/>
      <w:r>
        <w:t>race</w:t>
      </w:r>
      <w:proofErr w:type="gramEnd"/>
      <w:r>
        <w:t xml:space="preserve">, we have </w:t>
      </w:r>
      <w:proofErr w:type="gramStart"/>
      <w:r>
        <w:t>a racial</w:t>
      </w:r>
      <w:proofErr w:type="gramEnd"/>
      <w:r>
        <w:t xml:space="preserve"> </w:t>
      </w:r>
      <w:proofErr w:type="gramStart"/>
      <w:r>
        <w:t>privacy</w:t>
      </w:r>
      <w:proofErr w:type="gramEnd"/>
      <w:r>
        <w:t xml:space="preserve"> and I don't have to dwell upon this. When you go among white people and you change your voice, that's telling me that you recognize a racial, that you have a racial privacy. "</w:t>
      </w:r>
      <w:proofErr w:type="gramStart"/>
      <w:r>
        <w:t>Oh</w:t>
      </w:r>
      <w:proofErr w:type="gramEnd"/>
      <w:r>
        <w:t xml:space="preserve"> I better not talk like myself.</w:t>
      </w:r>
    </w:p>
    <w:p w14:paraId="439356A4" w14:textId="4713A5A5" w:rsidR="00E51D2F" w:rsidRDefault="00E51D2F" w:rsidP="00E51D2F">
      <w:r>
        <w:t xml:space="preserve">They think I'm dumb. Oh yes sir, </w:t>
      </w:r>
      <w:r>
        <w:t>Mr.</w:t>
      </w:r>
      <w:r>
        <w:t xml:space="preserve"> So and so. That's quite well. That's quite well." Get back home, "that's all right </w:t>
      </w:r>
      <w:proofErr w:type="gramStart"/>
      <w:r>
        <w:t>nigga</w:t>
      </w:r>
      <w:proofErr w:type="gramEnd"/>
      <w:r>
        <w:t xml:space="preserve">." We do recognize that we have a familiarity. We have a familiarity with </w:t>
      </w:r>
      <w:proofErr w:type="gramStart"/>
      <w:r>
        <w:t>each other</w:t>
      </w:r>
      <w:proofErr w:type="gramEnd"/>
      <w:r>
        <w:t xml:space="preserve"> and we feel more comfortable being more relaxed with each other than we do relaxing with other people. I see </w:t>
      </w:r>
      <w:proofErr w:type="gramStart"/>
      <w:r>
        <w:t>African-Americans</w:t>
      </w:r>
      <w:proofErr w:type="gramEnd"/>
      <w:r>
        <w:t xml:space="preserve"> get on the plane with me and they even sit down their seat different when they </w:t>
      </w:r>
      <w:proofErr w:type="gramStart"/>
      <w:r>
        <w:t>sitting</w:t>
      </w:r>
      <w:proofErr w:type="gramEnd"/>
      <w:r>
        <w:t xml:space="preserve"> around on there with white folks. They'll even sit down and seat like they normally sit down in a seat. It's changing but still like that. These </w:t>
      </w:r>
      <w:proofErr w:type="gramStart"/>
      <w:r>
        <w:t>youngsters,</w:t>
      </w:r>
      <w:proofErr w:type="gramEnd"/>
      <w:r>
        <w:t xml:space="preserve"> </w:t>
      </w:r>
      <w:proofErr w:type="gramStart"/>
      <w:r>
        <w:t>they're</w:t>
      </w:r>
      <w:proofErr w:type="gramEnd"/>
      <w:r>
        <w:t xml:space="preserve"> changing everything. They have no mind at all.</w:t>
      </w:r>
    </w:p>
    <w:p w14:paraId="066FAA72" w14:textId="5FB37A2E" w:rsidR="00E51D2F" w:rsidRDefault="00E51D2F" w:rsidP="00E51D2F">
      <w:r>
        <w:t>They might sit on you. Praise be to Allah. I hope I have helped to bring to you at least a pretty good understanding that Islam is a religion of peace and it is designed to promote global peace. Peace between man and man, peace between family and family, nation and nation. Peace for the whole human community. This is the aim or the object of Islam, for peace. G-d says of that end state that you'll be blessed to enter abode of peace, the abode of peace and the term for that abode or that house is used also in the Arabic language or Arabic among Arabic people for a government house. It's (Arabic) Dar, the house. The name is Dae as Salaam, the abode of peace. Dar as salaam, the house of peace. This "Dar" comes from the word, (Arabic) means to revolve and government rule, it revolves. The same leader is not always the same leader.</w:t>
      </w:r>
    </w:p>
    <w:p w14:paraId="04EA9B3A" w14:textId="77777777" w:rsidR="00E51D2F" w:rsidRDefault="00E51D2F" w:rsidP="00E51D2F">
      <w:r>
        <w:t xml:space="preserve">So (from) my understanding, G-d is saying that once, sometime, pardon me, in the life of the human family, we are going to have governments that will be established upon peace, to promote and secure peace and we will be satisfied in those governments enjoying a life of peace in those governments. That's my understanding. That's how I understand that the reference in the Qur'an, that is there to urge us on, to work for, to believe in and work for governments that will want peace, that will establish themselves upon the principle of peace and will provide a situation for all of their citizens to have peace in their lives. How can we have peace in our lives if we have racial hatred between us, if we have criminal gangs terrorizing our communities, have dope pushers corrupting </w:t>
      </w:r>
      <w:proofErr w:type="gramStart"/>
      <w:r>
        <w:t>the society</w:t>
      </w:r>
      <w:proofErr w:type="gramEnd"/>
      <w:r>
        <w:t xml:space="preserve">. </w:t>
      </w:r>
      <w:proofErr w:type="gramStart"/>
      <w:r>
        <w:t>All of</w:t>
      </w:r>
      <w:proofErr w:type="gramEnd"/>
      <w:r>
        <w:t xml:space="preserve"> these evils </w:t>
      </w:r>
      <w:proofErr w:type="gramStart"/>
      <w:r>
        <w:t>have to</w:t>
      </w:r>
      <w:proofErr w:type="gramEnd"/>
      <w:r>
        <w:t xml:space="preserve"> be </w:t>
      </w:r>
      <w:proofErr w:type="gramStart"/>
      <w:r>
        <w:t>addressed</w:t>
      </w:r>
      <w:proofErr w:type="gramEnd"/>
      <w:r>
        <w:t xml:space="preserve"> and I tell you the worst one is economic injustice,</w:t>
      </w:r>
    </w:p>
    <w:p w14:paraId="3751C24F" w14:textId="77777777" w:rsidR="00E51D2F" w:rsidRDefault="00E51D2F" w:rsidP="00E51D2F">
      <w:r>
        <w:t xml:space="preserve">They won't allow certain groups of people because of their business status or income status or because of the color of their skin, they won't allow them the equal opportunity to engage in business and have the freedom to grow as businessmen and as </w:t>
      </w:r>
      <w:proofErr w:type="gramStart"/>
      <w:r>
        <w:t>business women</w:t>
      </w:r>
      <w:proofErr w:type="gramEnd"/>
      <w:r>
        <w:t xml:space="preserve">. They will block you. They will </w:t>
      </w:r>
      <w:proofErr w:type="gramStart"/>
      <w:r>
        <w:t>organize</w:t>
      </w:r>
      <w:proofErr w:type="gramEnd"/>
      <w:r>
        <w:t xml:space="preserve"> against you. They will even cut their own throats to see you die. Yes, you have people, you have greedy people like this in the material world that will hurt themselves just to see you die. I don't mean </w:t>
      </w:r>
      <w:proofErr w:type="gramStart"/>
      <w:r>
        <w:t>cut</w:t>
      </w:r>
      <w:proofErr w:type="gramEnd"/>
      <w:r>
        <w:t xml:space="preserve"> their throats, literally </w:t>
      </w:r>
      <w:proofErr w:type="gramStart"/>
      <w:r>
        <w:t>cut</w:t>
      </w:r>
      <w:proofErr w:type="gramEnd"/>
      <w:r>
        <w:t xml:space="preserve"> their throats financially. They'll cut their own throats financially and suffer for a long time to </w:t>
      </w:r>
      <w:proofErr w:type="gramStart"/>
      <w:r>
        <w:t>put</w:t>
      </w:r>
      <w:proofErr w:type="gramEnd"/>
      <w:r>
        <w:t xml:space="preserve"> </w:t>
      </w:r>
      <w:r>
        <w:lastRenderedPageBreak/>
        <w:t xml:space="preserve">you out of the business, put you out of the market. They'll sell their goods at a loss so that nobody will buy from </w:t>
      </w:r>
      <w:proofErr w:type="gramStart"/>
      <w:r>
        <w:t>you</w:t>
      </w:r>
      <w:proofErr w:type="gramEnd"/>
      <w:r>
        <w:t xml:space="preserve"> and they know that they'll be able to recover because they've got more help than you've got and you won't be able to recover. We've experienced some of these things, so I didn't mean to take too long, but I was prepared to take a long time.</w:t>
      </w:r>
    </w:p>
    <w:p w14:paraId="56981A0E" w14:textId="77777777" w:rsidR="00E51D2F" w:rsidRDefault="00E51D2F" w:rsidP="00E51D2F">
      <w:r>
        <w:t xml:space="preserve">I wasn't going to rush it. </w:t>
      </w:r>
      <w:proofErr w:type="gramStart"/>
      <w:r>
        <w:t>So</w:t>
      </w:r>
      <w:proofErr w:type="gramEnd"/>
      <w:r>
        <w:t xml:space="preserve"> thank you very much and we hope you have benefited from what I had to say and I hope that you'll </w:t>
      </w:r>
      <w:proofErr w:type="gramStart"/>
      <w:r>
        <w:t>go</w:t>
      </w:r>
      <w:proofErr w:type="gramEnd"/>
      <w:r>
        <w:t xml:space="preserve"> out of here believing even stronger than you did when you </w:t>
      </w:r>
      <w:proofErr w:type="gramStart"/>
      <w:r>
        <w:t>came in</w:t>
      </w:r>
      <w:proofErr w:type="gramEnd"/>
      <w:r>
        <w:t xml:space="preserve"> here that religion is the answer for the world. Religion is the answer for the world because </w:t>
      </w:r>
      <w:proofErr w:type="gramStart"/>
      <w:r>
        <w:t>all of</w:t>
      </w:r>
      <w:proofErr w:type="gramEnd"/>
      <w:r>
        <w:t xml:space="preserve"> these great religions, if you understand them, they have as their object, society of justice where people can have peace on this earth. They </w:t>
      </w:r>
      <w:proofErr w:type="gramStart"/>
      <w:r>
        <w:t>don't all</w:t>
      </w:r>
      <w:proofErr w:type="gramEnd"/>
      <w:r>
        <w:t xml:space="preserve"> perceive it the same, they don't all perceive it equally. Some of them don't perceive it at all, but it is in the major scriptures, </w:t>
      </w:r>
      <w:proofErr w:type="gramStart"/>
      <w:r>
        <w:t>all of</w:t>
      </w:r>
      <w:proofErr w:type="gramEnd"/>
      <w:r>
        <w:t xml:space="preserve"> the major scriptures, this promise that a just world must come where people will not be denied the opportunity to realize the fullness of their human excellence with equal opportunity and justice for all. This is the promise of G-d, not the promise of the US Constitution. This is the promise of G-</w:t>
      </w:r>
      <w:proofErr w:type="gramStart"/>
      <w:r>
        <w:t>d</w:t>
      </w:r>
      <w:proofErr w:type="gramEnd"/>
      <w:r>
        <w:t xml:space="preserve"> and they just happened to write it into the US Constitution. G-d promised us justice for all and equal opportunity to gain and progress and amass wealth. Don't think that Muslims are </w:t>
      </w:r>
      <w:proofErr w:type="gramStart"/>
      <w:r>
        <w:t>some kind of communist</w:t>
      </w:r>
      <w:proofErr w:type="gramEnd"/>
      <w:r>
        <w:t>. We're no communists</w:t>
      </w:r>
    </w:p>
    <w:p w14:paraId="242C5E42" w14:textId="77777777" w:rsidR="00E51D2F" w:rsidRDefault="00E51D2F" w:rsidP="00E51D2F">
      <w:r>
        <w:t xml:space="preserve">And we are not capitalist, not in that sense. Those are two extremes. Capitalist means the emphasis is on profits, making profit. Communists </w:t>
      </w:r>
      <w:proofErr w:type="gramStart"/>
      <w:r>
        <w:t>means</w:t>
      </w:r>
      <w:proofErr w:type="gramEnd"/>
      <w:r>
        <w:t xml:space="preserve"> the emphasis is on controlling </w:t>
      </w:r>
      <w:proofErr w:type="gramStart"/>
      <w:r>
        <w:t>the wealth</w:t>
      </w:r>
      <w:proofErr w:type="gramEnd"/>
      <w:r>
        <w:t xml:space="preserve">. We are neither. We believe in the free flow of wealth. Free opportunity to make wealth. You can become as wealthy as you want. There's no sin in a man becoming a trillionaire. </w:t>
      </w:r>
      <w:proofErr w:type="gramStart"/>
      <w:r>
        <w:t>Million</w:t>
      </w:r>
      <w:proofErr w:type="gramEnd"/>
      <w:r>
        <w:t xml:space="preserve">, </w:t>
      </w:r>
      <w:proofErr w:type="gramStart"/>
      <w:r>
        <w:t>billion</w:t>
      </w:r>
      <w:proofErr w:type="gramEnd"/>
      <w:r>
        <w:t xml:space="preserve">, </w:t>
      </w:r>
      <w:proofErr w:type="gramStart"/>
      <w:r>
        <w:t>trillion</w:t>
      </w:r>
      <w:proofErr w:type="gramEnd"/>
      <w:r>
        <w:t xml:space="preserve">. You got a bigger figure than that. No sin in him becoming that zillionaire. There's no sin in him becoming that. The only sin is in him mistreating people or doing injustice. I want to make as much as I can </w:t>
      </w:r>
      <w:proofErr w:type="gramStart"/>
      <w:r>
        <w:t>make</w:t>
      </w:r>
      <w:proofErr w:type="gramEnd"/>
      <w:r>
        <w:t xml:space="preserve"> and you should want to make as much as you can make. We should want to help the good people and not help the bad people. The </w:t>
      </w:r>
      <w:proofErr w:type="gramStart"/>
      <w:r>
        <w:t>more good</w:t>
      </w:r>
      <w:proofErr w:type="gramEnd"/>
      <w:r>
        <w:t xml:space="preserve"> people that are assisted and helped to gain wealth, the better it's going to be for the whole society. But the more we assist bad people in the gaining of wealth, the </w:t>
      </w:r>
      <w:proofErr w:type="gramStart"/>
      <w:r>
        <w:t>worst</w:t>
      </w:r>
      <w:proofErr w:type="gramEnd"/>
      <w:r>
        <w:t xml:space="preserve"> it's going to be for the whole society.</w:t>
      </w:r>
    </w:p>
    <w:p w14:paraId="5528D547" w14:textId="77777777" w:rsidR="00E51D2F" w:rsidRDefault="00E51D2F" w:rsidP="00E51D2F">
      <w:proofErr w:type="gramStart"/>
      <w:r>
        <w:t>So</w:t>
      </w:r>
      <w:proofErr w:type="gramEnd"/>
      <w:r>
        <w:t xml:space="preserve"> all of us can help no matter what our situation is or how weak our situation is. All of us can help. Let us help the right and be against the wrong. That's all Allah asks us. Be promoters of that that is right and good for people and be against that that is bad or harmful to people. This is what G-d asks of us. If we do </w:t>
      </w:r>
      <w:proofErr w:type="gramStart"/>
      <w:r>
        <w:t>that</w:t>
      </w:r>
      <w:proofErr w:type="gramEnd"/>
      <w:r>
        <w:t xml:space="preserve"> we'll be successful because G-d will be on our side. And believe me, I know G-d is on my side. I know that I know that beyond any shadow of doubt. I know G-d is on my side and everything that I do. I have no doubt that I'm going to be successful. No doubt that I'm going to be successful. And if G-d changed my direction, I change it willingly. I don't even suffer a bit. I don't feel bad at all. I'll change my direction as G-d wants to change my </w:t>
      </w:r>
      <w:proofErr w:type="gramStart"/>
      <w:r>
        <w:t>direction,</w:t>
      </w:r>
      <w:proofErr w:type="gramEnd"/>
      <w:r>
        <w:t xml:space="preserve"> I'll give up everything. If G-d wants me to give up everything, I'll give up everything and still be happy. Yes, I'll still be happy. There's nothing fascinating me more than obedience to G-d.</w:t>
      </w:r>
    </w:p>
    <w:p w14:paraId="1A8AF3B0" w14:textId="77777777" w:rsidR="00E51D2F" w:rsidRDefault="00E51D2F" w:rsidP="00E51D2F">
      <w:r>
        <w:t xml:space="preserve"> I can't be punished by the devil anymore. I can only be punished by my Lord. The devil can't punish me. The devil punishes you by </w:t>
      </w:r>
      <w:proofErr w:type="gramStart"/>
      <w:r>
        <w:t>filth,</w:t>
      </w:r>
      <w:proofErr w:type="gramEnd"/>
      <w:r>
        <w:t xml:space="preserve"> by making you want wealth and making you fear poverty and making you go out and get a </w:t>
      </w:r>
      <w:proofErr w:type="gramStart"/>
      <w:r>
        <w:t>lot</w:t>
      </w:r>
      <w:proofErr w:type="gramEnd"/>
      <w:r>
        <w:t xml:space="preserve"> greed, get a lot of things out of </w:t>
      </w:r>
      <w:r>
        <w:lastRenderedPageBreak/>
        <w:t xml:space="preserve">greed. You get all these </w:t>
      </w:r>
      <w:proofErr w:type="gramStart"/>
      <w:r>
        <w:t>things,</w:t>
      </w:r>
      <w:proofErr w:type="gramEnd"/>
      <w:r>
        <w:t xml:space="preserve"> you corrupt your life and </w:t>
      </w:r>
      <w:proofErr w:type="gramStart"/>
      <w:r>
        <w:t>punish</w:t>
      </w:r>
      <w:proofErr w:type="gramEnd"/>
      <w:r>
        <w:t xml:space="preserve"> by corrupting people. Devil punishes us through our appetites. Yes, he punishes us through our appetites.</w:t>
      </w:r>
    </w:p>
    <w:p w14:paraId="2937C6B7"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1492E" w14:textId="77777777" w:rsidR="00B44204" w:rsidRDefault="00B44204" w:rsidP="007E7A5E">
      <w:r>
        <w:separator/>
      </w:r>
    </w:p>
  </w:endnote>
  <w:endnote w:type="continuationSeparator" w:id="0">
    <w:p w14:paraId="70677DBC" w14:textId="77777777" w:rsidR="00B44204" w:rsidRDefault="00B44204"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7DE63EA5"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04FE495D"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2B49" w14:textId="77777777" w:rsidR="00B44204" w:rsidRDefault="00B44204" w:rsidP="007E7A5E">
      <w:r>
        <w:separator/>
      </w:r>
    </w:p>
  </w:footnote>
  <w:footnote w:type="continuationSeparator" w:id="0">
    <w:p w14:paraId="296D80DF" w14:textId="77777777" w:rsidR="00B44204" w:rsidRDefault="00B44204"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E51D2F"/>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44204"/>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404D0"/>
    <w:rsid w:val="00E51D2F"/>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5AAB2"/>
  <w15:docId w15:val="{A468793D-A059-4369-BAC5-412CAB1F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5</TotalTime>
  <Pages>30</Pages>
  <Words>19764</Words>
  <Characters>86569</Characters>
  <Application>Microsoft Office Word</Application>
  <DocSecurity>0</DocSecurity>
  <Lines>1254</Lines>
  <Paragraphs>152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2026-01-04T04:29:00Z</dcterms:created>
  <dcterms:modified xsi:type="dcterms:W3CDTF">2026-01-04T04:34:00Z</dcterms:modified>
</cp:coreProperties>
</file>