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01CA5" w14:textId="513CCDB7" w:rsidR="00593ECC" w:rsidRPr="00593ECC" w:rsidRDefault="00F53AFC" w:rsidP="00896E9D">
      <w:pPr>
        <w:pStyle w:val="Heading1"/>
        <w:rPr>
          <w:sz w:val="32"/>
        </w:rPr>
      </w:pPr>
      <w:r>
        <w:rPr>
          <w:sz w:val="32"/>
        </w:rPr>
        <w:t>05/12</w:t>
      </w:r>
      <w:r w:rsidR="00F325F1">
        <w:rPr>
          <w:sz w:val="32"/>
        </w:rPr>
        <w:t>/</w:t>
      </w:r>
      <w:r>
        <w:rPr>
          <w:sz w:val="32"/>
        </w:rPr>
        <w:t>1996</w:t>
      </w:r>
    </w:p>
    <w:p w14:paraId="7237A3FB" w14:textId="77777777" w:rsidR="00593ECC" w:rsidRPr="00593ECC" w:rsidRDefault="00593ECC" w:rsidP="00896E9D">
      <w:pPr>
        <w:pStyle w:val="Heading1"/>
        <w:rPr>
          <w:sz w:val="36"/>
        </w:rPr>
      </w:pPr>
      <w:r w:rsidRPr="00593ECC">
        <w:rPr>
          <w:sz w:val="36"/>
        </w:rPr>
        <w:t>IWDM Study Library</w:t>
      </w:r>
    </w:p>
    <w:p w14:paraId="5B9ABD4E" w14:textId="3E07C349" w:rsidR="003345CC" w:rsidRPr="00896E9D" w:rsidRDefault="00F53AFC" w:rsidP="00896E9D">
      <w:pPr>
        <w:pStyle w:val="Heading1"/>
        <w:spacing w:before="360" w:after="120"/>
        <w:contextualSpacing w:val="0"/>
        <w:rPr>
          <w:sz w:val="24"/>
        </w:rPr>
      </w:pPr>
      <w:r>
        <w:rPr>
          <w:sz w:val="44"/>
        </w:rPr>
        <w:t xml:space="preserve">Islamic Basic Values </w:t>
      </w:r>
      <w:proofErr w:type="gramStart"/>
      <w:r>
        <w:rPr>
          <w:sz w:val="44"/>
        </w:rPr>
        <w:t>And</w:t>
      </w:r>
      <w:proofErr w:type="gramEnd"/>
      <w:r>
        <w:rPr>
          <w:sz w:val="44"/>
        </w:rPr>
        <w:t xml:space="preserve"> Muslim Unity</w:t>
      </w:r>
      <w:r w:rsidR="00BD4376" w:rsidRPr="007E7A5E">
        <w:br/>
      </w:r>
    </w:p>
    <w:p w14:paraId="5A5D538B" w14:textId="77777777" w:rsidR="003345CC" w:rsidRPr="007E7A5E" w:rsidRDefault="003345CC" w:rsidP="00896E9D">
      <w:pPr>
        <w:pStyle w:val="Heading3"/>
      </w:pPr>
      <w:r w:rsidRPr="007E7A5E">
        <w:t>By Imam W. Deen Mohammed</w:t>
      </w:r>
    </w:p>
    <w:p w14:paraId="66BF2701" w14:textId="77777777" w:rsidR="00F53AFC" w:rsidRDefault="00F53AFC" w:rsidP="00F53AFC">
      <w:pPr>
        <w:jc w:val="both"/>
      </w:pPr>
      <w:r>
        <w:t>Speaker 1:</w:t>
      </w:r>
    </w:p>
    <w:p w14:paraId="4E4831B8" w14:textId="77777777" w:rsidR="00F53AFC" w:rsidRDefault="00F53AFC" w:rsidP="00F53AFC">
      <w:pPr>
        <w:jc w:val="both"/>
      </w:pPr>
      <w:r>
        <w:t xml:space="preserve">The following lecture, titled Islam's Basic Values and Muslim Unity by Imam W.D. Mohammed, Muslim-American spokesman for Human Salvation, was recorded on May 12, 1996, in Edison, New Jersey. As-Salaam Alaikum. That is Peace be upon you. Praise and thanks to Allah, the Lord Cherish and Sustainer of all the worlds. We witness that He is one and one alone, and needs nothing, </w:t>
      </w:r>
      <w:proofErr w:type="gramStart"/>
      <w:r>
        <w:t>depends</w:t>
      </w:r>
      <w:proofErr w:type="gramEnd"/>
      <w:r>
        <w:t xml:space="preserve"> on nothing that He has created. He depends on nothing outside of Himself. He is the one who's independent alone. And we are dependent, all of us and His creation, on Him. We witness that Muhammad, to whom the Qur'an was revealed about 14 centuries or so ago, is the last of the Prophets, in the scripture called the seal of the Prophets, upon him be the prayers and the peace and what follows of the traditional salute to the last prophet.</w:t>
      </w:r>
    </w:p>
    <w:p w14:paraId="42A85050" w14:textId="2687FF8B" w:rsidR="00F53AFC" w:rsidRDefault="00F53AFC" w:rsidP="00F53AFC">
      <w:pPr>
        <w:jc w:val="both"/>
      </w:pPr>
      <w:r>
        <w:t xml:space="preserve">We are very thankful to Allah </w:t>
      </w:r>
      <w:proofErr w:type="gramStart"/>
      <w:r>
        <w:t>to be</w:t>
      </w:r>
      <w:proofErr w:type="gramEnd"/>
      <w:r>
        <w:t xml:space="preserve"> present here today, </w:t>
      </w:r>
      <w:proofErr w:type="gramStart"/>
      <w:r>
        <w:t>to have</w:t>
      </w:r>
      <w:proofErr w:type="gramEnd"/>
      <w:r>
        <w:t xml:space="preserve"> witnessed the occasion last night, and </w:t>
      </w:r>
      <w:proofErr w:type="gramStart"/>
      <w:r>
        <w:t>to have</w:t>
      </w:r>
      <w:proofErr w:type="gramEnd"/>
      <w:r>
        <w:t xml:space="preserve"> gotten acquainted with some of you that I didn't know before. I met a very distinguished lady from outside the community who was going to be our speaker, but it so happened that she couldn't address us last night, and Insha Allah, we will hear her at another time, sometime in the future. I'm sure this lady, who's doing a lot of good in her field, is promoting our youngsters who are interested in higher education in science, genetics, biological sciences, and the study of genetics. </w:t>
      </w:r>
      <w:proofErr w:type="gramStart"/>
      <w:r>
        <w:t>So</w:t>
      </w:r>
      <w:proofErr w:type="gramEnd"/>
      <w:r>
        <w:t xml:space="preserve"> Insha Allah, she will address us on that one day in the future, sometime </w:t>
      </w:r>
      <w:proofErr w:type="gramStart"/>
      <w:r>
        <w:t>in the near future</w:t>
      </w:r>
      <w:proofErr w:type="gramEnd"/>
      <w:r>
        <w:t>. We know that for some time now, we've been hearing a lot of interest in getting back to the basics, and that interest is being heard in all areas of society. First, it was in politics, I guess, and then in the culture itself, in employment, and now I think it's just a general call that's coming from everywhere, that we should bring our society back to basics. And whether owe you are a politician, in the political field, a businessman, or an entertainer, all of us are affected by the condition of the culture.</w:t>
      </w:r>
    </w:p>
    <w:p w14:paraId="3E2FA4F9" w14:textId="27ACB261" w:rsidR="006F0309" w:rsidRPr="007E7A5E" w:rsidRDefault="00F53AFC" w:rsidP="00130E6C">
      <w:pPr>
        <w:jc w:val="both"/>
      </w:pPr>
      <w:r>
        <w:t xml:space="preserve">The culture. The culture is not only of America anymore. The culture of the world seems like the whole world is coming under one cultural influence. And that cultural influence comes from the West and perhaps comes from America more than from any other place. I watched entertainers from Japan performing on television, and they performed so much like the jazz artists I used to see when I was a young man that I could hardly tell the difference. Only by looking at their faces can I know the difference. </w:t>
      </w:r>
      <w:proofErr w:type="gramStart"/>
      <w:r>
        <w:t>So</w:t>
      </w:r>
      <w:proofErr w:type="gramEnd"/>
      <w:r>
        <w:t xml:space="preserve"> this influence from our music, from our life, cultural </w:t>
      </w:r>
      <w:proofErr w:type="gramStart"/>
      <w:r>
        <w:t>lifestyle</w:t>
      </w:r>
      <w:proofErr w:type="gramEnd"/>
      <w:r>
        <w:t xml:space="preserve"> has been </w:t>
      </w:r>
      <w:proofErr w:type="gramStart"/>
      <w:r>
        <w:t>exported by way of entertainment</w:t>
      </w:r>
      <w:proofErr w:type="gramEnd"/>
      <w:r>
        <w:t xml:space="preserve"> by the entertainment industry and the entertainment media.</w:t>
      </w: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9491E" w14:textId="77777777" w:rsidR="00E53047" w:rsidRDefault="00E53047" w:rsidP="007E7A5E">
      <w:r>
        <w:separator/>
      </w:r>
    </w:p>
  </w:endnote>
  <w:endnote w:type="continuationSeparator" w:id="0">
    <w:p w14:paraId="6F02BF1F" w14:textId="77777777" w:rsidR="00E53047" w:rsidRDefault="00E53047"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4C95578B"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184C601E"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7DC4" w14:textId="77777777" w:rsidR="00E53047" w:rsidRDefault="00E53047" w:rsidP="007E7A5E">
      <w:r>
        <w:separator/>
      </w:r>
    </w:p>
  </w:footnote>
  <w:footnote w:type="continuationSeparator" w:id="0">
    <w:p w14:paraId="6BF10913" w14:textId="77777777" w:rsidR="00E53047" w:rsidRDefault="00E53047"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F53AFC"/>
    <w:rsid w:val="00010B39"/>
    <w:rsid w:val="00036D34"/>
    <w:rsid w:val="00037705"/>
    <w:rsid w:val="0006009B"/>
    <w:rsid w:val="00063736"/>
    <w:rsid w:val="00065192"/>
    <w:rsid w:val="00074339"/>
    <w:rsid w:val="00094E84"/>
    <w:rsid w:val="000C249C"/>
    <w:rsid w:val="000E15E1"/>
    <w:rsid w:val="000E4EE2"/>
    <w:rsid w:val="000F7FF4"/>
    <w:rsid w:val="001246A7"/>
    <w:rsid w:val="001262EF"/>
    <w:rsid w:val="00130E6C"/>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0DC3"/>
    <w:rsid w:val="002E778F"/>
    <w:rsid w:val="002F75B5"/>
    <w:rsid w:val="00316DE4"/>
    <w:rsid w:val="003209D6"/>
    <w:rsid w:val="003345CC"/>
    <w:rsid w:val="00356736"/>
    <w:rsid w:val="00387E71"/>
    <w:rsid w:val="00391AEA"/>
    <w:rsid w:val="003B06C0"/>
    <w:rsid w:val="003C0C02"/>
    <w:rsid w:val="003E3AED"/>
    <w:rsid w:val="003E51A6"/>
    <w:rsid w:val="003F5010"/>
    <w:rsid w:val="0040519E"/>
    <w:rsid w:val="0040654C"/>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F6AF3"/>
    <w:rsid w:val="0060069A"/>
    <w:rsid w:val="006B2459"/>
    <w:rsid w:val="006B5BEB"/>
    <w:rsid w:val="006F0309"/>
    <w:rsid w:val="0071039E"/>
    <w:rsid w:val="0071137A"/>
    <w:rsid w:val="00711B51"/>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1794"/>
    <w:rsid w:val="00923282"/>
    <w:rsid w:val="00931AA4"/>
    <w:rsid w:val="009735D4"/>
    <w:rsid w:val="00981ED3"/>
    <w:rsid w:val="00997D64"/>
    <w:rsid w:val="009E2EF7"/>
    <w:rsid w:val="009E587D"/>
    <w:rsid w:val="009F0D59"/>
    <w:rsid w:val="00A13249"/>
    <w:rsid w:val="00A13C0A"/>
    <w:rsid w:val="00A16B31"/>
    <w:rsid w:val="00A24C8C"/>
    <w:rsid w:val="00A307FB"/>
    <w:rsid w:val="00A62034"/>
    <w:rsid w:val="00A63118"/>
    <w:rsid w:val="00A9542B"/>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24483"/>
    <w:rsid w:val="00E370D7"/>
    <w:rsid w:val="00E53047"/>
    <w:rsid w:val="00E575B0"/>
    <w:rsid w:val="00EA54C4"/>
    <w:rsid w:val="00EC3BDC"/>
    <w:rsid w:val="00EE676D"/>
    <w:rsid w:val="00F325F1"/>
    <w:rsid w:val="00F43E58"/>
    <w:rsid w:val="00F53AFC"/>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D8815"/>
  <w15:docId w15:val="{82E1D011-9FD0-4D5C-8A58-1EE6EF352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IWDM%20Study%20Library%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Template.dotx</Template>
  <TotalTime>68</TotalTime>
  <Pages>1</Pages>
  <Words>500</Words>
  <Characters>2309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Mubaashir Uqdah</cp:lastModifiedBy>
  <cp:revision>2</cp:revision>
  <dcterms:created xsi:type="dcterms:W3CDTF">2026-02-12T22:23:00Z</dcterms:created>
  <dcterms:modified xsi:type="dcterms:W3CDTF">2026-03-02T06:28:00Z</dcterms:modified>
</cp:coreProperties>
</file>