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BB1D4" w14:textId="3D787593" w:rsidR="00593ECC" w:rsidRPr="00593ECC" w:rsidRDefault="00036BDA" w:rsidP="00FB13D7">
      <w:pPr>
        <w:pStyle w:val="Heading1"/>
      </w:pPr>
      <w:r>
        <w:t>1983</w:t>
      </w:r>
    </w:p>
    <w:p w14:paraId="7BB1E4F5" w14:textId="77777777" w:rsidR="00593ECC" w:rsidRPr="00593ECC" w:rsidRDefault="00593ECC" w:rsidP="00FB13D7">
      <w:pPr>
        <w:pStyle w:val="Heading1"/>
      </w:pPr>
      <w:r w:rsidRPr="00593ECC">
        <w:t>IWDM Study Library</w:t>
      </w:r>
    </w:p>
    <w:p w14:paraId="72A98E20" w14:textId="1D63D115" w:rsidR="003345CC" w:rsidRPr="00896E9D" w:rsidRDefault="008513BA" w:rsidP="00FB13D7">
      <w:pPr>
        <w:pStyle w:val="Heading1"/>
        <w:rPr>
          <w:sz w:val="24"/>
        </w:rPr>
      </w:pPr>
      <w:r w:rsidRPr="008513BA">
        <w:t xml:space="preserve">Mystery of the Cross </w:t>
      </w:r>
      <w:r>
        <w:br/>
      </w:r>
      <w:r w:rsidRPr="008513BA">
        <w:t>and Resurrection of Natural Faith</w:t>
      </w:r>
      <w:r w:rsidR="00BD4376" w:rsidRPr="007E7A5E">
        <w:br/>
      </w:r>
    </w:p>
    <w:p w14:paraId="6DBE5D08" w14:textId="77777777" w:rsidR="003345CC" w:rsidRPr="007E7A5E" w:rsidRDefault="003345CC" w:rsidP="00FB13D7">
      <w:pPr>
        <w:pStyle w:val="Heading3"/>
      </w:pPr>
      <w:r w:rsidRPr="007E7A5E">
        <w:t>By Imam W. Deen Mohammed</w:t>
      </w:r>
    </w:p>
    <w:p w14:paraId="6B0C5900" w14:textId="77777777" w:rsidR="00FB13D7" w:rsidRDefault="00FB13D7" w:rsidP="00FB13D7">
      <w:r>
        <w:t xml:space="preserve">Allah </w:t>
      </w:r>
      <w:proofErr w:type="gramStart"/>
      <w:r>
        <w:t>give</w:t>
      </w:r>
      <w:proofErr w:type="gramEnd"/>
      <w:r>
        <w:t xml:space="preserve"> us some things that we </w:t>
      </w:r>
      <w:proofErr w:type="gramStart"/>
      <w:r>
        <w:t>have to</w:t>
      </w:r>
      <w:proofErr w:type="gramEnd"/>
      <w:r>
        <w:t xml:space="preserve"> digest rationally in part and the rest of it by faith. That's why I say we can't do this completely. See that cross and that 40? They're the same. They're the same. Jesus picked up the cross and he told other people, pick up my cross. Isn't that what he said? Pick up my cross. So that tells us that Jesus had a cross and that cross must have been good. And then the world, according to the Bible, according to the gospel, we know it's a sign. But according to the gospel, the world crucified him on a cross. Is that </w:t>
      </w:r>
      <w:proofErr w:type="gramStart"/>
      <w:r>
        <w:t>not</w:t>
      </w:r>
      <w:proofErr w:type="gramEnd"/>
      <w:r>
        <w:t xml:space="preserve"> right? Now there was a good cross and a bad cross. A good cross and a bad cross. All right. And I'm telling you now that the </w:t>
      </w:r>
      <w:proofErr w:type="gramStart"/>
      <w:r>
        <w:t>Father</w:t>
      </w:r>
      <w:proofErr w:type="gramEnd"/>
      <w:r>
        <w:t xml:space="preserve"> and the Cross are the same. </w:t>
      </w:r>
      <w:proofErr w:type="gramStart"/>
      <w:r>
        <w:t>So</w:t>
      </w:r>
      <w:proofErr w:type="gramEnd"/>
      <w:r>
        <w:t xml:space="preserve"> what are we talking about? We are talking about the behavioral nature that Allah put in man.</w:t>
      </w:r>
    </w:p>
    <w:p w14:paraId="53BF56ED" w14:textId="3E5A0D7C" w:rsidR="00FB13D7" w:rsidRDefault="00FB13D7" w:rsidP="00FB13D7">
      <w:r>
        <w:t xml:space="preserve">The behavioral nature that Allah has given you, your inborn natural behavioral nature. All right. </w:t>
      </w:r>
      <w:proofErr w:type="gramStart"/>
      <w:r>
        <w:t>So</w:t>
      </w:r>
      <w:proofErr w:type="gramEnd"/>
      <w:r>
        <w:t xml:space="preserve"> Prophet Muhammad without inspiration, Prophet Muhammad without revelation, he had kept his cross intact. His cross was good. His cross is straight up. Jesus, if you don't know this, I'll tell you right now. Jesus on the cross needs the cross. Jesus himself is the cross. </w:t>
      </w:r>
      <w:proofErr w:type="gramStart"/>
      <w:r>
        <w:t>So</w:t>
      </w:r>
      <w:proofErr w:type="gramEnd"/>
      <w:r>
        <w:t xml:space="preserve"> they put the man as a cross and put him cross. But </w:t>
      </w:r>
      <w:proofErr w:type="gramStart"/>
      <w:r>
        <w:t>actually</w:t>
      </w:r>
      <w:proofErr w:type="gramEnd"/>
      <w:r>
        <w:t xml:space="preserve"> the true cross is the man. He's the true cross. The first cross is the cross behind him. The one he was nailed to. And the false cross is made of wo</w:t>
      </w:r>
      <w:r w:rsidR="00036BDA">
        <w:t>od</w:t>
      </w:r>
      <w:r>
        <w:t>.</w:t>
      </w:r>
    </w:p>
    <w:p w14:paraId="6E769ABC" w14:textId="77777777" w:rsidR="00FB13D7" w:rsidRDefault="00FB13D7" w:rsidP="00FB13D7">
      <w:r>
        <w:t xml:space="preserve">It's made of a tree. And the Bible says curse be he hangs in the tree. Isn't that the Bible? Yes. </w:t>
      </w:r>
      <w:proofErr w:type="gramStart"/>
      <w:r>
        <w:t>So</w:t>
      </w:r>
      <w:proofErr w:type="gramEnd"/>
      <w:r>
        <w:t xml:space="preserve"> what is the tree? The tree is the culture. The tree is the culture. There's religion, there's the </w:t>
      </w:r>
      <w:proofErr w:type="gramStart"/>
      <w:r>
        <w:t>word of</w:t>
      </w:r>
      <w:proofErr w:type="gramEnd"/>
      <w:r>
        <w:t xml:space="preserve"> G-d. The </w:t>
      </w:r>
      <w:proofErr w:type="gramStart"/>
      <w:r>
        <w:t>word of</w:t>
      </w:r>
      <w:proofErr w:type="gramEnd"/>
      <w:r>
        <w:t xml:space="preserve"> G-d brings light and understanding. And then the people </w:t>
      </w:r>
      <w:proofErr w:type="gramStart"/>
      <w:r>
        <w:t>form</w:t>
      </w:r>
      <w:proofErr w:type="gramEnd"/>
      <w:r>
        <w:t xml:space="preserve"> custom after the teachings of G-d. In time you have custom or what we call culture after the teachings of G-d. Christian culture is a cross. Christian culture crucifies believers. Is that the truth? Yes. But what is that connected with? Does Christian culture educate?</w:t>
      </w:r>
    </w:p>
    <w:p w14:paraId="571B19ED" w14:textId="77777777" w:rsidR="00FB13D7" w:rsidRDefault="00FB13D7" w:rsidP="00FB13D7">
      <w:r>
        <w:t xml:space="preserve">Christian culture manipulates behavior. What behavior? The 40 that G-d gave, 40 symbolically. How come the </w:t>
      </w:r>
      <w:proofErr w:type="gramStart"/>
      <w:r>
        <w:t>40</w:t>
      </w:r>
      <w:proofErr w:type="gramEnd"/>
      <w:r>
        <w:t xml:space="preserve">? G-d says that He has gave every creature his needs in four periods. And when those 4 essentials come into your conscious, you multiply them by </w:t>
      </w:r>
      <w:proofErr w:type="gramStart"/>
      <w:r>
        <w:t>10</w:t>
      </w:r>
      <w:proofErr w:type="gramEnd"/>
      <w:r>
        <w:t xml:space="preserve"> it's 40. Yes. </w:t>
      </w:r>
      <w:proofErr w:type="gramStart"/>
      <w:r>
        <w:t>So</w:t>
      </w:r>
      <w:proofErr w:type="gramEnd"/>
      <w:r>
        <w:t xml:space="preserve"> you see, they put him on the cross, but he is a cross. Balanced man. Balanced man. Proportionate man. See, the old artist who used to stretch the man out and they put his hands, his feet and his hands, and they show that he's balanced. He's a balanced figure.</w:t>
      </w:r>
    </w:p>
    <w:p w14:paraId="45BE8E36" w14:textId="77777777" w:rsidR="00FB13D7" w:rsidRDefault="00FB13D7" w:rsidP="00FB13D7">
      <w:r>
        <w:t xml:space="preserve">Right? His arms and his legs, they all go out in the </w:t>
      </w:r>
      <w:proofErr w:type="gramStart"/>
      <w:r>
        <w:t>balance</w:t>
      </w:r>
      <w:proofErr w:type="gramEnd"/>
      <w:r>
        <w:t xml:space="preserve"> and he can touch the circle. Put him in the center, his legs and his hands press the circle in his head, right? Yes. </w:t>
      </w:r>
      <w:proofErr w:type="gramStart"/>
      <w:r>
        <w:t>So</w:t>
      </w:r>
      <w:proofErr w:type="gramEnd"/>
      <w:r>
        <w:t xml:space="preserve"> you see </w:t>
      </w:r>
      <w:r>
        <w:lastRenderedPageBreak/>
        <w:t xml:space="preserve">it's typical of the balance that our G-d has made in man. And we know what the extreme the hands mean. Extending the handlers helping humanity. Extending </w:t>
      </w:r>
      <w:proofErr w:type="gramStart"/>
      <w:r>
        <w:t>the hands</w:t>
      </w:r>
      <w:proofErr w:type="gramEnd"/>
      <w:r>
        <w:t xml:space="preserve">, helping humanity. His hands go out in both directions. To the fullness. On one side, you got </w:t>
      </w:r>
      <w:proofErr w:type="gramStart"/>
      <w:r>
        <w:t>the uneducated</w:t>
      </w:r>
      <w:proofErr w:type="gramEnd"/>
      <w:r>
        <w:t xml:space="preserve"> people. His hand goes out to them. On the other </w:t>
      </w:r>
      <w:proofErr w:type="gramStart"/>
      <w:r>
        <w:t>side</w:t>
      </w:r>
      <w:proofErr w:type="gramEnd"/>
      <w:r>
        <w:t>, he's got the establishment, the ruler. His hand goes out to them.</w:t>
      </w:r>
    </w:p>
    <w:p w14:paraId="3A6283C9" w14:textId="77777777" w:rsidR="00FB13D7" w:rsidRDefault="00FB13D7" w:rsidP="00FB13D7">
      <w:r>
        <w:t xml:space="preserve">One hand goes out and the other hand goes out and </w:t>
      </w:r>
      <w:proofErr w:type="gramStart"/>
      <w:r>
        <w:t>desire</w:t>
      </w:r>
      <w:proofErr w:type="gramEnd"/>
      <w:r>
        <w:t xml:space="preserve"> to help both. Some </w:t>
      </w:r>
      <w:proofErr w:type="gramStart"/>
      <w:r>
        <w:t>readers, they</w:t>
      </w:r>
      <w:proofErr w:type="gramEnd"/>
      <w:r>
        <w:t xml:space="preserve"> have </w:t>
      </w:r>
      <w:proofErr w:type="gramStart"/>
      <w:r>
        <w:t>a compassion</w:t>
      </w:r>
      <w:proofErr w:type="gramEnd"/>
      <w:r>
        <w:t xml:space="preserve"> for the oppressed, but they forget that the readers are also oppressed. Their ignorance </w:t>
      </w:r>
      <w:proofErr w:type="gramStart"/>
      <w:r>
        <w:t>have</w:t>
      </w:r>
      <w:proofErr w:type="gramEnd"/>
      <w:r>
        <w:t xml:space="preserve"> oppressed them. Their sins have oppressed them. </w:t>
      </w:r>
      <w:proofErr w:type="gramStart"/>
      <w:r>
        <w:t>So</w:t>
      </w:r>
      <w:proofErr w:type="gramEnd"/>
      <w:r>
        <w:t xml:space="preserve"> both are oppressed. Those who are </w:t>
      </w:r>
      <w:proofErr w:type="gramStart"/>
      <w:r>
        <w:t>on</w:t>
      </w:r>
      <w:proofErr w:type="gramEnd"/>
      <w:r>
        <w:t xml:space="preserve"> the top and they're </w:t>
      </w:r>
      <w:proofErr w:type="gramStart"/>
      <w:r>
        <w:t>on</w:t>
      </w:r>
      <w:proofErr w:type="gramEnd"/>
      <w:r>
        <w:t xml:space="preserve"> the bottom, they're both oppressed and they both deserve a chance. Right? Yes. But here's another thing. Those who can call the left may not be able to call the right. To call the left, all you need is a preacher.</w:t>
      </w:r>
    </w:p>
    <w:p w14:paraId="70668B83" w14:textId="05E34BF1" w:rsidR="00FB13D7" w:rsidRDefault="00FB13D7" w:rsidP="00FB13D7">
      <w:r>
        <w:t xml:space="preserve">To call the right, you need an educator. You </w:t>
      </w:r>
      <w:proofErr w:type="gramStart"/>
      <w:r>
        <w:t>have to</w:t>
      </w:r>
      <w:proofErr w:type="gramEnd"/>
      <w:r>
        <w:t xml:space="preserve"> send the charity out to both. Haya Al Salah, Haya Al Falah. Yes. See, on this side, they need cultivating. On this side, they need educators. Praise be to Allah. Don't forget when you're making Salat and you're reciting the words of the </w:t>
      </w:r>
      <w:proofErr w:type="gramStart"/>
      <w:r>
        <w:t>Qur'an,</w:t>
      </w:r>
      <w:proofErr w:type="gramEnd"/>
      <w:r>
        <w:t xml:space="preserve"> that's the highest wisdom. Oh yes, that's the education. Praise be to Allah. Alright,</w:t>
      </w:r>
      <w:r w:rsidR="00036BDA">
        <w:t xml:space="preserve"> </w:t>
      </w:r>
      <w:r>
        <w:t xml:space="preserve">so we </w:t>
      </w:r>
      <w:proofErr w:type="gramStart"/>
      <w:r>
        <w:t>still</w:t>
      </w:r>
      <w:proofErr w:type="gramEnd"/>
      <w:r>
        <w:t xml:space="preserve"> talking about the liberator here. Now Prophet Muhammad, I'm telling you, with the authority of Qur'an, with insight into the Qur'an. Nobody told me this, the Qur'an tells me this. and that's the best of all. I'm telling you, from my study of Qur'an, from my study of the life of Prophet Muhammad, that the 40 years that he said, "I have lived a lifetime among you. " He was telling them that I have fulfilled the sign in Jesus.</w:t>
      </w:r>
    </w:p>
    <w:p w14:paraId="29030419" w14:textId="118712A7" w:rsidR="00FB13D7" w:rsidRDefault="00FB13D7" w:rsidP="00FB13D7">
      <w:r>
        <w:t xml:space="preserve">What is the sign </w:t>
      </w:r>
      <w:r w:rsidR="00036BDA">
        <w:t>in Jesus</w:t>
      </w:r>
      <w:r>
        <w:t xml:space="preserve">? That this life comes without teachers, comes without Prophethood. How do we know? Because Jesus spoke while he was in the cradle. He wasn't a Prophet yet. According to the gospel, he became Prophet when he was a man and the dove lit down upon his shoulder. That was a sign that he was G-d's Prophet, that the mission had come to him. Is that not true? Yes. But when he was a baby it was already predicted he would be the one all right, but it hadn't come to him yet. But the Qur'an says he started teaching while he was in the cradle. And the Bible says as a young man, he went into the </w:t>
      </w:r>
      <w:proofErr w:type="gramStart"/>
      <w:r>
        <w:t>synagogue</w:t>
      </w:r>
      <w:proofErr w:type="gramEnd"/>
      <w:r>
        <w:t xml:space="preserve"> and he spoke and he just astound the people. His knowledge was so great. Insights </w:t>
      </w:r>
      <w:proofErr w:type="gramStart"/>
      <w:r>
        <w:t>so</w:t>
      </w:r>
      <w:proofErr w:type="gramEnd"/>
      <w:r>
        <w:t xml:space="preserve"> great. He just amazed the teachers in the synagogue. </w:t>
      </w:r>
      <w:proofErr w:type="gramStart"/>
      <w:r>
        <w:t>So</w:t>
      </w:r>
      <w:proofErr w:type="gramEnd"/>
      <w:r>
        <w:t xml:space="preserve"> was he a Prophet yet? No. Not according to the book, he was not a Prophet yet.</w:t>
      </w:r>
    </w:p>
    <w:p w14:paraId="73C0EEF2" w14:textId="6163A513" w:rsidR="00FB13D7" w:rsidRDefault="00FB13D7" w:rsidP="00FB13D7">
      <w:r>
        <w:t xml:space="preserve">How did he get this great insight? Because of his nature. </w:t>
      </w:r>
      <w:proofErr w:type="gramStart"/>
      <w:r>
        <w:t>The nature</w:t>
      </w:r>
      <w:proofErr w:type="gramEnd"/>
      <w:r>
        <w:t xml:space="preserve"> was right. The spirit was right. The influence was right. He was born </w:t>
      </w:r>
      <w:proofErr w:type="gramStart"/>
      <w:r>
        <w:t>of</w:t>
      </w:r>
      <w:proofErr w:type="gramEnd"/>
      <w:r>
        <w:t xml:space="preserve"> Mary. His environment was good and right and perfect. And he had grown </w:t>
      </w:r>
      <w:proofErr w:type="gramStart"/>
      <w:r>
        <w:t>up,</w:t>
      </w:r>
      <w:proofErr w:type="gramEnd"/>
      <w:r>
        <w:t xml:space="preserve"> he had developed out of that perfect environment. </w:t>
      </w:r>
      <w:proofErr w:type="gramStart"/>
      <w:r>
        <w:t>So</w:t>
      </w:r>
      <w:proofErr w:type="gramEnd"/>
      <w:r>
        <w:t xml:space="preserve"> his behavior was right. His heart was right. His appetite was right. His feelings were right. </w:t>
      </w:r>
      <w:proofErr w:type="gramStart"/>
      <w:r>
        <w:t>So</w:t>
      </w:r>
      <w:proofErr w:type="gramEnd"/>
      <w:r>
        <w:t xml:space="preserve"> he lived the highest life as a moral figure. And of Prophet Muhammad Allah said, </w:t>
      </w:r>
      <w:proofErr w:type="gramStart"/>
      <w:r>
        <w:t>And</w:t>
      </w:r>
      <w:proofErr w:type="gramEnd"/>
      <w:r>
        <w:t xml:space="preserve"> we have seen him that he is on the highest plane of </w:t>
      </w:r>
      <w:r w:rsidR="00036BDA">
        <w:t>moral</w:t>
      </w:r>
      <w:r>
        <w:t xml:space="preserve"> </w:t>
      </w:r>
      <w:r w:rsidR="00036BDA">
        <w:t>excellence. This</w:t>
      </w:r>
      <w:r>
        <w:t xml:space="preserve"> is before he became the Prophet. And we have beheld him. We beheld him on the highest plane of moral excellence. And that's what </w:t>
      </w:r>
      <w:proofErr w:type="gramStart"/>
      <w:r>
        <w:t>the history</w:t>
      </w:r>
      <w:proofErr w:type="gramEnd"/>
      <w:r>
        <w:t xml:space="preserve"> tells us. That Prophet Muhammad, though he lived around all that </w:t>
      </w:r>
      <w:r w:rsidR="00036BDA">
        <w:t>ignorance</w:t>
      </w:r>
      <w:r>
        <w:t xml:space="preserve"> and corruption, he never became a victim of it.</w:t>
      </w:r>
    </w:p>
    <w:p w14:paraId="4B9BBF23" w14:textId="77777777" w:rsidR="00FB13D7" w:rsidRDefault="00FB13D7" w:rsidP="00FB13D7">
      <w:r>
        <w:t xml:space="preserve">He was always a man of high morals. They called him Al Amin, </w:t>
      </w:r>
      <w:proofErr w:type="gramStart"/>
      <w:r>
        <w:t>the</w:t>
      </w:r>
      <w:proofErr w:type="gramEnd"/>
      <w:r>
        <w:t xml:space="preserve"> honest and trustworthy one. Even before he became a Prophet. That's what they called him </w:t>
      </w:r>
      <w:proofErr w:type="gramStart"/>
      <w:r>
        <w:t>vulgar,</w:t>
      </w:r>
      <w:proofErr w:type="gramEnd"/>
      <w:r>
        <w:t xml:space="preserve"> he was not indecent. He was not unjust. And when we went to the mountain to seek seclusion away from </w:t>
      </w:r>
      <w:r>
        <w:lastRenderedPageBreak/>
        <w:t>the people, hoping that he would find some way there, meditate and find some way to correct the problem, what was moving him? What was the urge that was driving him to seek seclusion? It was the burden of the people. History tells us that Prophet Muhammad was so burdened because of the ignorance and sins and human abuses that were going on in the world, that he took refuge from that kind of condition, situation into the mountains. And there he sat in solitude and cried out, poured out his heart to G-d.</w:t>
      </w:r>
    </w:p>
    <w:p w14:paraId="31007A0E" w14:textId="77777777" w:rsidR="00FB13D7" w:rsidRDefault="00FB13D7" w:rsidP="00FB13D7">
      <w:r>
        <w:t xml:space="preserve">He was just wondering in his eyes and his mind, G-d, oh G-d, where are You? Now understand another thing that in Jesus' life, before he became a Prophet, which he didn't become a Prophet like Prophet Muhammad, he became a different kind of Prophet. But in his life, before he became a Prophet, there are signs to tell us something, say he was born in a manger, and he was born among animals. Right? </w:t>
      </w:r>
      <w:proofErr w:type="gramStart"/>
      <w:r>
        <w:t>So</w:t>
      </w:r>
      <w:proofErr w:type="gramEnd"/>
      <w:r>
        <w:t xml:space="preserve"> what </w:t>
      </w:r>
      <w:proofErr w:type="gramStart"/>
      <w:r>
        <w:t>that tell</w:t>
      </w:r>
      <w:proofErr w:type="gramEnd"/>
      <w:r>
        <w:t xml:space="preserve"> you? That his birth was natural behavior. </w:t>
      </w:r>
      <w:proofErr w:type="gramStart"/>
      <w:r>
        <w:t>The animal is</w:t>
      </w:r>
      <w:proofErr w:type="gramEnd"/>
      <w:r>
        <w:t xml:space="preserve"> </w:t>
      </w:r>
      <w:proofErr w:type="gramStart"/>
      <w:r>
        <w:t>natural behavior</w:t>
      </w:r>
      <w:proofErr w:type="gramEnd"/>
      <w:r>
        <w:t>. I don't think I need to say much more. Yes. Yes. And for Prophet Muhammad, who taught him? Nobody. How come his behavior was so good? Natural behavior.</w:t>
      </w:r>
    </w:p>
    <w:p w14:paraId="7A574AD7" w14:textId="77777777" w:rsidR="00FB13D7" w:rsidRDefault="00FB13D7" w:rsidP="00FB13D7">
      <w:proofErr w:type="gramStart"/>
      <w:r>
        <w:t>So</w:t>
      </w:r>
      <w:proofErr w:type="gramEnd"/>
      <w:r>
        <w:t xml:space="preserve"> Allah </w:t>
      </w:r>
      <w:proofErr w:type="gramStart"/>
      <w:r>
        <w:t>telling</w:t>
      </w:r>
      <w:proofErr w:type="gramEnd"/>
      <w:r>
        <w:t xml:space="preserve"> us that even among the worst conditions, natural behavior can stay </w:t>
      </w:r>
      <w:proofErr w:type="spellStart"/>
      <w:proofErr w:type="gramStart"/>
      <w:r>
        <w:t>in tact</w:t>
      </w:r>
      <w:proofErr w:type="spellEnd"/>
      <w:proofErr w:type="gramEnd"/>
      <w:r>
        <w:t xml:space="preserve">. And you can have the excellence of behavior even in a bad situation. Now we know Jesus was favored with a good situation, wasn't he? But his mother wasn't, obviously, his mother wasn't because they wouldn't even receive her in the nice hotel. According to the Bible. Say the inns were </w:t>
      </w:r>
      <w:proofErr w:type="gramStart"/>
      <w:r>
        <w:t>closed</w:t>
      </w:r>
      <w:proofErr w:type="gramEnd"/>
      <w:r>
        <w:t xml:space="preserve"> </w:t>
      </w:r>
      <w:proofErr w:type="gramStart"/>
      <w:r>
        <w:t>against</w:t>
      </w:r>
      <w:proofErr w:type="gramEnd"/>
      <w:r>
        <w:t xml:space="preserve"> her and she had to have her baby in </w:t>
      </w:r>
      <w:proofErr w:type="gramStart"/>
      <w:r>
        <w:t>a</w:t>
      </w:r>
      <w:proofErr w:type="gramEnd"/>
      <w:r>
        <w:t xml:space="preserve"> animal stall, a manger. Is that right? </w:t>
      </w:r>
      <w:proofErr w:type="gramStart"/>
      <w:r>
        <w:t>So</w:t>
      </w:r>
      <w:proofErr w:type="gramEnd"/>
      <w:r>
        <w:t xml:space="preserve"> what does that tell us? That's telling us that the poor masses, the world reject us, they look down on us. They don't consider us </w:t>
      </w:r>
      <w:proofErr w:type="gramStart"/>
      <w:r>
        <w:t>fir</w:t>
      </w:r>
      <w:proofErr w:type="gramEnd"/>
      <w:r>
        <w:t xml:space="preserve"> to come </w:t>
      </w:r>
      <w:proofErr w:type="gramStart"/>
      <w:r>
        <w:t>in</w:t>
      </w:r>
      <w:proofErr w:type="gramEnd"/>
      <w:r>
        <w:t xml:space="preserve"> their society. </w:t>
      </w:r>
      <w:proofErr w:type="gramStart"/>
      <w:r>
        <w:t>So</w:t>
      </w:r>
      <w:proofErr w:type="gramEnd"/>
      <w:r>
        <w:t xml:space="preserve"> they exclude us. They exclude us from their society. </w:t>
      </w:r>
      <w:proofErr w:type="gramStart"/>
      <w:r>
        <w:t>So</w:t>
      </w:r>
      <w:proofErr w:type="gramEnd"/>
      <w:r>
        <w:t xml:space="preserve"> we don't have a chance to benefit from the environmental conditions that they benefit from. The learning environment, the high moral environment. We don't have a chance to benefit from that.</w:t>
      </w:r>
    </w:p>
    <w:p w14:paraId="01DF1F8F" w14:textId="77777777" w:rsidR="00FB13D7" w:rsidRDefault="00FB13D7" w:rsidP="00FB13D7">
      <w:r>
        <w:t xml:space="preserve">And if we want to raise our children, we are not favored with that kind of situation. Our children </w:t>
      </w:r>
      <w:proofErr w:type="gramStart"/>
      <w:r>
        <w:t>have to</w:t>
      </w:r>
      <w:proofErr w:type="gramEnd"/>
      <w:r>
        <w:t xml:space="preserve"> be </w:t>
      </w:r>
      <w:proofErr w:type="gramStart"/>
      <w:r>
        <w:t>raised up</w:t>
      </w:r>
      <w:proofErr w:type="gramEnd"/>
      <w:r>
        <w:t xml:space="preserve"> among them in the worst circumstances, among the worst people in the worst circumstances. But for Mary, she was a perfectly good woman, pure woman. And even in those circumstances, she wasn't affected. Right? She wasn't affected. She was still devoted to G-d. </w:t>
      </w:r>
      <w:proofErr w:type="gramStart"/>
      <w:r>
        <w:t>So</w:t>
      </w:r>
      <w:proofErr w:type="gramEnd"/>
      <w:r>
        <w:t xml:space="preserve"> her child, because of her influence, comes out like her, right? Comes out like her. But now when he comes out from her, where does he find himself? Among these thieves, wine heads, cutthroats, robbers. Right? Yeah. </w:t>
      </w:r>
      <w:proofErr w:type="gramStart"/>
      <w:r>
        <w:t>So</w:t>
      </w:r>
      <w:proofErr w:type="gramEnd"/>
      <w:r>
        <w:t xml:space="preserve"> Jesus was only in such an environment as long as was with his mother. When he was born, what did they find him? In a </w:t>
      </w:r>
      <w:proofErr w:type="gramStart"/>
      <w:r>
        <w:t>manger</w:t>
      </w:r>
      <w:proofErr w:type="gramEnd"/>
      <w:r>
        <w:t xml:space="preserve"> with animals. Here is the environment. Here is the situation that she </w:t>
      </w:r>
      <w:proofErr w:type="gramStart"/>
      <w:r>
        <w:t>has to</w:t>
      </w:r>
      <w:proofErr w:type="gramEnd"/>
      <w:r>
        <w:t xml:space="preserve"> raise her child in. Where animals are. But if you understand </w:t>
      </w:r>
      <w:proofErr w:type="gramStart"/>
      <w:r>
        <w:t>the nativity</w:t>
      </w:r>
      <w:proofErr w:type="gramEnd"/>
      <w:r>
        <w:t>, the picture of nativity, the animals that are there are harmless animals.</w:t>
      </w:r>
    </w:p>
    <w:p w14:paraId="67CA5164" w14:textId="77777777" w:rsidR="00FB13D7" w:rsidRDefault="00FB13D7" w:rsidP="00FB13D7">
      <w:r>
        <w:t xml:space="preserve">Which tells us that the moral influence was so strong that she had attracted harmless animals. Those bad vicious animals, they didn't care for Mary or </w:t>
      </w:r>
      <w:proofErr w:type="gramStart"/>
      <w:r>
        <w:t>they</w:t>
      </w:r>
      <w:proofErr w:type="gramEnd"/>
      <w:r>
        <w:t xml:space="preserve"> </w:t>
      </w:r>
      <w:proofErr w:type="gramStart"/>
      <w:r>
        <w:t>far</w:t>
      </w:r>
      <w:proofErr w:type="gramEnd"/>
      <w:r>
        <w:t xml:space="preserve"> away. They didn't want to live around Mary's house. They didn't find </w:t>
      </w:r>
      <w:proofErr w:type="gramStart"/>
      <w:r>
        <w:t>nothing</w:t>
      </w:r>
      <w:proofErr w:type="gramEnd"/>
      <w:r>
        <w:t xml:space="preserve"> there that they liked. Mean that the people had no education. According to the absence of our education. They had no education. They had nothing to defend </w:t>
      </w:r>
      <w:proofErr w:type="gramStart"/>
      <w:r>
        <w:t>them</w:t>
      </w:r>
      <w:proofErr w:type="gramEnd"/>
      <w:r>
        <w:t xml:space="preserve"> but the nature G-d gave them. And because of them having to fear G-d in them and sticking to the way of G-d, then G-d blessed that nature with inspiration, divine inspiration. And the first time it doesn't come to Jesus directly, it comes to Mary. Is that right? Yes. Says and the Holy Ghost overpowered Mary. And she became pregnant with </w:t>
      </w:r>
      <w:r>
        <w:lastRenderedPageBreak/>
        <w:t>a child of the Holy Ghost. Am I right? No intellect yet. The process of intellect is not developed yet.</w:t>
      </w:r>
    </w:p>
    <w:p w14:paraId="57A15C1F" w14:textId="411F0A50" w:rsidR="00FB13D7" w:rsidRDefault="00FB13D7" w:rsidP="00FB13D7">
      <w:r>
        <w:t xml:space="preserve">This is spirit. And she became pregnant with the child of the Holy Ghost. Then that child </w:t>
      </w:r>
      <w:proofErr w:type="gramStart"/>
      <w:r>
        <w:t>come</w:t>
      </w:r>
      <w:proofErr w:type="gramEnd"/>
      <w:r>
        <w:t xml:space="preserve"> out with a </w:t>
      </w:r>
      <w:r w:rsidR="00036BDA">
        <w:t>will</w:t>
      </w:r>
      <w:r>
        <w:t xml:space="preserve"> and a desire, a spirit to obey G-d, </w:t>
      </w:r>
      <w:proofErr w:type="gramStart"/>
      <w:r>
        <w:t>come</w:t>
      </w:r>
      <w:proofErr w:type="gramEnd"/>
      <w:r>
        <w:t xml:space="preserve"> out among animals and grow up and confound the wise with his tongue. They wondered, "Where did you get that from, who taught you?" The flesh is right. The spirit has come into it. I see by the inspiration of G-d. Before he gets 40, according to scripture, they crucified him. He wasn't 40. What would have happened if he had lived to see 40? If he had lived to see 40, he would have died to Jesus and became Muhammad. But it wasn't meant for that to happen then.</w:t>
      </w:r>
    </w:p>
    <w:p w14:paraId="6457E63A" w14:textId="6C234268" w:rsidR="00FB13D7" w:rsidRDefault="00FB13D7" w:rsidP="00FB13D7">
      <w:r>
        <w:t xml:space="preserve">But nevertheless, he was a sign that it would happen. He must have talked about this. This is a big subject. Now he was crucified at some point. Saying they crucified him in the 9th hour. That's the hour we be on Arafat. </w:t>
      </w:r>
      <w:proofErr w:type="gramStart"/>
      <w:r>
        <w:t>So</w:t>
      </w:r>
      <w:proofErr w:type="gramEnd"/>
      <w:r>
        <w:t xml:space="preserve"> they crucified him in the ninth hour and in the 11th hour he died. They crucified him in the 9th </w:t>
      </w:r>
      <w:proofErr w:type="gramStart"/>
      <w:r w:rsidR="00036BDA">
        <w:t>hour</w:t>
      </w:r>
      <w:r>
        <w:t>,</w:t>
      </w:r>
      <w:proofErr w:type="gramEnd"/>
      <w:r>
        <w:t xml:space="preserve"> in the 11th hour he died. </w:t>
      </w:r>
      <w:proofErr w:type="gramStart"/>
      <w:r>
        <w:t>Y'all don't</w:t>
      </w:r>
      <w:proofErr w:type="gramEnd"/>
      <w:r>
        <w:t xml:space="preserve"> mind me holding you up a little </w:t>
      </w:r>
      <w:proofErr w:type="gramStart"/>
      <w:r>
        <w:t>bit</w:t>
      </w:r>
      <w:proofErr w:type="gramEnd"/>
      <w:r>
        <w:t xml:space="preserve"> do you? All right. We need what the others got. And believe me, this is what they got that they didn't give us.</w:t>
      </w:r>
    </w:p>
    <w:p w14:paraId="1B283E87" w14:textId="77777777" w:rsidR="00FB13D7" w:rsidRDefault="00FB13D7" w:rsidP="00FB13D7">
      <w:r>
        <w:t xml:space="preserve">Look at the word eleven. It's not knowledge. It's the urge in the intellect. And his mission was to come into the world. But the world is not ready to know him. The world is nine. You see, </w:t>
      </w:r>
      <w:proofErr w:type="gramStart"/>
      <w:r>
        <w:t>the nine</w:t>
      </w:r>
      <w:proofErr w:type="gramEnd"/>
      <w:r>
        <w:t xml:space="preserve"> represents the world. And since the world didn't know him, the world crucified him. </w:t>
      </w:r>
      <w:proofErr w:type="gramStart"/>
      <w:r>
        <w:t>Crucified</w:t>
      </w:r>
      <w:proofErr w:type="gramEnd"/>
      <w:r>
        <w:t xml:space="preserve"> him in the ninth hour means crucifying him in the world. In other </w:t>
      </w:r>
      <w:proofErr w:type="gramStart"/>
      <w:r>
        <w:t>words</w:t>
      </w:r>
      <w:proofErr w:type="gramEnd"/>
      <w:r>
        <w:t xml:space="preserve"> the make Jesus, the moral mission of Jesus dead. But now he </w:t>
      </w:r>
      <w:proofErr w:type="spellStart"/>
      <w:r>
        <w:t>ain't</w:t>
      </w:r>
      <w:proofErr w:type="spellEnd"/>
      <w:r>
        <w:t xml:space="preserve"> dead. He's just dead in the world. In the ninth hour. And then comes the tenth hour. And he must have died in the tenth hour.</w:t>
      </w:r>
    </w:p>
    <w:p w14:paraId="71F37364" w14:textId="77777777" w:rsidR="00FB13D7" w:rsidRDefault="00FB13D7" w:rsidP="00FB13D7">
      <w:r>
        <w:t xml:space="preserve">Or maybe he didn't, we don't know. But I believe he died quite a bit in the tenth hour. Maybe he didn't die up. Die out, pardon me. But I think he died in the tenth hour too. But we know for sure that he died according to the scripture. The gospel, the Chrisitan report, in the 11th hour. </w:t>
      </w:r>
      <w:proofErr w:type="gramStart"/>
      <w:r>
        <w:t>So</w:t>
      </w:r>
      <w:proofErr w:type="gramEnd"/>
      <w:r>
        <w:t xml:space="preserve"> what is this talking about? The 9th hour is the world. The 10th hour is constant. The 11th hour is reasonable. The ability to reason. The scholarly plane. The scholarly plane is the 11th hour. </w:t>
      </w:r>
      <w:proofErr w:type="gramStart"/>
      <w:r>
        <w:t>You</w:t>
      </w:r>
      <w:proofErr w:type="gramEnd"/>
      <w:r>
        <w:t xml:space="preserve"> see? That </w:t>
      </w:r>
      <w:proofErr w:type="gramStart"/>
      <w:r>
        <w:t>the</w:t>
      </w:r>
      <w:proofErr w:type="gramEnd"/>
      <w:r>
        <w:t xml:space="preserve"> scholarly plane. </w:t>
      </w:r>
      <w:proofErr w:type="gramStart"/>
      <w:r>
        <w:t>So</w:t>
      </w:r>
      <w:proofErr w:type="gramEnd"/>
      <w:r>
        <w:t xml:space="preserve"> it says that in the 11th hour he died means that how did </w:t>
      </w:r>
      <w:proofErr w:type="gramStart"/>
      <w:r>
        <w:t>Jesus</w:t>
      </w:r>
      <w:proofErr w:type="gramEnd"/>
      <w:r>
        <w:t xml:space="preserve"> die? How come he had to die? And he </w:t>
      </w:r>
      <w:proofErr w:type="gramStart"/>
      <w:r>
        <w:t>has to</w:t>
      </w:r>
      <w:proofErr w:type="gramEnd"/>
      <w:r>
        <w:t xml:space="preserve"> die there. Because he represents the spirit, the impulse. And impulse must die </w:t>
      </w:r>
      <w:proofErr w:type="gramStart"/>
      <w:r>
        <w:t>in order for</w:t>
      </w:r>
      <w:proofErr w:type="gramEnd"/>
      <w:r>
        <w:t xml:space="preserve"> logic to work. You can't figure out the logical order of things following the impulse. The impulse just takes you up to that door. Then you </w:t>
      </w:r>
      <w:proofErr w:type="gramStart"/>
      <w:r>
        <w:t>have to</w:t>
      </w:r>
      <w:proofErr w:type="gramEnd"/>
      <w:r>
        <w:t xml:space="preserve"> stop following impulse. You </w:t>
      </w:r>
      <w:proofErr w:type="gramStart"/>
      <w:r>
        <w:t>have to</w:t>
      </w:r>
      <w:proofErr w:type="gramEnd"/>
      <w:r>
        <w:t xml:space="preserve"> follow the vein of logic. That's the eleventh hour. Now you know the church begins </w:t>
      </w:r>
      <w:proofErr w:type="gramStart"/>
      <w:r>
        <w:t>in</w:t>
      </w:r>
      <w:proofErr w:type="gramEnd"/>
      <w:r>
        <w:t xml:space="preserve"> the eleventh hour, </w:t>
      </w:r>
      <w:proofErr w:type="gramStart"/>
      <w:r>
        <w:t>doesn't</w:t>
      </w:r>
      <w:proofErr w:type="gramEnd"/>
      <w:r>
        <w:t xml:space="preserve"> it? Yes. The church begins </w:t>
      </w:r>
      <w:proofErr w:type="gramStart"/>
      <w:r>
        <w:t>in</w:t>
      </w:r>
      <w:proofErr w:type="gramEnd"/>
      <w:r>
        <w:t xml:space="preserve"> the eleventh hour. So that </w:t>
      </w:r>
      <w:proofErr w:type="gramStart"/>
      <w:r>
        <w:t>tell</w:t>
      </w:r>
      <w:proofErr w:type="gramEnd"/>
      <w:r>
        <w:t xml:space="preserve"> you that the church is supposed to be educating. But instead of educating they elevate. The real elevation is knowledge. Moses </w:t>
      </w:r>
      <w:proofErr w:type="gramStart"/>
      <w:r>
        <w:t>go</w:t>
      </w:r>
      <w:proofErr w:type="gramEnd"/>
      <w:r>
        <w:t xml:space="preserve"> up into the mountain for what? For knowledge.</w:t>
      </w:r>
    </w:p>
    <w:p w14:paraId="239EC5EE" w14:textId="77777777" w:rsidR="00FB13D7" w:rsidRDefault="00FB13D7" w:rsidP="00FB13D7">
      <w:r>
        <w:t xml:space="preserve">The wise man in India. What makes him up </w:t>
      </w:r>
      <w:proofErr w:type="gramStart"/>
      <w:r>
        <w:t>into</w:t>
      </w:r>
      <w:proofErr w:type="gramEnd"/>
      <w:r>
        <w:t xml:space="preserve"> the mountains? Wisdom, the search for wisdom. The sages of the Himalayas. How come they go up into the Himalayas? In search </w:t>
      </w:r>
      <w:proofErr w:type="gramStart"/>
      <w:r>
        <w:t>for</w:t>
      </w:r>
      <w:proofErr w:type="gramEnd"/>
      <w:r>
        <w:t xml:space="preserve"> wisdom. </w:t>
      </w:r>
      <w:proofErr w:type="gramStart"/>
      <w:r>
        <w:t>So</w:t>
      </w:r>
      <w:proofErr w:type="gramEnd"/>
      <w:r>
        <w:t xml:space="preserve"> we know going up means going up for the wisdom to get the wisdom, to get the insight, the keys. The logic. </w:t>
      </w:r>
      <w:proofErr w:type="gramStart"/>
      <w:r>
        <w:t>So</w:t>
      </w:r>
      <w:proofErr w:type="gramEnd"/>
      <w:r>
        <w:t xml:space="preserve"> Moses went up into the </w:t>
      </w:r>
      <w:proofErr w:type="gramStart"/>
      <w:r>
        <w:t>mountain</w:t>
      </w:r>
      <w:proofErr w:type="gramEnd"/>
      <w:r>
        <w:t xml:space="preserve"> and he came back with the laws written on the tablet. Is that </w:t>
      </w:r>
      <w:proofErr w:type="gramStart"/>
      <w:r>
        <w:t>not</w:t>
      </w:r>
      <w:proofErr w:type="gramEnd"/>
      <w:r>
        <w:t xml:space="preserve"> right? And those laws represent logic. There </w:t>
      </w:r>
      <w:proofErr w:type="gramStart"/>
      <w:r>
        <w:t>were</w:t>
      </w:r>
      <w:proofErr w:type="gramEnd"/>
      <w:r>
        <w:t xml:space="preserve"> the logic for a new era. And Moses is called a teacher. Okay. </w:t>
      </w:r>
      <w:proofErr w:type="gramStart"/>
      <w:r>
        <w:t>So</w:t>
      </w:r>
      <w:proofErr w:type="gramEnd"/>
      <w:r>
        <w:t xml:space="preserve"> when Jesus goes up, when he's crucified, when he's put up, then he dies. </w:t>
      </w:r>
      <w:proofErr w:type="gramStart"/>
      <w:r>
        <w:t>So</w:t>
      </w:r>
      <w:proofErr w:type="gramEnd"/>
      <w:r>
        <w:t xml:space="preserve"> what is this symbolic of? This is symbolic of the </w:t>
      </w:r>
      <w:r>
        <w:lastRenderedPageBreak/>
        <w:t xml:space="preserve">history of Jesus' followers. Not Jesus. They didn't crucify Jesus. The history of Jesus followers. When Jesus was gone, what did they do? They tried to find Jesus. They tried to establish Jesus. They tried to establish what Jesus taught. And for trying to do that, they were persecuted in the world and the world rejected them. They were not allowed to practice that in the government, in the society. They were not allowed to practice that in </w:t>
      </w:r>
      <w:proofErr w:type="gramStart"/>
      <w:r>
        <w:t>the society</w:t>
      </w:r>
      <w:proofErr w:type="gramEnd"/>
      <w:r>
        <w:t>. So that means they were killed in the world and the ninth hour they died. And they went up. They put him up on the cross, put them up on the cross. They put them up on a cross.</w:t>
      </w:r>
    </w:p>
    <w:p w14:paraId="1D1C0604" w14:textId="2D785080" w:rsidR="00FB13D7" w:rsidRDefault="00FB13D7" w:rsidP="00FB13D7">
      <w:r>
        <w:t xml:space="preserve">The cross then represents, I said, the behavioral nature, right? </w:t>
      </w:r>
      <w:proofErr w:type="gramStart"/>
      <w:r>
        <w:t>So</w:t>
      </w:r>
      <w:proofErr w:type="gramEnd"/>
      <w:r>
        <w:t xml:space="preserve"> they tried to </w:t>
      </w:r>
      <w:r w:rsidR="00036BDA">
        <w:t>crucify</w:t>
      </w:r>
      <w:r>
        <w:t xml:space="preserve"> him, </w:t>
      </w:r>
      <w:proofErr w:type="gramStart"/>
      <w:r>
        <w:t>bind</w:t>
      </w:r>
      <w:proofErr w:type="gramEnd"/>
      <w:r>
        <w:t xml:space="preserve"> him to his behavioral nature. Now listen, please, please listen. They tried to bind him to his behavioral nature. Why would you bind someone to their behavioral nature? Why do you want to do that? So that you'll never gain intellectual insight. </w:t>
      </w:r>
      <w:proofErr w:type="gramStart"/>
      <w:r>
        <w:t>So</w:t>
      </w:r>
      <w:proofErr w:type="gramEnd"/>
      <w:r>
        <w:t xml:space="preserve"> his behavioral nature is excellent. Let's make him the subject of his behavioral nature. Let's make him so attached to his behavioral nature that he wants no more than that. He just wants to be good. Let me tell you something. You </w:t>
      </w:r>
      <w:proofErr w:type="gramStart"/>
      <w:r>
        <w:t>have to</w:t>
      </w:r>
      <w:proofErr w:type="gramEnd"/>
      <w:r>
        <w:t xml:space="preserve"> stretch your imagination to see the depths of </w:t>
      </w:r>
      <w:r w:rsidR="00036BDA">
        <w:t>Satan</w:t>
      </w:r>
      <w:r>
        <w:t>.</w:t>
      </w:r>
    </w:p>
    <w:p w14:paraId="571F9707" w14:textId="77777777" w:rsidR="00FB13D7" w:rsidRDefault="00FB13D7" w:rsidP="00FB13D7">
      <w:r>
        <w:t xml:space="preserve">Our little mind can't see it. We can't even think </w:t>
      </w:r>
      <w:proofErr w:type="gramStart"/>
      <w:r>
        <w:t>to do</w:t>
      </w:r>
      <w:proofErr w:type="gramEnd"/>
      <w:r>
        <w:t xml:space="preserve"> things this deadly. We can't even think. Our mind won't even stretch. Takes a scientific mind that is wicked to stretch to do such devilment. </w:t>
      </w:r>
      <w:proofErr w:type="gramStart"/>
      <w:r>
        <w:t>So</w:t>
      </w:r>
      <w:proofErr w:type="gramEnd"/>
      <w:r>
        <w:t xml:space="preserve"> here is a man a sign of the people that G-d sent a man into the world to liberate people, to bring them into moral freedom. And the process, that process is to bring them to the door of intellectual insight so that they will really gain their dignity on earth. And here the world plots against them, the wicked world, </w:t>
      </w:r>
      <w:proofErr w:type="gramStart"/>
      <w:r>
        <w:t>plot</w:t>
      </w:r>
      <w:proofErr w:type="gramEnd"/>
      <w:r>
        <w:t xml:space="preserve"> against them, and </w:t>
      </w:r>
      <w:proofErr w:type="gramStart"/>
      <w:r>
        <w:t>try</w:t>
      </w:r>
      <w:proofErr w:type="gramEnd"/>
      <w:r>
        <w:t xml:space="preserve"> to contain them, bind them with the rope of their own excellence.</w:t>
      </w:r>
    </w:p>
    <w:p w14:paraId="71F1BDA2" w14:textId="0CFFA606" w:rsidR="00FB13D7" w:rsidRDefault="00FB13D7" w:rsidP="00FB13D7">
      <w:proofErr w:type="gramStart"/>
      <w:r>
        <w:t>So</w:t>
      </w:r>
      <w:proofErr w:type="gramEnd"/>
      <w:r>
        <w:t xml:space="preserve"> it means that the message that Jesus brought to be lived in the world, to become a community of social justice, have now been taken out of the world and restricted to spiritualism and moral purity. In other words, it has been confined. Now, so that represents the death of Jesus. Now, according to the Bible, if I'm right now, and I am. Not halfway, perfectly right. Now, but I say to you if because you don't know </w:t>
      </w:r>
      <w:proofErr w:type="gramStart"/>
      <w:r>
        <w:t>that,</w:t>
      </w:r>
      <w:proofErr w:type="gramEnd"/>
      <w:r>
        <w:t xml:space="preserve"> you just </w:t>
      </w:r>
      <w:proofErr w:type="gramStart"/>
      <w:r>
        <w:t>have to</w:t>
      </w:r>
      <w:proofErr w:type="gramEnd"/>
      <w:r>
        <w:t xml:space="preserve"> believe. Some of you might have strong evidence, you might say, "Well, based </w:t>
      </w:r>
      <w:proofErr w:type="spellStart"/>
      <w:r>
        <w:t>of</w:t>
      </w:r>
      <w:proofErr w:type="spellEnd"/>
      <w:r>
        <w:t xml:space="preserve"> what I know, I believe man, you know, you're right." Some of you, I'm sure, know enough to say, "Well, the man is right." All right. But I say to you, that if I am right, and you know there's a strong chance that I'm right because nobody else taught you this way. Now, just say we just going on a guess, on a maybe. If I'm right, look at the implications here. Look at the strong and mighty implications here. What I'm saying is that if I'm right, then Catholicism is the death of Christianity. Because they said in 11th hour, he died. And the Bible said they gave him vinegar and </w:t>
      </w:r>
      <w:r w:rsidR="00036BDA">
        <w:t>hyssop</w:t>
      </w:r>
      <w:r>
        <w:t xml:space="preserve"> and straight way he gave up the ghost. That's the Bible.</w:t>
      </w:r>
    </w:p>
    <w:p w14:paraId="6204E4BD" w14:textId="3B79AF7D" w:rsidR="00FB13D7" w:rsidRDefault="00FB13D7" w:rsidP="00FB13D7">
      <w:proofErr w:type="gramStart"/>
      <w:r>
        <w:t>So</w:t>
      </w:r>
      <w:proofErr w:type="gramEnd"/>
      <w:r>
        <w:t xml:space="preserve"> if I'm right then, Catholicism is the death of Jesus' teaching. They called it Christianity. Catholicism is the death of Jesus teaching. And Protestantism came out of Catholicism. </w:t>
      </w:r>
      <w:proofErr w:type="gramStart"/>
      <w:r>
        <w:t>So</w:t>
      </w:r>
      <w:proofErr w:type="gramEnd"/>
      <w:r>
        <w:t xml:space="preserve"> then </w:t>
      </w:r>
      <w:r w:rsidR="00036BDA">
        <w:t>Protestantism</w:t>
      </w:r>
      <w:r>
        <w:t xml:space="preserve"> must be an effort in death for life. The strain in death to come to life. And with Protestantism, Christianity embraced the social aspirations, the social needs of man. Came back down to the little man. Is that </w:t>
      </w:r>
      <w:proofErr w:type="gramStart"/>
      <w:r>
        <w:t>not</w:t>
      </w:r>
      <w:proofErr w:type="gramEnd"/>
      <w:r>
        <w:t xml:space="preserve"> right? Out of Catholicism, Protestantism did that with Martin Luther. Yeah. All right. </w:t>
      </w:r>
      <w:proofErr w:type="gramStart"/>
      <w:r>
        <w:t>So</w:t>
      </w:r>
      <w:proofErr w:type="gramEnd"/>
      <w:r>
        <w:t xml:space="preserve"> can't you see now how G-d has blessed you? G-d has blessed you now. The world </w:t>
      </w:r>
      <w:proofErr w:type="gramStart"/>
      <w:r>
        <w:t>don't</w:t>
      </w:r>
      <w:proofErr w:type="gramEnd"/>
      <w:r>
        <w:t xml:space="preserve"> have to ... White folks now can't walk around you and look at you and say, oh, they're dead. They're ignorant. They don't know our world.</w:t>
      </w:r>
    </w:p>
    <w:p w14:paraId="70C80E49" w14:textId="77777777" w:rsidR="00FB13D7" w:rsidRDefault="00FB13D7" w:rsidP="00FB13D7">
      <w:r>
        <w:lastRenderedPageBreak/>
        <w:t xml:space="preserve">They can't look at you now and say, oh, they are boys and girls. No, we're men and women like they are. And Allah has raised us up. And believe me, most of their own kind are just as ignorant as we were. They only have a few that know the knowledge. They keep it from the many. And they figured that they </w:t>
      </w:r>
      <w:proofErr w:type="gramStart"/>
      <w:r>
        <w:t>know</w:t>
      </w:r>
      <w:proofErr w:type="gramEnd"/>
      <w:r>
        <w:t xml:space="preserve"> that none of our leaders </w:t>
      </w:r>
      <w:proofErr w:type="gramStart"/>
      <w:r>
        <w:t>have</w:t>
      </w:r>
      <w:proofErr w:type="gramEnd"/>
      <w:r>
        <w:t xml:space="preserve"> it. </w:t>
      </w:r>
      <w:proofErr w:type="gramStart"/>
      <w:r>
        <w:t>So</w:t>
      </w:r>
      <w:proofErr w:type="gramEnd"/>
      <w:r>
        <w:t xml:space="preserve"> since none of our leaders have it, then we don't have any men and women. All of us are boys and girls. I wish I had the time. I should stay with you until you go to sleep and then we go sleep together. We get up and eat and we talk some more. We go to work. I say, </w:t>
      </w:r>
      <w:proofErr w:type="gramStart"/>
      <w:r>
        <w:t>What</w:t>
      </w:r>
      <w:proofErr w:type="gramEnd"/>
      <w:r>
        <w:t xml:space="preserve"> time do you </w:t>
      </w:r>
      <w:proofErr w:type="gramStart"/>
      <w:r>
        <w:t>get</w:t>
      </w:r>
      <w:proofErr w:type="gramEnd"/>
      <w:r>
        <w:t xml:space="preserve"> from work? At five o'clock. I'll see you at 5:30, six o'clock." I'm telling you the truth.</w:t>
      </w:r>
    </w:p>
    <w:p w14:paraId="45D8E860" w14:textId="77777777" w:rsidR="00FB13D7" w:rsidRDefault="00FB13D7" w:rsidP="00FB13D7">
      <w:r>
        <w:t xml:space="preserve">That's what we should do. And one day maybe we'll do it. If it's nothing but for 40 days. Praise be to Allah. And believe me, this is too precious. This is too precious. And Allah has blessed us with this. Not another people. He blessed us with this. </w:t>
      </w:r>
      <w:proofErr w:type="gramStart"/>
      <w:r>
        <w:t>So</w:t>
      </w:r>
      <w:proofErr w:type="gramEnd"/>
      <w:r>
        <w:t xml:space="preserve"> this is for us. Should I die now and all this is gone? And you just have the little? No. We should be trying to get everything we possibly can while it's here. </w:t>
      </w:r>
      <w:proofErr w:type="gramStart"/>
      <w:r>
        <w:t>So</w:t>
      </w:r>
      <w:proofErr w:type="gramEnd"/>
      <w:r>
        <w:t xml:space="preserve"> we leave it to our children. </w:t>
      </w:r>
      <w:proofErr w:type="gramStart"/>
      <w:r>
        <w:t>So</w:t>
      </w:r>
      <w:proofErr w:type="gramEnd"/>
      <w:r>
        <w:t xml:space="preserve"> we'll never be fooled again </w:t>
      </w:r>
      <w:proofErr w:type="gramStart"/>
      <w:r>
        <w:t>as long as</w:t>
      </w:r>
      <w:proofErr w:type="gramEnd"/>
      <w:r>
        <w:t xml:space="preserve"> we obey G-d. Praise be to Allah. </w:t>
      </w:r>
      <w:proofErr w:type="gramStart"/>
      <w:r>
        <w:t>So</w:t>
      </w:r>
      <w:proofErr w:type="gramEnd"/>
      <w:r>
        <w:t xml:space="preserve"> we're talking about Abel here, the war upon ability. If you understand that much, believe me, you're wiser than most of the people around this whole earth. If you </w:t>
      </w:r>
      <w:proofErr w:type="gramStart"/>
      <w:r>
        <w:t>understand that much,</w:t>
      </w:r>
      <w:proofErr w:type="gramEnd"/>
      <w:r>
        <w:t xml:space="preserve"> that the people who manage the resources of the earth are going to war upon the ability of the common man. And your main fight is not the fight that you have. Your main fight is not racism. Your main fight is not a fight to get somebody into Congress or to get a black President. It's not your main fight. Your main fight is to fight to defend your ability against those who war against your ability.</w:t>
      </w:r>
    </w:p>
    <w:p w14:paraId="2D578D68" w14:textId="77777777" w:rsidR="00FB13D7" w:rsidRDefault="00FB13D7" w:rsidP="00FB13D7">
      <w:r>
        <w:t xml:space="preserve">And they use so many diverse tools in their war upon your ability. If you do nothing but distrust them and trust Allah and me and this Qur'an and Prophet Muhammad, that'll be your salvation. I'm telling you the truth. Just putting it to you plainly. If </w:t>
      </w:r>
      <w:proofErr w:type="gramStart"/>
      <w:r>
        <w:t>you will</w:t>
      </w:r>
      <w:proofErr w:type="gramEnd"/>
      <w:r>
        <w:t xml:space="preserve"> do that much, that'll be your salvation. And let's now make use of our spare time and let's become educated so that we'll become grateful, great soldiers, gladiators, unbeatable soldiers in the way of G-d. Oh yeah. That way we save it for all generations. Oh yes. But as I said, I </w:t>
      </w:r>
      <w:proofErr w:type="gramStart"/>
      <w:r>
        <w:t>repeatedly</w:t>
      </w:r>
      <w:proofErr w:type="gramEnd"/>
      <w:r>
        <w:t xml:space="preserve"> yes, if you do no more than just become distrustful. Distrust this world. Don't trust the world. Trust Allah, this Qur'an, Muhammad, and myself. Why </w:t>
      </w:r>
      <w:proofErr w:type="gramStart"/>
      <w:r>
        <w:t>yourself</w:t>
      </w:r>
      <w:proofErr w:type="gramEnd"/>
      <w:r>
        <w:t>, brother, Imam? Well, this didn't happen on the sky, man. I'm here. If I never happen, I say, "Well, not me, but I'm here." Praise be to Allah.</w:t>
      </w:r>
    </w:p>
    <w:p w14:paraId="12D8A327" w14:textId="77777777" w:rsidR="00FB13D7" w:rsidRDefault="00FB13D7" w:rsidP="00FB13D7">
      <w:r>
        <w:t xml:space="preserve">Now, let's see what happens now. They take him off the cross, right? They take him off the cross and they put him in a cave that had </w:t>
      </w:r>
      <w:proofErr w:type="gramStart"/>
      <w:r>
        <w:t>never before</w:t>
      </w:r>
      <w:proofErr w:type="gramEnd"/>
      <w:r>
        <w:t xml:space="preserve"> been used according to the gospel, according to the New Testament. Now what is that? We want to tie it in with history. That's Calvinism. That spiritualism. That's the average black church.</w:t>
      </w:r>
    </w:p>
    <w:p w14:paraId="1BF7D6E0" w14:textId="77777777" w:rsidR="00FB13D7" w:rsidRDefault="00FB13D7" w:rsidP="00FB13D7">
      <w:r>
        <w:t xml:space="preserve">I'm giving it to you </w:t>
      </w:r>
      <w:proofErr w:type="gramStart"/>
      <w:r>
        <w:t>plain</w:t>
      </w:r>
      <w:proofErr w:type="gramEnd"/>
      <w:r>
        <w:t xml:space="preserve"> </w:t>
      </w:r>
      <w:proofErr w:type="gramStart"/>
      <w:r>
        <w:t>as</w:t>
      </w:r>
      <w:proofErr w:type="gramEnd"/>
      <w:r>
        <w:t xml:space="preserve"> day. Can't tell you no better than I'm giving it to you. </w:t>
      </w:r>
      <w:proofErr w:type="gramStart"/>
      <w:r>
        <w:t>So</w:t>
      </w:r>
      <w:proofErr w:type="gramEnd"/>
      <w:r>
        <w:t xml:space="preserve"> they took him </w:t>
      </w:r>
      <w:proofErr w:type="gramStart"/>
      <w:r>
        <w:t>and they</w:t>
      </w:r>
      <w:proofErr w:type="gramEnd"/>
      <w:r>
        <w:t xml:space="preserve"> put him in a cave away from the light and rolled </w:t>
      </w:r>
      <w:proofErr w:type="spellStart"/>
      <w:r>
        <w:t>a round</w:t>
      </w:r>
      <w:proofErr w:type="spellEnd"/>
      <w:r>
        <w:t xml:space="preserve"> stone to the mouth of the cave so no light could come in. And gave you rock and roll. Meaning that what's going to hold them in there is spiritualism. And if they ever want to come out, rock and roll will block the door. I'm giving it to you </w:t>
      </w:r>
      <w:proofErr w:type="gramStart"/>
      <w:r>
        <w:t>plain</w:t>
      </w:r>
      <w:proofErr w:type="gramEnd"/>
      <w:r>
        <w:t xml:space="preserve"> </w:t>
      </w:r>
      <w:proofErr w:type="gramStart"/>
      <w:r>
        <w:t>as</w:t>
      </w:r>
      <w:proofErr w:type="gramEnd"/>
      <w:r>
        <w:t xml:space="preserve"> day. And then isn't that what they did? They held the black ex- slave in spiritualism. But as the world began to progress and we became learned, we started reading and writing and wanting to know what's happening, then they gave us rock and roll. See, a round stone means a logic that can't stand up unless you hold it or prop it. It will roll. So yeah, rock means logic. But if you make the logic into a spherical </w:t>
      </w:r>
      <w:r>
        <w:lastRenderedPageBreak/>
        <w:t xml:space="preserve">shape, then you've made it a spiritual logic. And spiritual logic won't build up society. It does nothing but give you free movement. You just roll, roll, roll. </w:t>
      </w:r>
      <w:proofErr w:type="gramStart"/>
      <w:r>
        <w:t>So</w:t>
      </w:r>
      <w:proofErr w:type="gramEnd"/>
      <w:r>
        <w:t xml:space="preserve"> then they gave us music. They through with the spirit of the church now, so we </w:t>
      </w:r>
      <w:proofErr w:type="gramStart"/>
      <w:r>
        <w:t>have to</w:t>
      </w:r>
      <w:proofErr w:type="gramEnd"/>
      <w:r>
        <w:t xml:space="preserve"> capture them with the spirit of music. But they're showing that we are still the </w:t>
      </w:r>
      <w:proofErr w:type="gramStart"/>
      <w:r>
        <w:t>master</w:t>
      </w:r>
      <w:proofErr w:type="gramEnd"/>
      <w:r>
        <w:t xml:space="preserve">. We who designed the cave, we who put the round stone before the cave. Now, they don't want our church no more. We give them rock and roll. And </w:t>
      </w:r>
      <w:proofErr w:type="gramStart"/>
      <w:r>
        <w:t>look</w:t>
      </w:r>
      <w:proofErr w:type="gramEnd"/>
      <w:r>
        <w:t xml:space="preserve"> how they encourage rock and roll. How it became so popular.</w:t>
      </w:r>
    </w:p>
    <w:p w14:paraId="0DFB22B3" w14:textId="1FA2257C" w:rsidR="00FB13D7" w:rsidRDefault="00FB13D7" w:rsidP="00FB13D7">
      <w:proofErr w:type="gramStart"/>
      <w:r>
        <w:t>First</w:t>
      </w:r>
      <w:proofErr w:type="gramEnd"/>
      <w:r>
        <w:t xml:space="preserve"> they just wanted it for us. Then after a while they said, "Oh, it'll work good on the white masses too." Yeah. Yeah, sure. </w:t>
      </w:r>
      <w:proofErr w:type="gramStart"/>
      <w:r>
        <w:t>It</w:t>
      </w:r>
      <w:proofErr w:type="gramEnd"/>
      <w:r>
        <w:t xml:space="preserve"> </w:t>
      </w:r>
      <w:proofErr w:type="gramStart"/>
      <w:r>
        <w:t>work's good</w:t>
      </w:r>
      <w:proofErr w:type="gramEnd"/>
      <w:r>
        <w:t xml:space="preserve"> on the white masters too. They </w:t>
      </w:r>
      <w:proofErr w:type="gramStart"/>
      <w:r>
        <w:t>all</w:t>
      </w:r>
      <w:proofErr w:type="gramEnd"/>
      <w:r>
        <w:t xml:space="preserve"> </w:t>
      </w:r>
      <w:r w:rsidR="00036BDA">
        <w:t>dumbbells</w:t>
      </w:r>
      <w:r>
        <w:t>. Give '</w:t>
      </w:r>
      <w:proofErr w:type="spellStart"/>
      <w:r>
        <w:t>em</w:t>
      </w:r>
      <w:proofErr w:type="spellEnd"/>
      <w:r>
        <w:t xml:space="preserve"> all, let them all rock and roll. Yeah. See, you read signs in the scripture, but you don't know how to connect them with the present life. History and the present conditions. And this is the insight that makes you leader in the world. With this, you become their equal. And anyone who wants to see a test, I'll tell you, I'll show it to you. Take what I say back to the wisest person you know in religion or in government. And if they don't show visible signs that they have seen a wonder, come back and tell me.</w:t>
      </w:r>
    </w:p>
    <w:p w14:paraId="766EDFE7" w14:textId="3883D306" w:rsidR="00FB13D7" w:rsidRDefault="00FB13D7" w:rsidP="00FB13D7">
      <w:r>
        <w:t xml:space="preserve">I </w:t>
      </w:r>
      <w:proofErr w:type="gramStart"/>
      <w:r>
        <w:t>just give</w:t>
      </w:r>
      <w:proofErr w:type="gramEnd"/>
      <w:r>
        <w:t xml:space="preserve"> you the proof. That's the truth. You want to test what I got? That's the test. Take exactly what I say. Don't put it in your words. Take what I say exactly as I give it to you, exactly as I give it to you. And go back and tell the wisest people you know. And if you don't see a visible sign in their faces, that what you brought them was powerful. Come back to me. And I want to go back with you. I know something you did wrong. Believe me, what I'm giving you, most of them don't have it. What I'm giving you, few of the wise in the world have. Few of the </w:t>
      </w:r>
      <w:proofErr w:type="gramStart"/>
      <w:r>
        <w:t>wise</w:t>
      </w:r>
      <w:proofErr w:type="gramEnd"/>
      <w:r>
        <w:t xml:space="preserve"> in the whole earth have. That's right. Most of them don't have it. And believe me, those people who you all worship, they would be, oh, they'd be so </w:t>
      </w:r>
      <w:r w:rsidR="00036BDA">
        <w:t>thankful</w:t>
      </w:r>
      <w:r>
        <w:t xml:space="preserve"> to sit here and listen to what I've been telling you. I'm telling you. Anytime you want to prove it, let me know. I'll go with you to your bosses. And I'll tell them, say, I just want to play the tape I made today and we </w:t>
      </w:r>
      <w:proofErr w:type="gramStart"/>
      <w:r>
        <w:t>going</w:t>
      </w:r>
      <w:proofErr w:type="gramEnd"/>
      <w:r>
        <w:t xml:space="preserve"> to sit and listen to it. And we sit and listen to it and look at his face as you listen. You'd be surprised. Well, I'm going to tell you because the spirit </w:t>
      </w:r>
      <w:proofErr w:type="gramStart"/>
      <w:r>
        <w:t>tell</w:t>
      </w:r>
      <w:proofErr w:type="gramEnd"/>
      <w:r>
        <w:t xml:space="preserve"> me to tell you. Most of my followers are out there. They're not here. That's right. They're out there. And they're watching me and you. I mean, wise ones, very wise ones. Devil was out there too.</w:t>
      </w:r>
    </w:p>
    <w:p w14:paraId="16908793" w14:textId="77777777" w:rsidR="00FB13D7" w:rsidRDefault="00FB13D7" w:rsidP="00FB13D7">
      <w:r>
        <w:t xml:space="preserve">All right. So now they call it the mystery of the cross, right? That's what we're talking about, the mystery of the cross. All right, now the cave, they take him off and put him in the cave. I told you that's spiritualism in the church. They came from ascetism to spiritualism. From spiritualism, then what happened? Rock and roll. That's how the church was destroyed, right? Rock and roll </w:t>
      </w:r>
      <w:proofErr w:type="gramStart"/>
      <w:r>
        <w:t>has</w:t>
      </w:r>
      <w:proofErr w:type="gramEnd"/>
      <w:r>
        <w:t xml:space="preserve"> destroyed Christian society. Yes. </w:t>
      </w:r>
      <w:proofErr w:type="gramStart"/>
      <w:r>
        <w:t>As long as</w:t>
      </w:r>
      <w:proofErr w:type="gramEnd"/>
      <w:r>
        <w:t xml:space="preserve"> the church spirit was dominating and the church spirit was controlling, you didn't have all the wild insanity that you have now in Christian society. That's right. You had the wild fellows, but they were in the minority. But now the whole society gone crazy. People </w:t>
      </w:r>
      <w:proofErr w:type="gramStart"/>
      <w:r>
        <w:t>supposed</w:t>
      </w:r>
      <w:proofErr w:type="gramEnd"/>
      <w:r>
        <w:t xml:space="preserve"> to be scholars, intellectuals, great educators. They get on television and show the same stupidity that the ignorant shows. No more genuine faith in G-d, no more genuine loyalty to the excellence of man.</w:t>
      </w:r>
    </w:p>
    <w:p w14:paraId="41ADC02F" w14:textId="1A89BCFA" w:rsidR="00FB13D7" w:rsidRDefault="00FB13D7" w:rsidP="00FB13D7">
      <w:r>
        <w:t xml:space="preserve">No. That should tell you something. Rock and roll. This guy, John Travolta, I was watching him being interviewed on TV and he said, </w:t>
      </w:r>
      <w:proofErr w:type="gramStart"/>
      <w:r>
        <w:t>they're</w:t>
      </w:r>
      <w:proofErr w:type="gramEnd"/>
      <w:r>
        <w:t xml:space="preserve"> talking about disco</w:t>
      </w:r>
      <w:proofErr w:type="gramStart"/>
      <w:r>
        <w:t>.</w:t>
      </w:r>
      <w:proofErr w:type="gramEnd"/>
      <w:r>
        <w:t xml:space="preserve"> He said, he's talking about this fellow who originated the dance and everything. And he said, "We </w:t>
      </w:r>
      <w:proofErr w:type="gramStart"/>
      <w:r>
        <w:t>going</w:t>
      </w:r>
      <w:proofErr w:type="gramEnd"/>
      <w:r>
        <w:t xml:space="preserve"> to knock their lights out with this. " That's what he said on TV. We are going to knock their lights out with this. See, every time there's an upsurge of intellectual curiosity among the masses, they </w:t>
      </w:r>
      <w:r>
        <w:lastRenderedPageBreak/>
        <w:t xml:space="preserve">get right on the job. What can we do to stop this? We </w:t>
      </w:r>
      <w:proofErr w:type="gramStart"/>
      <w:r>
        <w:t>got</w:t>
      </w:r>
      <w:proofErr w:type="gramEnd"/>
      <w:r>
        <w:t xml:space="preserve"> to suppress this. We got to knock this down. </w:t>
      </w:r>
      <w:proofErr w:type="gramStart"/>
      <w:r>
        <w:t>So</w:t>
      </w:r>
      <w:proofErr w:type="gramEnd"/>
      <w:r>
        <w:t xml:space="preserve"> during the late 30s, after the depression, during the late 30s, 38, 39, 40s, the black start becoming intellectually curiosity. Intellectually curious. Am I right? Some of them got so curious, they started </w:t>
      </w:r>
      <w:proofErr w:type="gramStart"/>
      <w:r>
        <w:t>investigating even</w:t>
      </w:r>
      <w:proofErr w:type="gramEnd"/>
      <w:r>
        <w:t xml:space="preserve"> Communism. </w:t>
      </w:r>
      <w:proofErr w:type="gramStart"/>
      <w:r>
        <w:t>So</w:t>
      </w:r>
      <w:proofErr w:type="gramEnd"/>
      <w:r>
        <w:t xml:space="preserve"> the oppressors </w:t>
      </w:r>
      <w:proofErr w:type="gramStart"/>
      <w:r>
        <w:t>wasn't</w:t>
      </w:r>
      <w:proofErr w:type="gramEnd"/>
      <w:r>
        <w:t xml:space="preserve"> going to stand for that. They </w:t>
      </w:r>
      <w:proofErr w:type="gramStart"/>
      <w:r>
        <w:t>wasn't</w:t>
      </w:r>
      <w:proofErr w:type="gramEnd"/>
      <w:r>
        <w:t xml:space="preserve"> ready to turn America into </w:t>
      </w:r>
      <w:proofErr w:type="gramStart"/>
      <w:r>
        <w:t>no</w:t>
      </w:r>
      <w:proofErr w:type="gramEnd"/>
      <w:r>
        <w:t xml:space="preserve"> </w:t>
      </w:r>
      <w:r w:rsidR="00036BDA">
        <w:t>Socialist</w:t>
      </w:r>
      <w:r>
        <w:t xml:space="preserve"> camp. </w:t>
      </w:r>
      <w:proofErr w:type="gramStart"/>
      <w:r>
        <w:t>So</w:t>
      </w:r>
      <w:proofErr w:type="gramEnd"/>
      <w:r>
        <w:t xml:space="preserve"> what did they do? They gave you music and fads to knock your senses out.</w:t>
      </w:r>
    </w:p>
    <w:p w14:paraId="41B2A43D" w14:textId="77777777" w:rsidR="00FB13D7" w:rsidRDefault="00FB13D7" w:rsidP="00FB13D7">
      <w:r>
        <w:t xml:space="preserve">That's what they did. And if you look at </w:t>
      </w:r>
      <w:proofErr w:type="gramStart"/>
      <w:r>
        <w:t>the Civil</w:t>
      </w:r>
      <w:proofErr w:type="gramEnd"/>
      <w:r>
        <w:t xml:space="preserve"> Rights, </w:t>
      </w:r>
      <w:proofErr w:type="gramStart"/>
      <w:r>
        <w:t>the Civil</w:t>
      </w:r>
      <w:proofErr w:type="gramEnd"/>
      <w:r>
        <w:t xml:space="preserve"> Rights, what do they call it? The Civil Rights rebellion movement. The rebellion. The turbulent 60s, they called it. If you look at those years, they call the turbulent 60s when blacks </w:t>
      </w:r>
      <w:proofErr w:type="gramStart"/>
      <w:r>
        <w:t>was</w:t>
      </w:r>
      <w:proofErr w:type="gramEnd"/>
      <w:r>
        <w:t xml:space="preserve"> out there willing to die and many died to get more respect in America. If you look at those years, they represented a great threat to the slavery hold on the black people. They represented the great threat. And the Honorable Elijah Muhammad was feeding it from one side, the black educators from the Civil Rights movement were feeding them from the other side, right? Giving them a shot of courage, a shot of muscles, a shot of manhood, </w:t>
      </w:r>
      <w:proofErr w:type="gramStart"/>
      <w:r>
        <w:t>other</w:t>
      </w:r>
      <w:proofErr w:type="gramEnd"/>
      <w:r>
        <w:t xml:space="preserve"> on the other side, giving them a shot of legal knowhow.</w:t>
      </w:r>
    </w:p>
    <w:p w14:paraId="7D5397D7" w14:textId="77777777" w:rsidR="00FB13D7" w:rsidRDefault="00FB13D7" w:rsidP="00FB13D7">
      <w:r>
        <w:t xml:space="preserve">Shot of democracy, right? Yeah. </w:t>
      </w:r>
      <w:proofErr w:type="gramStart"/>
      <w:r>
        <w:t>So</w:t>
      </w:r>
      <w:proofErr w:type="gramEnd"/>
      <w:r>
        <w:t xml:space="preserve"> the black man was getting loaded up. He's getting fed up. He's getting fed very well, man. With </w:t>
      </w:r>
      <w:proofErr w:type="gramStart"/>
      <w:r>
        <w:t>all of</w:t>
      </w:r>
      <w:proofErr w:type="gramEnd"/>
      <w:r>
        <w:t xml:space="preserve"> this courage and all these nutrients. Talking about wanting his own land and everything. And doing trade with Peru and Japan. That scared the man to death. "Hey, hey, hey, hey. Hey, come here, John. Come here, Mary, Mary, come here. Bloody Mary. Come here. Hell, you're not on your job, bloody Mary. Okay, now I'm going to close your church down. We won't depend on you no more, bloody Mary. Hey, where my musicians. Bring in the priest, bring in the priest of music. Hey, not you, priest, not you, priest of church. Priest of church, go, go, not you. We through with you. Go see Bloody Mary. You and Bloody Mary talk and repent for what you've done.</w:t>
      </w:r>
    </w:p>
    <w:p w14:paraId="0AF51197" w14:textId="77777777" w:rsidR="00FB13D7" w:rsidRDefault="00FB13D7" w:rsidP="00FB13D7">
      <w:r>
        <w:t xml:space="preserve">You've betrayed me. You got anything that can get their spirit? Well, we'll think about it. They </w:t>
      </w:r>
      <w:proofErr w:type="gramStart"/>
      <w:r>
        <w:t>supposed</w:t>
      </w:r>
      <w:proofErr w:type="gramEnd"/>
      <w:r>
        <w:t xml:space="preserve"> to be thirsty. The musicians come back and say, </w:t>
      </w:r>
      <w:proofErr w:type="gramStart"/>
      <w:r>
        <w:t>Hey</w:t>
      </w:r>
      <w:proofErr w:type="gramEnd"/>
      <w:r>
        <w:t xml:space="preserve">, we got anything? We got anything to satisfy my </w:t>
      </w:r>
      <w:proofErr w:type="gramStart"/>
      <w:r>
        <w:t>thirst?</w:t>
      </w:r>
      <w:proofErr w:type="gramEnd"/>
      <w:r>
        <w:t xml:space="preserve"> Yes, we got it. What? Jazz. We </w:t>
      </w:r>
      <w:proofErr w:type="gramStart"/>
      <w:r>
        <w:t>going</w:t>
      </w:r>
      <w:proofErr w:type="gramEnd"/>
      <w:r>
        <w:t xml:space="preserve"> to speed the notes up, cut the notes, flip the notes, speed them up. </w:t>
      </w:r>
      <w:proofErr w:type="spellStart"/>
      <w:r>
        <w:t>Ain't</w:t>
      </w:r>
      <w:proofErr w:type="spellEnd"/>
      <w:r>
        <w:t xml:space="preserve"> </w:t>
      </w:r>
      <w:proofErr w:type="gramStart"/>
      <w:r>
        <w:t>no</w:t>
      </w:r>
      <w:proofErr w:type="gramEnd"/>
      <w:r>
        <w:t xml:space="preserve"> way they can think when this music is in their ear. Let's </w:t>
      </w:r>
      <w:proofErr w:type="gramStart"/>
      <w:r>
        <w:t>hear for</w:t>
      </w:r>
      <w:proofErr w:type="gramEnd"/>
      <w:r>
        <w:t xml:space="preserve"> each other. Wonderful. Wonderful. Wonderful. Hey, Jack, hey, Jack, listen to this music Jack. You think that's good? That's good for the black church. Amen. Good for the black. We got it. We got it. We got </w:t>
      </w:r>
      <w:proofErr w:type="gramStart"/>
      <w:r>
        <w:t>the jazz</w:t>
      </w:r>
      <w:proofErr w:type="gramEnd"/>
      <w:r>
        <w:t xml:space="preserve">. What do you call it? What do you call it. What is Musica? You know sickle, cut down the harvest. Musica? Oh, we played that one. Black jazz. </w:t>
      </w:r>
      <w:proofErr w:type="spellStart"/>
      <w:r>
        <w:t>Ain't</w:t>
      </w:r>
      <w:proofErr w:type="spellEnd"/>
      <w:r>
        <w:t xml:space="preserve"> no black jazz. White man manipulated you into that. Okay. After that period, </w:t>
      </w:r>
      <w:proofErr w:type="gramStart"/>
      <w:r>
        <w:t>then</w:t>
      </w:r>
      <w:proofErr w:type="gramEnd"/>
      <w:r>
        <w:t xml:space="preserve"> comes closer to the present time of the Civil Rights movement. It wasn't jazz then. See, Jazz preceded the other time I was talking about before the 60s. But now here </w:t>
      </w:r>
      <w:proofErr w:type="gramStart"/>
      <w:r>
        <w:t>come</w:t>
      </w:r>
      <w:proofErr w:type="gramEnd"/>
      <w:r>
        <w:t xml:space="preserve"> the '60s now. </w:t>
      </w:r>
      <w:proofErr w:type="gramStart"/>
      <w:r>
        <w:t>What</w:t>
      </w:r>
      <w:proofErr w:type="gramEnd"/>
      <w:r>
        <w:t xml:space="preserve"> </w:t>
      </w:r>
      <w:proofErr w:type="gramStart"/>
      <w:r>
        <w:t>we</w:t>
      </w:r>
      <w:proofErr w:type="gramEnd"/>
      <w:r>
        <w:t xml:space="preserve"> going to do now?</w:t>
      </w:r>
    </w:p>
    <w:p w14:paraId="76B07258" w14:textId="04FBBD1C" w:rsidR="00FB13D7" w:rsidRDefault="00FB13D7" w:rsidP="00FB13D7">
      <w:r>
        <w:t xml:space="preserve">Well, we had jazz. We had rock and roll. We had jazz. Yeah, we had jazz. Had rock and roll. Well, you </w:t>
      </w:r>
      <w:proofErr w:type="gramStart"/>
      <w:r>
        <w:t>have to</w:t>
      </w:r>
      <w:proofErr w:type="gramEnd"/>
      <w:r>
        <w:t xml:space="preserve"> got to get something better than this. What about acid rock? Let's give them some acid rock. Say, what is this acid rock? They're too much into the world. Acid rock to take them out of the world. So how are you going to take them out of the world with acid rock? He's going to give them stars that are set up with the world, that hate the world. And they're going to draft them out to Woodstock, Woodstock, to the jungle, to the jungle. We'll take them out to the jungle to Woodstock. What </w:t>
      </w:r>
      <w:proofErr w:type="gramStart"/>
      <w:r>
        <w:t>they</w:t>
      </w:r>
      <w:proofErr w:type="gramEnd"/>
      <w:r>
        <w:t xml:space="preserve"> call it? Woodstock. All went out there </w:t>
      </w:r>
      <w:r>
        <w:lastRenderedPageBreak/>
        <w:t xml:space="preserve">after eating cats and stuff, leaving the world, wearing sneakers and going barefoot, eating snacks and eating cats and stuff. They give them acid rock. A lot of noise. Make it real loud. Make it long. Sound like a horse, wind, a wolf in labor. Now, if that doesn't sound like something being broken up. Sound like something being torn up. Yeah. The furniture's falling. The structure fell. The skyscrapers </w:t>
      </w:r>
      <w:proofErr w:type="gramStart"/>
      <w:r>
        <w:t>falling</w:t>
      </w:r>
      <w:proofErr w:type="gramEnd"/>
      <w:r>
        <w:t xml:space="preserve">. The utensils and the </w:t>
      </w:r>
      <w:r w:rsidR="00036BDA">
        <w:t>dishwasher,</w:t>
      </w:r>
      <w:r>
        <w:t xml:space="preserve"> dishes and everything falling out of the windows and hitting the ground.</w:t>
      </w:r>
    </w:p>
    <w:p w14:paraId="6A1F856A" w14:textId="77777777" w:rsidR="00FB13D7" w:rsidRDefault="00FB13D7" w:rsidP="00FB13D7">
      <w:r>
        <w:t xml:space="preserve">Yeah. The pipes are bursting. Everything you see. The destruction of the world. They're destroying the world that they made so they can do it again. They're going to have to destroy this. Let's destroy their mind. Destroy everything we built. Old principles, high values, everything. Let's tumble this world we've made. Capture their souls and that's the spirit in the music. And that's what they did. The Bible said, "My people are destroyed because of music and songs." That's the Bible. All right? Okay. So dear beloved people, you see all the things they </w:t>
      </w:r>
      <w:proofErr w:type="gramStart"/>
      <w:r>
        <w:t>use</w:t>
      </w:r>
      <w:proofErr w:type="gramEnd"/>
      <w:r>
        <w:t xml:space="preserve"> in the war, on your ability? </w:t>
      </w:r>
      <w:proofErr w:type="gramStart"/>
      <w:r>
        <w:t>All of</w:t>
      </w:r>
      <w:proofErr w:type="gramEnd"/>
      <w:r>
        <w:t xml:space="preserve"> these things are used in the war on your ability. And you can't see it, you think it's just the time. Oh, this is what's happening, man. This is the end thing.</w:t>
      </w:r>
    </w:p>
    <w:p w14:paraId="564E1FA1" w14:textId="36CE912F" w:rsidR="00FB13D7" w:rsidRDefault="00FB13D7" w:rsidP="00FB13D7">
      <w:r>
        <w:t xml:space="preserve">And they're destroying you. They're setting back your progress. They're making it impossible for you to reach your goal, your intellectual goal, your political goals, and you can't see it. Now, if you stay with this, don't you see it's impossible for us not to establish ourselves. If you stay with this, you won't be destroyed. As we progress, certainly when we have </w:t>
      </w:r>
      <w:proofErr w:type="gramStart"/>
      <w:r>
        <w:t>the intellectual</w:t>
      </w:r>
      <w:proofErr w:type="gramEnd"/>
      <w:r>
        <w:t xml:space="preserve"> progress, they see progress. They're going to do the same thing. They come </w:t>
      </w:r>
      <w:proofErr w:type="gramStart"/>
      <w:r>
        <w:t>out</w:t>
      </w:r>
      <w:proofErr w:type="gramEnd"/>
      <w:r>
        <w:t xml:space="preserve"> with this stuff. What </w:t>
      </w:r>
      <w:proofErr w:type="gramStart"/>
      <w:r>
        <w:t>affects</w:t>
      </w:r>
      <w:proofErr w:type="gramEnd"/>
      <w:r>
        <w:t xml:space="preserve"> it's going to have on us. It can't affect us. Not if we believe and we follow. It won't affect us. We </w:t>
      </w:r>
      <w:proofErr w:type="spellStart"/>
      <w:r>
        <w:t>ain't</w:t>
      </w:r>
      <w:proofErr w:type="spellEnd"/>
      <w:r>
        <w:t xml:space="preserve"> going to give ourselves because we don't give our life to </w:t>
      </w:r>
      <w:proofErr w:type="gramStart"/>
      <w:r>
        <w:t xml:space="preserve">those kind of </w:t>
      </w:r>
      <w:r w:rsidR="00036BDA">
        <w:t>influences</w:t>
      </w:r>
      <w:proofErr w:type="gramEnd"/>
      <w:r>
        <w:t xml:space="preserve">. We </w:t>
      </w:r>
      <w:proofErr w:type="spellStart"/>
      <w:r>
        <w:t>ain't</w:t>
      </w:r>
      <w:proofErr w:type="spellEnd"/>
      <w:r>
        <w:t xml:space="preserve"> going to come under that.</w:t>
      </w:r>
    </w:p>
    <w:p w14:paraId="0E204174" w14:textId="72924E00" w:rsidR="00FB13D7" w:rsidRDefault="00FB13D7" w:rsidP="00FB13D7">
      <w:proofErr w:type="gramStart"/>
      <w:r>
        <w:t>So</w:t>
      </w:r>
      <w:proofErr w:type="gramEnd"/>
      <w:r>
        <w:t xml:space="preserve"> Allah saves us. And you should be stronger now than ever. Oh yeah. You should be stronger now than ever. Okay. So down at the cave, now the rock and roll. See, the rock was only spiritual logic that blocks liberation of </w:t>
      </w:r>
      <w:proofErr w:type="gramStart"/>
      <w:r>
        <w:t>the intellect</w:t>
      </w:r>
      <w:proofErr w:type="gramEnd"/>
      <w:r>
        <w:t xml:space="preserve">. </w:t>
      </w:r>
      <w:proofErr w:type="gramStart"/>
      <w:r>
        <w:t>You</w:t>
      </w:r>
      <w:proofErr w:type="gramEnd"/>
      <w:r>
        <w:t xml:space="preserve"> see? But you see how devilish their minds are? They turned it into rock and roll. You leave the church there, okay, </w:t>
      </w:r>
      <w:proofErr w:type="gramStart"/>
      <w:r>
        <w:t>can't</w:t>
      </w:r>
      <w:proofErr w:type="gramEnd"/>
      <w:r>
        <w:t xml:space="preserve"> hold them in spiritual logic? Let's make it rock and roll. Yeah. And then they say, oh, they want to be holy? They love humanity. Let's exploit this sensitivity in them and give them leaders that don't have the sense to really pursue this kind of aspiration. Let's give them leaders that will turn that thing into a wild man's party. And they get up there and they really think that they're in the spirit. You remember the song? What </w:t>
      </w:r>
      <w:proofErr w:type="gramStart"/>
      <w:r>
        <w:t>that song</w:t>
      </w:r>
      <w:proofErr w:type="gramEnd"/>
      <w:r>
        <w:t xml:space="preserve"> you sing? All the world need is what? Love. Yeah, they </w:t>
      </w:r>
      <w:r w:rsidR="00036BDA">
        <w:t>sang</w:t>
      </w:r>
      <w:r>
        <w:t xml:space="preserve"> that. See? </w:t>
      </w:r>
      <w:proofErr w:type="gramStart"/>
      <w:r>
        <w:t>So</w:t>
      </w:r>
      <w:proofErr w:type="gramEnd"/>
      <w:r>
        <w:t xml:space="preserve"> what's that to do? That's to take your mind </w:t>
      </w:r>
      <w:proofErr w:type="gramStart"/>
      <w:r>
        <w:t>off of</w:t>
      </w:r>
      <w:proofErr w:type="gramEnd"/>
      <w:r>
        <w:t xml:space="preserve"> the social issues. And just put your mind on love.</w:t>
      </w:r>
    </w:p>
    <w:p w14:paraId="067BAA14" w14:textId="77777777" w:rsidR="00FB13D7" w:rsidRDefault="00FB13D7" w:rsidP="00FB13D7">
      <w:r>
        <w:t xml:space="preserve">I repeat again what Allah says in the Holy Book. </w:t>
      </w:r>
      <w:proofErr w:type="gramStart"/>
      <w:r>
        <w:t>Oh</w:t>
      </w:r>
      <w:proofErr w:type="gramEnd"/>
      <w:r>
        <w:t xml:space="preserve"> you who believe your own selves obligate you. This message cannot be taught to black people or to the black African Americans enough. This is what we need to teach more and more to the people of our color who are manipulated in somewhat, in a certain degree, that is, they're manipulated by again, influences, influences, currents of air that just sweep us up into new excitement and make us think that they're supposed to take care of me. They got to take care of me. </w:t>
      </w:r>
      <w:proofErr w:type="gramStart"/>
      <w:r>
        <w:t>So</w:t>
      </w:r>
      <w:proofErr w:type="gramEnd"/>
      <w:r>
        <w:t xml:space="preserve"> I'm going down there and </w:t>
      </w:r>
      <w:proofErr w:type="gramStart"/>
      <w:r>
        <w:t>see</w:t>
      </w:r>
      <w:proofErr w:type="gramEnd"/>
      <w:r>
        <w:t xml:space="preserve"> what they did with my money. And you didn't work at all this week. You didn't hit a lick. You haven't hit a lick and </w:t>
      </w:r>
      <w:proofErr w:type="gramStart"/>
      <w:r>
        <w:t>you</w:t>
      </w:r>
      <w:proofErr w:type="gramEnd"/>
      <w:r>
        <w:t xml:space="preserve"> healthy </w:t>
      </w:r>
      <w:proofErr w:type="gramStart"/>
      <w:r>
        <w:t>bodied</w:t>
      </w:r>
      <w:proofErr w:type="gramEnd"/>
      <w:r>
        <w:t xml:space="preserve"> too. </w:t>
      </w:r>
      <w:proofErr w:type="gramStart"/>
      <w:r>
        <w:t>You</w:t>
      </w:r>
      <w:proofErr w:type="gramEnd"/>
      <w:r>
        <w:t xml:space="preserve"> </w:t>
      </w:r>
      <w:proofErr w:type="gramStart"/>
      <w:r>
        <w:t>healthy</w:t>
      </w:r>
      <w:proofErr w:type="gramEnd"/>
      <w:r>
        <w:t>. You can do something. You haven't tried to get one sandwich into your mouth this week.</w:t>
      </w:r>
    </w:p>
    <w:p w14:paraId="513877D0" w14:textId="77777777" w:rsidR="00FB13D7" w:rsidRDefault="00FB13D7" w:rsidP="00FB13D7">
      <w:r>
        <w:lastRenderedPageBreak/>
        <w:t xml:space="preserve">And you were running around talking about telling people, </w:t>
      </w:r>
      <w:proofErr w:type="gramStart"/>
      <w:r>
        <w:t>Oh</w:t>
      </w:r>
      <w:proofErr w:type="gramEnd"/>
      <w:r>
        <w:t xml:space="preserve">, I'm going down there to get my money, man. They got to take care of me. And you go out </w:t>
      </w:r>
      <w:proofErr w:type="gramStart"/>
      <w:r>
        <w:t>in</w:t>
      </w:r>
      <w:proofErr w:type="gramEnd"/>
      <w:r>
        <w:t xml:space="preserve"> the </w:t>
      </w:r>
      <w:proofErr w:type="gramStart"/>
      <w:r>
        <w:t>street</w:t>
      </w:r>
      <w:proofErr w:type="gramEnd"/>
      <w:r>
        <w:t xml:space="preserve"> and you see people that lost an arm. Some people lost both their legs and they're out there selling things that they craft, that they did, handicraft work. Something they did with their one limb or with the hands the limb had left. People out there selling something that </w:t>
      </w:r>
      <w:proofErr w:type="gramStart"/>
      <w:r>
        <w:t>they got</w:t>
      </w:r>
      <w:proofErr w:type="gramEnd"/>
      <w:r>
        <w:t xml:space="preserve"> donated to them from a factory, some pencils or something. They're out there selling something. Some of them went and got something cheap and they're out there selling something trying to make a living. And they're really handicapped people, limb missing, vital limb missing. Some can't see, they're blind. And you healthy bodied men, young men, that ought to be in the army somewhere fighting the disbelievers, fighting oppressors of humanity.</w:t>
      </w:r>
    </w:p>
    <w:p w14:paraId="7E594964" w14:textId="77777777" w:rsidR="00FB13D7" w:rsidRDefault="00FB13D7" w:rsidP="00FB13D7">
      <w:r>
        <w:t xml:space="preserve">You ought to be in army somewhere with a sergeant boot up your butt, excuse my expression. And you </w:t>
      </w:r>
      <w:proofErr w:type="gramStart"/>
      <w:r>
        <w:t>walking</w:t>
      </w:r>
      <w:proofErr w:type="gramEnd"/>
      <w:r>
        <w:t xml:space="preserve"> around here with your healthy self just as lazy as you can be. Talking about, they </w:t>
      </w:r>
      <w:proofErr w:type="gramStart"/>
      <w:r>
        <w:t>have to</w:t>
      </w:r>
      <w:proofErr w:type="gramEnd"/>
      <w:r>
        <w:t xml:space="preserve"> give me something. They </w:t>
      </w:r>
      <w:proofErr w:type="gramStart"/>
      <w:r>
        <w:t>have to</w:t>
      </w:r>
      <w:proofErr w:type="gramEnd"/>
      <w:r>
        <w:t xml:space="preserve"> take care of me. Where's my money? And haven't hit a lick in the whole week. That's a shame. There's no place for that kind of mind in this religion.</w:t>
      </w:r>
    </w:p>
    <w:p w14:paraId="42617192" w14:textId="77777777" w:rsidR="00FB13D7" w:rsidRDefault="00FB13D7" w:rsidP="00FB13D7">
      <w:r>
        <w:t xml:space="preserve">Your own selves obligate you. The Prophet said that in the judgment, you're going to be </w:t>
      </w:r>
      <w:proofErr w:type="gramStart"/>
      <w:r>
        <w:t>questioned</w:t>
      </w:r>
      <w:proofErr w:type="gramEnd"/>
      <w:r>
        <w:t xml:space="preserve"> and the members of your own body will have a right against you in </w:t>
      </w:r>
      <w:proofErr w:type="gramStart"/>
      <w:r>
        <w:t>the court</w:t>
      </w:r>
      <w:proofErr w:type="gramEnd"/>
      <w:r>
        <w:t xml:space="preserve">. The members of your own individual body, your hand has a right against you in the court of G-d if you have misused that hand or have neglected to use that hand as G-d intended for that hand to be used. G-d gave you two hands to </w:t>
      </w:r>
      <w:proofErr w:type="gramStart"/>
      <w:r>
        <w:t>work</w:t>
      </w:r>
      <w:proofErr w:type="gramEnd"/>
      <w:r>
        <w:t xml:space="preserve"> and you haven't worked with them. He gave you two feet, two legs to carry your body, and you did not go to the places you were supposed to go. You did not use the members of your body for the work that G-d assigned. All right. You </w:t>
      </w:r>
      <w:proofErr w:type="gramStart"/>
      <w:r>
        <w:t>have to</w:t>
      </w:r>
      <w:proofErr w:type="gramEnd"/>
      <w:r>
        <w:t xml:space="preserve"> </w:t>
      </w:r>
      <w:proofErr w:type="gramStart"/>
      <w:r>
        <w:t>answer for</w:t>
      </w:r>
      <w:proofErr w:type="gramEnd"/>
      <w:r>
        <w:t xml:space="preserve"> that. You have a brain, you have speech. Have you used it as G-d intended for you to use it? You </w:t>
      </w:r>
      <w:proofErr w:type="gramStart"/>
      <w:r>
        <w:t>have to</w:t>
      </w:r>
      <w:proofErr w:type="gramEnd"/>
      <w:r>
        <w:t xml:space="preserve"> </w:t>
      </w:r>
      <w:proofErr w:type="gramStart"/>
      <w:r>
        <w:t>answer for</w:t>
      </w:r>
      <w:proofErr w:type="gramEnd"/>
      <w:r>
        <w:t xml:space="preserve"> that.</w:t>
      </w:r>
    </w:p>
    <w:p w14:paraId="2F4ECBC7" w14:textId="77777777" w:rsidR="00FB13D7" w:rsidRDefault="00FB13D7" w:rsidP="00FB13D7">
      <w:r>
        <w:t xml:space="preserve">Have you abused it? Did you use his hand to steal? Did you use his hand to shoot narcotics into the vein of helpless people, misled people? Did you use these legs to go into the prostitute den? If you use this brain to manipulate the mind of ignorant women and put them on the street to sell their bodies? Your own self obligates you. And in the judgment, Allah and His Prophet </w:t>
      </w:r>
      <w:proofErr w:type="gramStart"/>
      <w:r>
        <w:t>says</w:t>
      </w:r>
      <w:proofErr w:type="gramEnd"/>
      <w:r>
        <w:t xml:space="preserve"> to us, in the judgment, every member of your body will have a right against you if you have neglected or misused it. How clearer? How </w:t>
      </w:r>
      <w:proofErr w:type="gramStart"/>
      <w:r>
        <w:t>clearer</w:t>
      </w:r>
      <w:proofErr w:type="gramEnd"/>
      <w:r>
        <w:t xml:space="preserve"> can the message get? Can anyone give you a clearer message than that? What Allah has given us in the Qur'an, what Prophet Muhammad has taught us is crystal clear.</w:t>
      </w:r>
    </w:p>
    <w:p w14:paraId="7CEC4DAF" w14:textId="77777777" w:rsidR="00FB13D7" w:rsidRDefault="00FB13D7" w:rsidP="00FB13D7">
      <w:r>
        <w:t xml:space="preserve">All we have to do is </w:t>
      </w:r>
      <w:proofErr w:type="gramStart"/>
      <w:r>
        <w:t>hear</w:t>
      </w:r>
      <w:proofErr w:type="gramEnd"/>
      <w:r>
        <w:t xml:space="preserve"> and obey. As Allah tells us in the Qur'an. The believers what they say? We hear and we obey. I don't want </w:t>
      </w:r>
      <w:proofErr w:type="gramStart"/>
      <w:r>
        <w:t>nobody</w:t>
      </w:r>
      <w:proofErr w:type="gramEnd"/>
      <w:r>
        <w:t xml:space="preserve"> </w:t>
      </w:r>
      <w:proofErr w:type="gramStart"/>
      <w:r>
        <w:t>dictating</w:t>
      </w:r>
      <w:proofErr w:type="gramEnd"/>
      <w:r>
        <w:t xml:space="preserve"> to me, I </w:t>
      </w:r>
      <w:proofErr w:type="spellStart"/>
      <w:r>
        <w:t>ain't</w:t>
      </w:r>
      <w:proofErr w:type="spellEnd"/>
      <w:r>
        <w:t xml:space="preserve"> going to hear and obey. If I want </w:t>
      </w:r>
      <w:proofErr w:type="gramStart"/>
      <w:r>
        <w:t>to</w:t>
      </w:r>
      <w:proofErr w:type="gramEnd"/>
      <w:r>
        <w:t xml:space="preserve"> I obey if I don't, I </w:t>
      </w:r>
      <w:proofErr w:type="spellStart"/>
      <w:r>
        <w:t>ain't</w:t>
      </w:r>
      <w:proofErr w:type="spellEnd"/>
      <w:r>
        <w:t xml:space="preserve"> </w:t>
      </w:r>
      <w:proofErr w:type="spellStart"/>
      <w:r>
        <w:t>gonna</w:t>
      </w:r>
      <w:proofErr w:type="spellEnd"/>
      <w:r>
        <w:t xml:space="preserve"> obey. </w:t>
      </w:r>
      <w:proofErr w:type="gramStart"/>
      <w:r>
        <w:t>Well</w:t>
      </w:r>
      <w:proofErr w:type="gramEnd"/>
      <w:r>
        <w:t xml:space="preserve"> you are not a believer. We don't think that we have the intelligence to make improvements on the Qur'an. Did you hear that? Okay, I'm going to say it again. We don't think we have the sense to make improvements on this Qur'an. We don't believe that that's man's doing. We believe that that's Allah's doing who made the sun, the moon star, who created weather, who created us, matter and everything. We don't believe that that's His son's doing. We believe that that's His doing. We don't believe He has a son. No son, no daughters, no family. All creatures are His dependents. Is that clear? </w:t>
      </w:r>
      <w:proofErr w:type="gramStart"/>
      <w:r>
        <w:t>So</w:t>
      </w:r>
      <w:proofErr w:type="gramEnd"/>
      <w:r>
        <w:t xml:space="preserve"> I repeat. We don't </w:t>
      </w:r>
      <w:proofErr w:type="gramStart"/>
      <w:r>
        <w:t>believe</w:t>
      </w:r>
      <w:proofErr w:type="gramEnd"/>
      <w:r>
        <w:t xml:space="preserve">. We who have sense. We who read that book and understand it and have sense. We respect it as the word of G-d, Allah's word. We know we cannot make </w:t>
      </w:r>
      <w:r>
        <w:lastRenderedPageBreak/>
        <w:t xml:space="preserve">improvements </w:t>
      </w:r>
      <w:proofErr w:type="gramStart"/>
      <w:r>
        <w:t>on</w:t>
      </w:r>
      <w:proofErr w:type="gramEnd"/>
      <w:r>
        <w:t xml:space="preserve"> what has been revealed. </w:t>
      </w:r>
      <w:proofErr w:type="gramStart"/>
      <w:r>
        <w:t>So</w:t>
      </w:r>
      <w:proofErr w:type="gramEnd"/>
      <w:r>
        <w:t xml:space="preserve"> our disposition is to hear and obey. It's to H-E-A-R and O-B-E-Y.</w:t>
      </w:r>
    </w:p>
    <w:p w14:paraId="106D1BDA" w14:textId="77777777" w:rsidR="00FB13D7" w:rsidRDefault="00FB13D7" w:rsidP="00FB13D7">
      <w:r>
        <w:t xml:space="preserve">That's our position. I believe we are continuing in the thought that was proposed or presented to us by the speaker who came before me. I was in the office back there, but I heard him over the speaker. And he said, "We need something. We need </w:t>
      </w:r>
      <w:proofErr w:type="gramStart"/>
      <w:r>
        <w:t>a knowledge</w:t>
      </w:r>
      <w:proofErr w:type="gramEnd"/>
      <w:r>
        <w:t xml:space="preserve"> that won't keep changing things for us." We need </w:t>
      </w:r>
      <w:proofErr w:type="gramStart"/>
      <w:r>
        <w:t>a</w:t>
      </w:r>
      <w:proofErr w:type="gramEnd"/>
      <w:r>
        <w:t xml:space="preserve"> knowledge with definite, lasting goals. Established. Established, definite and lasting goals for us. We need a sense of permanence, a sense of permanence. And that's </w:t>
      </w:r>
      <w:proofErr w:type="gramStart"/>
      <w:r>
        <w:t>the religion</w:t>
      </w:r>
      <w:proofErr w:type="gramEnd"/>
      <w:r>
        <w:t xml:space="preserve">. That's </w:t>
      </w:r>
      <w:proofErr w:type="gramStart"/>
      <w:r>
        <w:t>the religion</w:t>
      </w:r>
      <w:proofErr w:type="gramEnd"/>
      <w:r>
        <w:t xml:space="preserve">. We </w:t>
      </w:r>
      <w:proofErr w:type="gramStart"/>
      <w:r>
        <w:t>have to</w:t>
      </w:r>
      <w:proofErr w:type="gramEnd"/>
      <w:r>
        <w:t xml:space="preserve"> believe in what? This </w:t>
      </w:r>
      <w:proofErr w:type="gramStart"/>
      <w:r>
        <w:t>and also</w:t>
      </w:r>
      <w:proofErr w:type="gramEnd"/>
      <w:r>
        <w:t xml:space="preserve"> in </w:t>
      </w:r>
      <w:proofErr w:type="spellStart"/>
      <w:r>
        <w:t>Ahkira</w:t>
      </w:r>
      <w:proofErr w:type="spellEnd"/>
      <w:r>
        <w:t>.</w:t>
      </w:r>
    </w:p>
    <w:p w14:paraId="44D2359D" w14:textId="77777777" w:rsidR="00FB13D7" w:rsidRDefault="00FB13D7" w:rsidP="00FB13D7">
      <w:r>
        <w:t xml:space="preserve">We believe in this life </w:t>
      </w:r>
      <w:proofErr w:type="gramStart"/>
      <w:r>
        <w:t>and also</w:t>
      </w:r>
      <w:proofErr w:type="gramEnd"/>
      <w:r>
        <w:t xml:space="preserve"> in </w:t>
      </w:r>
      <w:proofErr w:type="spellStart"/>
      <w:r>
        <w:t>Ahkira</w:t>
      </w:r>
      <w:proofErr w:type="spellEnd"/>
      <w:r>
        <w:t xml:space="preserve">, which means the present and the future. We believe in the present life, but we also believe in the future life. The present and the future. Therefore, a Muslim is obligated by his principle to believe in the future life. He's obligated to work for the future life. And what does G-d say? I'm talking to you as an individual. This is not to the Imams. This is left on you. What does G-d say? G-d say of the future life of </w:t>
      </w:r>
      <w:proofErr w:type="spellStart"/>
      <w:r>
        <w:t>Ahkira</w:t>
      </w:r>
      <w:proofErr w:type="spellEnd"/>
      <w:r>
        <w:t xml:space="preserve"> that it is the great life. It is the big life. It is the abundance. It is </w:t>
      </w:r>
      <w:proofErr w:type="gramStart"/>
      <w:r>
        <w:t>the permanent</w:t>
      </w:r>
      <w:proofErr w:type="gramEnd"/>
      <w:r>
        <w:t xml:space="preserve"> life. The permanent life. It's </w:t>
      </w:r>
      <w:proofErr w:type="gramStart"/>
      <w:r>
        <w:t>the permanent</w:t>
      </w:r>
      <w:proofErr w:type="gramEnd"/>
      <w:r>
        <w:t xml:space="preserve"> life. This what you go after impulsively. It is </w:t>
      </w:r>
      <w:proofErr w:type="gramStart"/>
      <w:r>
        <w:t>the</w:t>
      </w:r>
      <w:proofErr w:type="gramEnd"/>
      <w:r>
        <w:t xml:space="preserve"> fleeting life. It's escaping you all the time. It won't be the same next year as it is today. It's changing. It's escaping you all the time. Listen now, we don't want to rush over this. We should say what G-d say and then let's take a second to think on that. Allah says of this present life, the urge to eat, to have fun, that's the pleasant life. Worrying about the material needs. That's the present life. Now, Allah says of this present life, He said, "It is </w:t>
      </w:r>
      <w:proofErr w:type="spellStart"/>
      <w:r>
        <w:t>Paleel</w:t>
      </w:r>
      <w:proofErr w:type="spellEnd"/>
      <w:r>
        <w:t xml:space="preserve">." </w:t>
      </w:r>
      <w:proofErr w:type="spellStart"/>
      <w:r>
        <w:t>Paleel</w:t>
      </w:r>
      <w:proofErr w:type="spellEnd"/>
      <w:r>
        <w:t xml:space="preserve"> means small. It's minute. It's minute. But the </w:t>
      </w:r>
      <w:proofErr w:type="spellStart"/>
      <w:r>
        <w:t>Ahkira</w:t>
      </w:r>
      <w:proofErr w:type="spellEnd"/>
      <w:r>
        <w:t>, it's the future life, it's the big life.</w:t>
      </w:r>
    </w:p>
    <w:p w14:paraId="4F5FA372" w14:textId="77777777" w:rsidR="00FB13D7" w:rsidRDefault="00FB13D7" w:rsidP="00FB13D7">
      <w:r>
        <w:t xml:space="preserve">It's </w:t>
      </w:r>
      <w:proofErr w:type="gramStart"/>
      <w:r>
        <w:t>the permanent</w:t>
      </w:r>
      <w:proofErr w:type="gramEnd"/>
      <w:r>
        <w:t xml:space="preserve"> life. It's the lasting life. It is </w:t>
      </w:r>
      <w:proofErr w:type="gramStart"/>
      <w:r>
        <w:t>the real</w:t>
      </w:r>
      <w:proofErr w:type="gramEnd"/>
      <w:r>
        <w:t xml:space="preserve"> life. G-d says, "If you only knew, it is </w:t>
      </w:r>
      <w:proofErr w:type="gramStart"/>
      <w:r>
        <w:t>the life</w:t>
      </w:r>
      <w:proofErr w:type="gramEnd"/>
      <w:r>
        <w:t xml:space="preserve"> real." This here is imaginary. This here is elusive. This here deludes us and eludes us. I hope you understand what I'm saying. But that of the future, it's real. It's permanent. It's lasting. It's great. It's big. It's rich. Now, here is the key. Don't make the mistake of not understanding that it starts right here in this world. Don't make the mistake that you </w:t>
      </w:r>
      <w:proofErr w:type="gramStart"/>
      <w:r>
        <w:t>have to</w:t>
      </w:r>
      <w:proofErr w:type="gramEnd"/>
      <w:r>
        <w:t xml:space="preserve"> die physically and go to grave before that starts. It starts right here in this world, in this life.</w:t>
      </w:r>
    </w:p>
    <w:p w14:paraId="230E3D55" w14:textId="77777777" w:rsidR="00FB13D7" w:rsidRDefault="00FB13D7" w:rsidP="00FB13D7">
      <w:r>
        <w:t xml:space="preserve">And the Muslim is obligated to work for that every day. So Muslim, don't let the present world deceive you and tie up all your energy and you don't work for the future world, for the future life. No. I think that's plain enough. All right. Your own self obligates you. I read the little book that a foreign country, Muslim country, prepared for the youngsters, the elementary schools, very early grades, like first, second, third grade. And it </w:t>
      </w:r>
      <w:proofErr w:type="gramStart"/>
      <w:r>
        <w:t>was teaching</w:t>
      </w:r>
      <w:proofErr w:type="gramEnd"/>
      <w:r>
        <w:t xml:space="preserve"> them to respect themselves, their parents, the home environment, and whatever is trusted </w:t>
      </w:r>
      <w:proofErr w:type="gramStart"/>
      <w:r>
        <w:t>to</w:t>
      </w:r>
      <w:proofErr w:type="gramEnd"/>
      <w:r>
        <w:t xml:space="preserve"> them. For the little girl, her dog, her play doll, whatever furniture she has, the room that her things occupy, their toys, their books, everything. It was teaching them to respect those things and to treat them with respect, to remember that those things have value. They have value. If Mama sees a little child in danger, mama will put herself in danger if she thinks that's what she </w:t>
      </w:r>
      <w:proofErr w:type="gramStart"/>
      <w:r>
        <w:t>has to</w:t>
      </w:r>
      <w:proofErr w:type="gramEnd"/>
      <w:r>
        <w:t xml:space="preserve"> do to take that little child out of danger. So that should tell that little child that that child has value.</w:t>
      </w:r>
    </w:p>
    <w:p w14:paraId="7453B573" w14:textId="77777777" w:rsidR="00FB13D7" w:rsidRDefault="00FB13D7" w:rsidP="00FB13D7">
      <w:r>
        <w:t xml:space="preserve">That child has great value, especially to mother. But in a civilized society, that child has great value to all civilized people. Yes. The child </w:t>
      </w:r>
      <w:proofErr w:type="gramStart"/>
      <w:r>
        <w:t>has to</w:t>
      </w:r>
      <w:proofErr w:type="gramEnd"/>
      <w:r>
        <w:t xml:space="preserve"> be taught the value of the human person, </w:t>
      </w:r>
      <w:r>
        <w:lastRenderedPageBreak/>
        <w:t xml:space="preserve">of the individual, especially the child, to the parent, the great future that's there waiting for that child. And how even society is depending upon the young to grow up mentally, physically, and spiritually, to be able to take this burden that we are carrying, because we </w:t>
      </w:r>
      <w:proofErr w:type="gramStart"/>
      <w:r>
        <w:t>getting</w:t>
      </w:r>
      <w:proofErr w:type="gramEnd"/>
      <w:r>
        <w:t xml:space="preserve"> older, our time is limited. We </w:t>
      </w:r>
      <w:proofErr w:type="spellStart"/>
      <w:r>
        <w:t>ain't</w:t>
      </w:r>
      <w:proofErr w:type="spellEnd"/>
      <w:r>
        <w:t xml:space="preserve"> going to be here to carry this long. Our time is limited. Another 10, 20 years, Imam Warith Udin Mohammed may be retired. Right? Yes. I'm 50 almost now. Time is limited. Many of </w:t>
      </w:r>
      <w:proofErr w:type="gramStart"/>
      <w:r>
        <w:t>us, we</w:t>
      </w:r>
      <w:proofErr w:type="gramEnd"/>
      <w:r>
        <w:t xml:space="preserve"> know this. We feel that urge on us that the time is limited. We can only carry this for so long. </w:t>
      </w:r>
      <w:proofErr w:type="gramStart"/>
      <w:r>
        <w:t>So</w:t>
      </w:r>
      <w:proofErr w:type="gramEnd"/>
      <w:r>
        <w:t xml:space="preserve"> we </w:t>
      </w:r>
      <w:proofErr w:type="gramStart"/>
      <w:r>
        <w:t>have to</w:t>
      </w:r>
      <w:proofErr w:type="gramEnd"/>
      <w:r>
        <w:t xml:space="preserve"> talk to the young. Let them know how valuable they are, how valuable they are to mama, how valuable they are to civilize society. That's teaching them the autonomy of the individual. That's teaching them their obligation that is upon them as persons or individuals.</w:t>
      </w:r>
    </w:p>
    <w:p w14:paraId="4A64F93C" w14:textId="77777777" w:rsidR="00FB13D7" w:rsidRDefault="00FB13D7" w:rsidP="00FB13D7">
      <w:r>
        <w:t xml:space="preserve">Praise be to Allah. Now dear beloved people, that knowledge that will give us lasting goals, permanent goals, a sense of direction, a sense of permanent direction, not just temporary direction, but permanent direction. That knowledge is in the book of religious people. And for the Muslim, that knowledge is the Qur'an. Briefly, some of the qualities or attributes of this book </w:t>
      </w:r>
      <w:proofErr w:type="gramStart"/>
      <w:r>
        <w:t>is</w:t>
      </w:r>
      <w:proofErr w:type="gramEnd"/>
      <w:r>
        <w:t xml:space="preserve"> that it is pure, pure, P-U-R-E. No inferior thing, no inferior matter, no inferior idea in it. No man's judgment is in it. No human judgment is in it. It's divine judgment. Let me repeat that because somebody </w:t>
      </w:r>
      <w:proofErr w:type="gramStart"/>
      <w:r>
        <w:t>running</w:t>
      </w:r>
      <w:proofErr w:type="gramEnd"/>
      <w:r>
        <w:t xml:space="preserve">. No human judgment is in it. Only Allah, divine judgment. All right? Every word of it, every statement in it, every judgment in it is Allah's. It's divine. Human </w:t>
      </w:r>
      <w:proofErr w:type="gramStart"/>
      <w:r>
        <w:t>being</w:t>
      </w:r>
      <w:proofErr w:type="gramEnd"/>
      <w:r>
        <w:t xml:space="preserve"> could not have achieved that. No human being can achieve it. Impossible for a human being. You hear that? Do I have to repeat it? I think I should. The teachings in this book, the Holy Book of the Muslim, is impossible for a human being. No human being can give the world that.</w:t>
      </w:r>
    </w:p>
    <w:p w14:paraId="1EBA4166" w14:textId="78F3952D" w:rsidR="00FB13D7" w:rsidRDefault="00FB13D7" w:rsidP="00FB13D7">
      <w:r>
        <w:t xml:space="preserve">You might say, "Well, didn't it come from a human being? Didn't it come from </w:t>
      </w:r>
      <w:r w:rsidR="00036BDA">
        <w:t>Prophet</w:t>
      </w:r>
      <w:r>
        <w:t xml:space="preserve"> Muhammad?" But Prophet Muhammad didn't say it was from him. He said it's from Allah, the </w:t>
      </w:r>
      <w:proofErr w:type="gramStart"/>
      <w:r>
        <w:t>most high</w:t>
      </w:r>
      <w:proofErr w:type="gramEnd"/>
      <w:r>
        <w:t xml:space="preserve"> G-d, creator of everything. That's what Muhammad said. And we believe </w:t>
      </w:r>
      <w:proofErr w:type="gramStart"/>
      <w:r>
        <w:t>Muhammad,</w:t>
      </w:r>
      <w:proofErr w:type="gramEnd"/>
      <w:r>
        <w:t xml:space="preserve"> peace be on him. All right. Another of His attributes is that it is a perfect book. It must be perfect if you understand that the book is from G-d. </w:t>
      </w:r>
      <w:proofErr w:type="gramStart"/>
      <w:r>
        <w:t>All of</w:t>
      </w:r>
      <w:proofErr w:type="gramEnd"/>
      <w:r>
        <w:t xml:space="preserve"> these qualities, we need not discuss them. It's self-explanatory now. Is that not correct? If it's from Allah, you understand what G-d is. If it's from Him, then </w:t>
      </w:r>
      <w:proofErr w:type="gramStart"/>
      <w:r>
        <w:t>all of</w:t>
      </w:r>
      <w:proofErr w:type="gramEnd"/>
      <w:r>
        <w:t xml:space="preserve"> these qualities are self-explanatory. It's pure, it's perfect, it's complete. In other words, He didn't leave nothing undone.</w:t>
      </w:r>
    </w:p>
    <w:p w14:paraId="6A6BAE49" w14:textId="77777777" w:rsidR="00FB13D7" w:rsidRDefault="00FB13D7" w:rsidP="00FB13D7">
      <w:r>
        <w:t xml:space="preserve">Allah didn't leave something for me to do, for you to do. It's complete. Finished. Now, you know, the attitude that the world gives us </w:t>
      </w:r>
      <w:proofErr w:type="gramStart"/>
      <w:r>
        <w:t>make</w:t>
      </w:r>
      <w:proofErr w:type="gramEnd"/>
      <w:r>
        <w:t xml:space="preserve"> us feel very </w:t>
      </w:r>
      <w:proofErr w:type="gramStart"/>
      <w:r>
        <w:t>uncomfortable with this</w:t>
      </w:r>
      <w:proofErr w:type="gramEnd"/>
      <w:r>
        <w:t xml:space="preserve"> because the world gives you an attitude to make you distrust everything. The world wants you to distrust everything. Now, I don't want to blame this on certain people in religion or certain religions or certain individuals or the cultural circumstances. No, no. We want to make it clear that this comes mainly from academia. This is mainly the work of people in academia who claim to be our educators. When we send our innocent young teenage daughter, our innocent young teenage son to these city colleges, state colleges, universities, and many of the private colleges and universities, when we send them there, the hungry vampire with the fangs, just waiting on them to suck all of their human blood out of their veins and make them a cold, dead monster to go around preying on other innocent people.</w:t>
      </w:r>
    </w:p>
    <w:p w14:paraId="400A0441" w14:textId="77777777" w:rsidR="00FB13D7" w:rsidRDefault="00FB13D7" w:rsidP="00FB13D7">
      <w:r>
        <w:t xml:space="preserve">And the first thing they want to do is take out of them the trust of G-d. They want to take out of </w:t>
      </w:r>
      <w:proofErr w:type="gramStart"/>
      <w:r>
        <w:t>them</w:t>
      </w:r>
      <w:proofErr w:type="gramEnd"/>
      <w:r>
        <w:t xml:space="preserve"> trust in G-d. Take out of them love and trust in parents. They don't want them </w:t>
      </w:r>
      <w:proofErr w:type="gramStart"/>
      <w:r>
        <w:t>loving</w:t>
      </w:r>
      <w:proofErr w:type="gramEnd"/>
      <w:r>
        <w:t xml:space="preserve"> </w:t>
      </w:r>
      <w:r>
        <w:lastRenderedPageBreak/>
        <w:t xml:space="preserve">and </w:t>
      </w:r>
      <w:proofErr w:type="gramStart"/>
      <w:r>
        <w:t>trusting</w:t>
      </w:r>
      <w:proofErr w:type="gramEnd"/>
      <w:r>
        <w:t xml:space="preserve"> their parents. </w:t>
      </w:r>
      <w:proofErr w:type="gramStart"/>
      <w:r>
        <w:t>So</w:t>
      </w:r>
      <w:proofErr w:type="gramEnd"/>
      <w:r>
        <w:t xml:space="preserve"> the first thing they want to do is knock the family foundation out from under them and knock the faith, the foundation of faith down and make them </w:t>
      </w:r>
      <w:proofErr w:type="gramStart"/>
      <w:r>
        <w:t>a</w:t>
      </w:r>
      <w:proofErr w:type="gramEnd"/>
      <w:r>
        <w:t xml:space="preserve"> open-minded, gullible nut to accept whatever they say as authority in the intellectual world. Now, isn't that a fact?</w:t>
      </w:r>
    </w:p>
    <w:p w14:paraId="5B52145E" w14:textId="77777777" w:rsidR="00FB13D7" w:rsidRDefault="00FB13D7" w:rsidP="00FB13D7">
      <w:r>
        <w:t xml:space="preserve">Can't you see why this place is more important than any other place you can go to? And I'm not worried about the people who went to </w:t>
      </w:r>
      <w:proofErr w:type="gramStart"/>
      <w:r>
        <w:t>the churches</w:t>
      </w:r>
      <w:proofErr w:type="gramEnd"/>
      <w:r>
        <w:t xml:space="preserve"> today. I'm not worried about the people who went to the synagogue today. I'm not worried about the people who even went to the Buddhist temple today, because at least they have better there than the world of academia has. I'm worried about you because you came here. Obviously, you're not Buddhist. You're not Jew. Or either you are shopping and you're not satisfied. </w:t>
      </w:r>
      <w:proofErr w:type="gramStart"/>
      <w:r>
        <w:t>So</w:t>
      </w:r>
      <w:proofErr w:type="gramEnd"/>
      <w:r>
        <w:t xml:space="preserve"> my concern is for you. All right. So </w:t>
      </w:r>
      <w:proofErr w:type="gramStart"/>
      <w:r>
        <w:t>let us</w:t>
      </w:r>
      <w:proofErr w:type="gramEnd"/>
      <w:r>
        <w:t xml:space="preserve"> continue now.</w:t>
      </w:r>
    </w:p>
    <w:p w14:paraId="76E4436B" w14:textId="77777777" w:rsidR="00FB13D7" w:rsidRDefault="00FB13D7" w:rsidP="00FB13D7">
      <w:r>
        <w:t xml:space="preserve">The book is the universal message, the universal book. Its knowledge is universal in its scope. In other words, it's not knowledge just for white or for blacks. It's knowledge for all people. Its concern is all people. And its knowledge is not just for America or for Arabia. Its knowledge is for the whole world. Universal. Universal. Also, its knowledge is not just for a certain age. Its knowledge was not for the age </w:t>
      </w:r>
      <w:proofErr w:type="gramStart"/>
      <w:r>
        <w:t>in</w:t>
      </w:r>
      <w:proofErr w:type="gramEnd"/>
      <w:r>
        <w:t xml:space="preserve"> which it was revealed. Its knowledge is for all ages. It never gets old. Oh, that's impossible. It's impossible for you. Don't forget what we said. This came from the one who put the world out here, who created it and established this. The universe, the galaxies of many stars. This is from that one. If we are believers, we are believers. If we are not the first one to know it is ourselves. We should be told first, "Hey, you're not a believer, man."</w:t>
      </w:r>
    </w:p>
    <w:p w14:paraId="2DFB67F1" w14:textId="77777777" w:rsidR="00FB13D7" w:rsidRDefault="00FB13D7" w:rsidP="00FB13D7">
      <w:r>
        <w:t xml:space="preserve"> Let us come now from the book as a lasting book, a permanent book, a book serving the universal needs of man for all ages. Let us now come to </w:t>
      </w:r>
      <w:proofErr w:type="gramStart"/>
      <w:r>
        <w:t>the Prophethood</w:t>
      </w:r>
      <w:proofErr w:type="gramEnd"/>
      <w:r>
        <w:t xml:space="preserve">. The Prophethood is the Prophethood of men, human beings with human limitations like we have, who couldn't stay around in person to tell us about their message. But G-d promised that their work would not be in vain and that the righteous would </w:t>
      </w:r>
      <w:proofErr w:type="gramStart"/>
      <w:r>
        <w:t>rise up</w:t>
      </w:r>
      <w:proofErr w:type="gramEnd"/>
      <w:r>
        <w:t xml:space="preserve"> with them and behind them to keep their word in the world. And it's here, not only the Qur'an, but also the life of Prophet Muhammad is here for us. So now, let us look at </w:t>
      </w:r>
      <w:proofErr w:type="gramStart"/>
      <w:r>
        <w:t>the Prophethood</w:t>
      </w:r>
      <w:proofErr w:type="gramEnd"/>
      <w:r>
        <w:t xml:space="preserve">. Prophet Muhammad was not a renegade. He was not a self-styled man. Prophet Muhammad came in the long line of the Prophets as the last of them, as the one entrusted with the job responsibility of giving the message in its universal, universal concept or universal context, whereas others gave it in different aspects of it, different pieces of it, different aspects of that message, as the need was created in the history of man. But at some point, there should be a man to give the universal message because at some point, society grows into </w:t>
      </w:r>
      <w:proofErr w:type="spellStart"/>
      <w:proofErr w:type="gramStart"/>
      <w:r>
        <w:t>it's</w:t>
      </w:r>
      <w:proofErr w:type="spellEnd"/>
      <w:proofErr w:type="gramEnd"/>
      <w:r>
        <w:t xml:space="preserve"> universal dimension.</w:t>
      </w:r>
    </w:p>
    <w:p w14:paraId="20CF5CFF" w14:textId="77777777" w:rsidR="00FB13D7" w:rsidRDefault="00FB13D7" w:rsidP="00FB13D7">
      <w:r>
        <w:t>Allah Most High tells us in the Qur'an, that is the believer, that we should always pursue the best in a course of action. That we should always pursue the best. Highly glorified is Allah, the owner of the perfect and sublime names, the attributes. There is no imperception in Him. He is perfect and unlike any other thing. He sustains the heavens and earth. They all exist by His power and whatever is derived from it, that is His creation, is because of Allah. We have no power except the power that Allah gives. We have no knowledge except the knowledge that Allah gives.</w:t>
      </w:r>
    </w:p>
    <w:p w14:paraId="4E2F7150" w14:textId="38DD2183" w:rsidR="00FB13D7" w:rsidRDefault="00FB13D7" w:rsidP="00FB13D7">
      <w:proofErr w:type="gramStart"/>
      <w:r>
        <w:lastRenderedPageBreak/>
        <w:t>All</w:t>
      </w:r>
      <w:proofErr w:type="gramEnd"/>
      <w:r>
        <w:t xml:space="preserve"> depends on Allah. We cannot sustain ourselves. We are creatures of His creation, but He exists alone without any </w:t>
      </w:r>
      <w:r w:rsidR="00036BDA">
        <w:t>sustenance</w:t>
      </w:r>
      <w:r>
        <w:t xml:space="preserve"> from anything. Praise be to Allah of whom it is said in the Qur'an- He does not require of His creatures that they feed Him. He sees all and is not fed. He neither takes sleep or slumber. He needs nothing of His creation. Nothing can come to Him except in this position of a servant. He does not accept any equals or associate in the rule of the kingdom. I repeat, according to Qur'an, nothing can come to Him or approach Him, accept in the state or position of a servant.</w:t>
      </w:r>
    </w:p>
    <w:p w14:paraId="0D1AD944" w14:textId="77777777" w:rsidR="00FB13D7" w:rsidRDefault="00FB13D7" w:rsidP="00FB13D7">
      <w:r>
        <w:t>Again, Allah Most High says in Qur'an, nothing approaches Him, except with His leave or with His permission. That is, no one has an independent approach to Allah. No one on his own can find Allah. We can only find Allah or get nearer to Allah by His permission. All praise is due to Allah. Lord, Sustainer of all the worlds. There is nothing like unto Him. It is said in the Qur'an that He exists uniquely and alone, requiring no mate. Never gave birth to children and never was born. This is Allah, the Lord of the faithful. Praise be to Allah Most high. And it is this Lord who communicated His message to a mortal man flesh and blood just like us.</w:t>
      </w:r>
    </w:p>
    <w:p w14:paraId="5A0DB8F4" w14:textId="77777777" w:rsidR="00FB13D7" w:rsidRDefault="00FB13D7" w:rsidP="00FB13D7">
      <w:r>
        <w:t xml:space="preserve">Peace and blessings be on him, the Prophet Muhammad, to whom the Qur'an was revealed. He communicated His message to him and made him leader for all the people. A mercy to </w:t>
      </w:r>
      <w:proofErr w:type="gramStart"/>
      <w:r>
        <w:t>all the</w:t>
      </w:r>
      <w:proofErr w:type="gramEnd"/>
      <w:r>
        <w:t xml:space="preserve"> nations, all the world, a guide to </w:t>
      </w:r>
      <w:proofErr w:type="gramStart"/>
      <w:r>
        <w:t>the believers</w:t>
      </w:r>
      <w:proofErr w:type="gramEnd"/>
      <w:r>
        <w:t xml:space="preserve">. And He has required of us that we worship none but Him and associate nothing with Him in the rule of the heavens and earth. He has required of us that we make not Lords from among </w:t>
      </w:r>
      <w:proofErr w:type="gramStart"/>
      <w:r>
        <w:t>human beings, but</w:t>
      </w:r>
      <w:proofErr w:type="gramEnd"/>
      <w:r>
        <w:t xml:space="preserve"> accept that all of us are </w:t>
      </w:r>
      <w:proofErr w:type="gramStart"/>
      <w:r>
        <w:t>creation</w:t>
      </w:r>
      <w:proofErr w:type="gramEnd"/>
      <w:r>
        <w:t>. And in His words in the Qur'an, if He desires a son, He takes one from those He created. In other words, He does not birth children. He creates them.</w:t>
      </w:r>
    </w:p>
    <w:p w14:paraId="5B7D4BC5" w14:textId="77777777" w:rsidR="00FB13D7" w:rsidRDefault="00FB13D7" w:rsidP="00FB13D7">
      <w:r>
        <w:t xml:space="preserve">Praise be to Allah. Most times it is important for us to understand the function and role of faith in the forming of friendships. I don't think we </w:t>
      </w:r>
      <w:proofErr w:type="gramStart"/>
      <w:r>
        <w:t>take</w:t>
      </w:r>
      <w:proofErr w:type="gramEnd"/>
      <w:r>
        <w:t xml:space="preserve"> people into </w:t>
      </w:r>
      <w:proofErr w:type="gramStart"/>
      <w:r>
        <w:t>our confidence</w:t>
      </w:r>
      <w:proofErr w:type="gramEnd"/>
      <w:r>
        <w:t xml:space="preserve"> and have them as our close friends until there's </w:t>
      </w:r>
      <w:proofErr w:type="gramStart"/>
      <w:r>
        <w:t>some</w:t>
      </w:r>
      <w:proofErr w:type="gramEnd"/>
      <w:r>
        <w:t xml:space="preserve"> indication that we can trust them. And trust means faith. Faith and trust are the same. And it's foolhardy of a person to take friends into their confidence or people into their confidence as friends before they have proof that there is a justification to trust such person. A sign of social immaturity in people. A sign of undeveloped life, society in people is that they accept strangers right away as friends. You do not accept strangers right away as friends. Let them prove their worth to you as a friend. And only after they have proven that they can be trusted as a friend, then you accept them as a friend.</w:t>
      </w:r>
    </w:p>
    <w:p w14:paraId="70D0AA51" w14:textId="77777777" w:rsidR="00FB13D7" w:rsidRDefault="00FB13D7" w:rsidP="00FB13D7">
      <w:r>
        <w:t xml:space="preserve">It doesn't mean that we should treat people with hostility that we don't know. It means we should treat them with caution if we don't know them. Treat them with respect, courtesy, kindness, </w:t>
      </w:r>
      <w:proofErr w:type="gramStart"/>
      <w:r>
        <w:t>as long as</w:t>
      </w:r>
      <w:proofErr w:type="gramEnd"/>
      <w:r>
        <w:t xml:space="preserve"> they come to us that way. But don't risk your own welfare with people until you establish that they are trustworthy. In other words, you don't even </w:t>
      </w:r>
      <w:proofErr w:type="gramStart"/>
      <w:r>
        <w:t>open up</w:t>
      </w:r>
      <w:proofErr w:type="gramEnd"/>
      <w:r>
        <w:t xml:space="preserve"> yourself, you don't relax your conscience. You don't relax your mind around such people because they will </w:t>
      </w:r>
      <w:proofErr w:type="gramStart"/>
      <w:r>
        <w:t>interject</w:t>
      </w:r>
      <w:proofErr w:type="gramEnd"/>
      <w:r>
        <w:t xml:space="preserve"> you or inject you with influences that might harm you. Your guard will be down. Only after you know those such </w:t>
      </w:r>
      <w:proofErr w:type="gramStart"/>
      <w:r>
        <w:t>persons</w:t>
      </w:r>
      <w:proofErr w:type="gramEnd"/>
      <w:r>
        <w:t xml:space="preserve"> to be a good character, to be a good character, should you relax your conscience in their midst. Again, I say that the opposite of that, opposite of this, </w:t>
      </w:r>
      <w:proofErr w:type="gramStart"/>
      <w:r>
        <w:t>persons</w:t>
      </w:r>
      <w:proofErr w:type="gramEnd"/>
      <w:r>
        <w:t xml:space="preserve"> who do not practice this, the indication is that they are uncivilized, that they are immature socially.</w:t>
      </w:r>
    </w:p>
    <w:p w14:paraId="1022D8E5" w14:textId="77777777" w:rsidR="00FB13D7" w:rsidRDefault="00FB13D7" w:rsidP="00FB13D7">
      <w:r>
        <w:lastRenderedPageBreak/>
        <w:t xml:space="preserve">Now, you think of the great number of people that you around all the time who rush up into people's faces and relax their conscience and relax themselves and I just met them today. Just met them a minute or so ago. You don't do that. Muslims don't do that. Muslims are to be cautious. We are to accept Muslims as our brothers. But even the Muslim, if we don't know him, we are to reserve our feelings, reserve our judgments until we know him. Because we know the incident in the Sunnah of the Prophet, the life of the Prophet, peace and blessing be on him, where men were admiring a certain man for his devotional behavior. And they said to him that he </w:t>
      </w:r>
      <w:proofErr w:type="gramStart"/>
      <w:r>
        <w:t>spent his time</w:t>
      </w:r>
      <w:proofErr w:type="gramEnd"/>
      <w:r>
        <w:t xml:space="preserve"> mostly </w:t>
      </w:r>
      <w:proofErr w:type="gramStart"/>
      <w:r>
        <w:t>in</w:t>
      </w:r>
      <w:proofErr w:type="gramEnd"/>
      <w:r>
        <w:t xml:space="preserve"> praying fashion. And the Prophet says, </w:t>
      </w:r>
      <w:proofErr w:type="gramStart"/>
      <w:r>
        <w:t>Who</w:t>
      </w:r>
      <w:proofErr w:type="gramEnd"/>
      <w:r>
        <w:t xml:space="preserve"> takes care of him?</w:t>
      </w:r>
    </w:p>
    <w:p w14:paraId="23E77939" w14:textId="77777777" w:rsidR="00FB13D7" w:rsidRDefault="00FB13D7" w:rsidP="00FB13D7">
      <w:r>
        <w:t xml:space="preserve">They </w:t>
      </w:r>
      <w:proofErr w:type="gramStart"/>
      <w:r>
        <w:t>said</w:t>
      </w:r>
      <w:proofErr w:type="gramEnd"/>
      <w:r>
        <w:t xml:space="preserve"> </w:t>
      </w:r>
      <w:proofErr w:type="gramStart"/>
      <w:r>
        <w:t>we</w:t>
      </w:r>
      <w:proofErr w:type="gramEnd"/>
      <w:r>
        <w:t xml:space="preserve">. Then the Prophet </w:t>
      </w:r>
      <w:proofErr w:type="gramStart"/>
      <w:r>
        <w:t>said you</w:t>
      </w:r>
      <w:proofErr w:type="gramEnd"/>
      <w:r>
        <w:t xml:space="preserve"> are better than </w:t>
      </w:r>
      <w:proofErr w:type="gramStart"/>
      <w:r>
        <w:t>he.</w:t>
      </w:r>
      <w:proofErr w:type="gramEnd"/>
      <w:r>
        <w:t xml:space="preserve"> Then there's the incident of the fellow who the people were bragging about and the Prophet said, "Do you know him?" He said, "If you haven't worked with him, then you don't know him. You </w:t>
      </w:r>
      <w:proofErr w:type="gramStart"/>
      <w:r>
        <w:t>have to</w:t>
      </w:r>
      <w:proofErr w:type="gramEnd"/>
      <w:r>
        <w:t xml:space="preserve"> have </w:t>
      </w:r>
      <w:proofErr w:type="gramStart"/>
      <w:r>
        <w:t>a spirit</w:t>
      </w:r>
      <w:proofErr w:type="gramEnd"/>
      <w:r>
        <w:t xml:space="preserve"> with people. You </w:t>
      </w:r>
      <w:proofErr w:type="gramStart"/>
      <w:r>
        <w:t>have to</w:t>
      </w:r>
      <w:proofErr w:type="gramEnd"/>
      <w:r>
        <w:t xml:space="preserve"> have a space that </w:t>
      </w:r>
      <w:proofErr w:type="gramStart"/>
      <w:r>
        <w:t>involve</w:t>
      </w:r>
      <w:proofErr w:type="gramEnd"/>
      <w:r>
        <w:t xml:space="preserve"> trust. When we take up a job together, then we are sharing in the completion or in the work of that job. And workers depend on each other for the outcome of the work. And if you let me down, I will know that. If I let you down, you will know that because we all </w:t>
      </w:r>
      <w:proofErr w:type="gramStart"/>
      <w:r>
        <w:t>have to</w:t>
      </w:r>
      <w:proofErr w:type="gramEnd"/>
      <w:r>
        <w:t xml:space="preserve"> do this job, whatever it is. </w:t>
      </w:r>
      <w:proofErr w:type="gramStart"/>
      <w:r>
        <w:t>So</w:t>
      </w:r>
      <w:proofErr w:type="gramEnd"/>
      <w:r>
        <w:t xml:space="preserve"> workers come to know each other because we all share in one assignment or one project. And if one lets the other down, it will be known. It will be seen. If one shucks on the </w:t>
      </w:r>
      <w:proofErr w:type="gramStart"/>
      <w:r>
        <w:t>job</w:t>
      </w:r>
      <w:proofErr w:type="gramEnd"/>
      <w:r>
        <w:t xml:space="preserve"> it'll be seen. If one does </w:t>
      </w:r>
      <w:proofErr w:type="gramStart"/>
      <w:r>
        <w:t>a bad</w:t>
      </w:r>
      <w:proofErr w:type="gramEnd"/>
      <w:r>
        <w:t xml:space="preserve"> work that reflects on </w:t>
      </w:r>
      <w:proofErr w:type="gramStart"/>
      <w:r>
        <w:t>the others</w:t>
      </w:r>
      <w:proofErr w:type="gramEnd"/>
      <w:r>
        <w:t>, it will be seen by the others. Say, man, why you do this? This reflects on me. We're all doing this work together.</w:t>
      </w:r>
    </w:p>
    <w:p w14:paraId="022243BF" w14:textId="77777777" w:rsidR="00FB13D7" w:rsidRDefault="00FB13D7" w:rsidP="00FB13D7">
      <w:proofErr w:type="gramStart"/>
      <w:r>
        <w:t>So</w:t>
      </w:r>
      <w:proofErr w:type="gramEnd"/>
      <w:r>
        <w:t xml:space="preserve"> Prophet Muhammad says if you don't have experience with the person, then you don't know that person. You </w:t>
      </w:r>
      <w:proofErr w:type="gramStart"/>
      <w:r>
        <w:t>have to</w:t>
      </w:r>
      <w:proofErr w:type="gramEnd"/>
      <w:r>
        <w:t xml:space="preserve"> have experience with the person before you can know the person. Experience that </w:t>
      </w:r>
      <w:proofErr w:type="gramStart"/>
      <w:r>
        <w:t>require</w:t>
      </w:r>
      <w:proofErr w:type="gramEnd"/>
      <w:r>
        <w:t xml:space="preserve"> trust. And if they fail </w:t>
      </w:r>
      <w:proofErr w:type="gramStart"/>
      <w:r>
        <w:t>the trust</w:t>
      </w:r>
      <w:proofErr w:type="gramEnd"/>
      <w:r>
        <w:t>, they are not reliable. And Prophet Muhammad has made trust so important in this religion. He says one of the marks of the hypocrite is that he makes promises and fails them. Are you trust him with something and he lets you down. This is one of the marks of the hypocrite.</w:t>
      </w:r>
    </w:p>
    <w:p w14:paraId="778DA729" w14:textId="77777777" w:rsidR="00FB13D7" w:rsidRDefault="00FB13D7" w:rsidP="00FB13D7">
      <w:r>
        <w:t xml:space="preserve">It is so precious to us that Allah says to us in the Qur'an, count not your religion as a favor to G-d. It is a favor to you. Some people think they're doing good for G-d. They don't think they </w:t>
      </w:r>
      <w:proofErr w:type="gramStart"/>
      <w:r>
        <w:t>getting</w:t>
      </w:r>
      <w:proofErr w:type="gramEnd"/>
      <w:r>
        <w:t xml:space="preserve"> anything out of it. They say I love G-d. No, you're getting the most out of it. G-d needs nothing from us. He appreciates the smallest amount of good that we do, but He needs nothing from us. Praise be to Allah. It's important that Muslims understand the function and role of faith. As I said earlier, in the forming of friendship, in the forming of friendship, the dictionary gives a meaning for devotion and essentially connects devotion to mainly religious or spiritual concern. </w:t>
      </w:r>
      <w:proofErr w:type="gramStart"/>
      <w:r>
        <w:t>So</w:t>
      </w:r>
      <w:proofErr w:type="gramEnd"/>
      <w:r>
        <w:t xml:space="preserve"> we know we use devotion very, very generally. I'm devoted to my work. I'm devoted to my wife. I'm devoted to my family. I'm devoted to this Masjid, et cetera, et cetera.</w:t>
      </w:r>
    </w:p>
    <w:p w14:paraId="1052D99E" w14:textId="77777777" w:rsidR="00FB13D7" w:rsidRDefault="00FB13D7" w:rsidP="00FB13D7">
      <w:proofErr w:type="gramStart"/>
      <w:r>
        <w:t>So</w:t>
      </w:r>
      <w:proofErr w:type="gramEnd"/>
      <w:r>
        <w:t xml:space="preserve"> we find that devotion is a word that's used for any kind of attachment, dedication, or commitment to something that's kept up with a feeling of concern for it. A feeling of respect for it, with a feeling of obligation. </w:t>
      </w:r>
      <w:proofErr w:type="gramStart"/>
      <w:r>
        <w:t>So</w:t>
      </w:r>
      <w:proofErr w:type="gramEnd"/>
      <w:r>
        <w:t xml:space="preserve"> this is our devotion, right? When this kind of attachment, and this kind of purpose is strong and coming from the heart, we speak of it as a devotion. We say I am devoted to my wife. And some vows, the marriage vows in the United States used to include devotion, right? You </w:t>
      </w:r>
      <w:proofErr w:type="gramStart"/>
      <w:r>
        <w:t>have to</w:t>
      </w:r>
      <w:proofErr w:type="gramEnd"/>
      <w:r>
        <w:t xml:space="preserve"> include that you will be devoted to her. And she will be devoted to you. Yes. So here we have devotion and we </w:t>
      </w:r>
      <w:proofErr w:type="gramStart"/>
      <w:r>
        <w:t>have to</w:t>
      </w:r>
      <w:proofErr w:type="gramEnd"/>
      <w:r>
        <w:t xml:space="preserve"> understand the level </w:t>
      </w:r>
      <w:r>
        <w:lastRenderedPageBreak/>
        <w:t xml:space="preserve">of devotion in the human being. Now those who have recognized the idea of Allah, a ruler, a Lord over them, their devotion will include that. </w:t>
      </w:r>
      <w:proofErr w:type="gramStart"/>
      <w:r>
        <w:t>So</w:t>
      </w:r>
      <w:proofErr w:type="gramEnd"/>
      <w:r>
        <w:t xml:space="preserve"> we who claim to be religious people, our devotion must include Allah. Then, if you recall the last talk we gave, we were talking about the need for order in our life, </w:t>
      </w:r>
      <w:proofErr w:type="gramStart"/>
      <w:r>
        <w:t>with regard to</w:t>
      </w:r>
      <w:proofErr w:type="gramEnd"/>
      <w:r>
        <w:t xml:space="preserve"> the importance of concerns, not to put a smaller concern, a minor concern over a major one.</w:t>
      </w:r>
    </w:p>
    <w:p w14:paraId="55734768" w14:textId="77777777" w:rsidR="00FB13D7" w:rsidRDefault="00FB13D7" w:rsidP="00FB13D7">
      <w:proofErr w:type="gramStart"/>
      <w:r>
        <w:t>So</w:t>
      </w:r>
      <w:proofErr w:type="gramEnd"/>
      <w:r>
        <w:t xml:space="preserve"> if the house was on fire and the beans were burning, which one would you do? Look out for the beans or the house? </w:t>
      </w:r>
      <w:proofErr w:type="gramStart"/>
      <w:r>
        <w:t>So</w:t>
      </w:r>
      <w:proofErr w:type="gramEnd"/>
      <w:r>
        <w:t xml:space="preserve"> you </w:t>
      </w:r>
      <w:proofErr w:type="gramStart"/>
      <w:r>
        <w:t>have to</w:t>
      </w:r>
      <w:proofErr w:type="gramEnd"/>
      <w:r>
        <w:t xml:space="preserve"> put the major concern over the minor concern, right? You </w:t>
      </w:r>
      <w:proofErr w:type="gramStart"/>
      <w:r>
        <w:t>have to</w:t>
      </w:r>
      <w:proofErr w:type="gramEnd"/>
      <w:r>
        <w:t xml:space="preserve"> know where to put your emphasis. You may be hungry. And you may want to eat the beans, but now the house is on fire. </w:t>
      </w:r>
      <w:proofErr w:type="gramStart"/>
      <w:r>
        <w:t>So</w:t>
      </w:r>
      <w:proofErr w:type="gramEnd"/>
      <w:r>
        <w:t xml:space="preserve"> you forget about the beans and try to save the house, right? Praise be to Allah. Devotion and stratified levels of consideration. What do we mean by stratified? The dictionary gives stratified the social meaning of stratified. Again, </w:t>
      </w:r>
      <w:proofErr w:type="gramStart"/>
      <w:r>
        <w:t>the physiology</w:t>
      </w:r>
      <w:proofErr w:type="gramEnd"/>
      <w:r>
        <w:t xml:space="preserve"> has different meanings.</w:t>
      </w:r>
    </w:p>
    <w:p w14:paraId="428745C9" w14:textId="77777777" w:rsidR="00FB13D7" w:rsidRDefault="00FB13D7" w:rsidP="00FB13D7">
      <w:r>
        <w:t xml:space="preserve">But in social science, </w:t>
      </w:r>
      <w:proofErr w:type="gramStart"/>
      <w:r>
        <w:t>stratified,</w:t>
      </w:r>
      <w:proofErr w:type="gramEnd"/>
      <w:r>
        <w:t xml:space="preserve"> refers to levels, levels of behavior in society, levels of concern in society, et cetera. It refers to the levels of operation in </w:t>
      </w:r>
      <w:proofErr w:type="gramStart"/>
      <w:r>
        <w:t>the society</w:t>
      </w:r>
      <w:proofErr w:type="gramEnd"/>
      <w:r>
        <w:t xml:space="preserve">, classes, et cetera. </w:t>
      </w:r>
      <w:proofErr w:type="gramStart"/>
      <w:r>
        <w:t>So</w:t>
      </w:r>
      <w:proofErr w:type="gramEnd"/>
      <w:r>
        <w:t xml:space="preserve"> if we can understand our devotional concerns as concerns that have this stratification, there are levels. And if we don't place Allah in our concerns, then who is uppermost in our devotions. Allah. Allah's the uppermost. And this should also indicate or give us some direction for deciding where we should give considerations, where our considerations should go. Our considerations should first go to Allah. First Allah. If we just remember to be intelligent in our religion, we will be best.</w:t>
      </w:r>
    </w:p>
    <w:p w14:paraId="5A8D042A" w14:textId="77777777" w:rsidR="00FB13D7" w:rsidRDefault="00FB13D7" w:rsidP="00FB13D7">
      <w:r>
        <w:t xml:space="preserve">Unthoughtful, unthoughtful behavior is what messed up the religion. Thoughtful behavior, </w:t>
      </w:r>
      <w:proofErr w:type="gramStart"/>
      <w:r>
        <w:t>Oh</w:t>
      </w:r>
      <w:proofErr w:type="gramEnd"/>
      <w:r>
        <w:t xml:space="preserve">, it will make us so beautiful. It will give us the best community if we follow intelligent thoughts and intelligent behavior. The Messenger of Allah, he </w:t>
      </w:r>
      <w:proofErr w:type="gramStart"/>
      <w:r>
        <w:t>has believed</w:t>
      </w:r>
      <w:proofErr w:type="gramEnd"/>
      <w:r>
        <w:t xml:space="preserve"> in what his Lord </w:t>
      </w:r>
      <w:proofErr w:type="gramStart"/>
      <w:r>
        <w:t>has</w:t>
      </w:r>
      <w:proofErr w:type="gramEnd"/>
      <w:r>
        <w:t xml:space="preserve"> sent down to him. And </w:t>
      </w:r>
      <w:proofErr w:type="gramStart"/>
      <w:r>
        <w:t>also</w:t>
      </w:r>
      <w:proofErr w:type="gramEnd"/>
      <w:r>
        <w:t xml:space="preserve"> with the believers. So here the believers are compared, are put together in one thought, one context with the Messenger of G-d. What is that to tell us? That our faith is one, that the believer has the faith that Prophet Muhammad had. Praise be to Allah. And we know Allah, graced him and blessed him with insights into many, many great wonders.</w:t>
      </w:r>
    </w:p>
    <w:p w14:paraId="6EE5986C" w14:textId="77777777" w:rsidR="00FB13D7" w:rsidRDefault="00FB13D7" w:rsidP="00FB13D7">
      <w:r>
        <w:t xml:space="preserve">We haven't come into those wonders, except maybe a little bit some of us. But in terms of faith, we are compared. We are put in the same focus, </w:t>
      </w:r>
      <w:proofErr w:type="gramStart"/>
      <w:r>
        <w:t>main focus</w:t>
      </w:r>
      <w:proofErr w:type="gramEnd"/>
      <w:r>
        <w:t xml:space="preserve">, and the same thought. The Messenger of Allah, he </w:t>
      </w:r>
      <w:proofErr w:type="gramStart"/>
      <w:r>
        <w:t>has believed</w:t>
      </w:r>
      <w:proofErr w:type="gramEnd"/>
      <w:r>
        <w:t xml:space="preserve"> in what his Lord </w:t>
      </w:r>
      <w:proofErr w:type="gramStart"/>
      <w:r>
        <w:t>is sent</w:t>
      </w:r>
      <w:proofErr w:type="gramEnd"/>
      <w:r>
        <w:t xml:space="preserve"> down to him. And so likewise, for the believers, they have believed in what the Lord sent down. He did send it down to us. He sent it down to Muhammad. But we </w:t>
      </w:r>
      <w:proofErr w:type="gramStart"/>
      <w:r>
        <w:t>have believed</w:t>
      </w:r>
      <w:proofErr w:type="gramEnd"/>
      <w:r>
        <w:t xml:space="preserve"> because it came from our Lord too. Also, right? Yes. It came from Muhammad's Lord. And it came from our Lord. The Lord of Muhammad is our Lord. And Muhammad is our brother. He is a mortal being just like us. Allah says Say, I am a moral being just like you. So whatever Allah prescribes for him is good for us because mortals have the same needs. Praise be to Allah. Isn't that wonderful? Praise be to Allah. And it goes on, goes on to say. Every one of them, putting us all together again. With the Prophet. Put us all together. </w:t>
      </w:r>
      <w:proofErr w:type="gramStart"/>
      <w:r>
        <w:t>So</w:t>
      </w:r>
      <w:proofErr w:type="gramEnd"/>
      <w:r>
        <w:t xml:space="preserve"> each of them or any one of them </w:t>
      </w:r>
      <w:proofErr w:type="gramStart"/>
      <w:r>
        <w:t>believe</w:t>
      </w:r>
      <w:proofErr w:type="gramEnd"/>
      <w:r>
        <w:t xml:space="preserve"> in Allah and in his angels and in His book and in His Messengers. Praise be to Allah. This is wonderful for </w:t>
      </w:r>
      <w:proofErr w:type="gramStart"/>
      <w:r>
        <w:t>the believers</w:t>
      </w:r>
      <w:proofErr w:type="gramEnd"/>
      <w:r>
        <w:t>. Oh yes.</w:t>
      </w:r>
    </w:p>
    <w:p w14:paraId="791546EA" w14:textId="5C13E1B4" w:rsidR="00FB13D7" w:rsidRDefault="00FB13D7" w:rsidP="00FB13D7">
      <w:r>
        <w:lastRenderedPageBreak/>
        <w:t xml:space="preserve">Now on that wise is the developmental order of faith. Now let's see </w:t>
      </w:r>
      <w:proofErr w:type="gramStart"/>
      <w:r>
        <w:t>can we</w:t>
      </w:r>
      <w:proofErr w:type="gramEnd"/>
      <w:r>
        <w:t xml:space="preserve"> understand what we're saying here. That is, belief in angels is premised upon belief in Allah. What do you mean by premise? Substantially. Established. Good, proper, right, et cetera. All right? Belief in angels is </w:t>
      </w:r>
      <w:r w:rsidR="00036BDA">
        <w:t>ba</w:t>
      </w:r>
      <w:r>
        <w:t xml:space="preserve">sed upon belief in Allah. Belief in revelation is premised upon belief in angels. Belief in Messengers is </w:t>
      </w:r>
      <w:r w:rsidR="00036BDA">
        <w:t>based</w:t>
      </w:r>
      <w:r>
        <w:t xml:space="preserve"> upon belief in revelation. This is what Allah tells us. That's what we get out of it. Allah reveals Allah </w:t>
      </w:r>
      <w:proofErr w:type="gramStart"/>
      <w:r>
        <w:t>give</w:t>
      </w:r>
      <w:proofErr w:type="gramEnd"/>
      <w:r>
        <w:t xml:space="preserve"> us the words and the words broadcast the messages to us as Allah pleases.</w:t>
      </w:r>
    </w:p>
    <w:p w14:paraId="404E7D90" w14:textId="77777777" w:rsidR="00FB13D7" w:rsidRDefault="00FB13D7" w:rsidP="00FB13D7">
      <w:r>
        <w:t xml:space="preserve">And that's what Allah has revealed in this verse. That belief in angels is premised upon belief in Allah. Do you find people believing in angels that don't believe in a G-d? Belief in revelation is premised upon belief in angels. You hear anybody talking about revelation without including angels? Belief in Messengers is premised upon belief in revelation. Do you hear anybody claiming the Messenger and no revelation? Yes. Isn't it clear and wonderful? Very clear and wonderful. </w:t>
      </w:r>
      <w:proofErr w:type="gramStart"/>
      <w:r>
        <w:t>So</w:t>
      </w:r>
      <w:proofErr w:type="gramEnd"/>
      <w:r>
        <w:t xml:space="preserve"> you Prophet, you Messenger of G-d where </w:t>
      </w:r>
      <w:proofErr w:type="gramStart"/>
      <w:r>
        <w:t>is the revelation</w:t>
      </w:r>
      <w:proofErr w:type="gramEnd"/>
      <w:r>
        <w:t>. Tell us about the angels. You should be talking right if you're a Messenger of G-d.</w:t>
      </w:r>
    </w:p>
    <w:p w14:paraId="1E33CF36" w14:textId="354B73DE" w:rsidR="00FB13D7" w:rsidRDefault="00FB13D7" w:rsidP="00FB13D7">
      <w:r>
        <w:t xml:space="preserve">And if you </w:t>
      </w:r>
      <w:proofErr w:type="gramStart"/>
      <w:r>
        <w:t>a liar</w:t>
      </w:r>
      <w:proofErr w:type="gramEnd"/>
      <w:r>
        <w:t xml:space="preserve">, the </w:t>
      </w:r>
      <w:proofErr w:type="gramStart"/>
      <w:r>
        <w:t>word of</w:t>
      </w:r>
      <w:proofErr w:type="gramEnd"/>
      <w:r>
        <w:t xml:space="preserve"> G-d will soon show you up. Come now to second point here. And these verses that we have quoted from Qur'an are the divine word of G-d. Obligations to obey Allah should be understood too with considerations for stratified levels of concern and authority. Who is uppermost in the stratification of authority? Allah. </w:t>
      </w:r>
      <w:r w:rsidR="00036BDA">
        <w:t>Again</w:t>
      </w:r>
      <w:r>
        <w:t xml:space="preserve"> Allah, everything relates back to Allah. </w:t>
      </w:r>
      <w:proofErr w:type="gramStart"/>
      <w:r>
        <w:t>Again</w:t>
      </w:r>
      <w:proofErr w:type="gramEnd"/>
      <w:r>
        <w:t xml:space="preserve"> Allah says in Qur'an If you are in doubt on a matter, refer it to Allah and His messenger. Allah and His Messenger. Why Allah and His Messenger? Because they are dreamers. They are people will dream makeup. And they believe with their </w:t>
      </w:r>
      <w:r w:rsidR="00036BDA">
        <w:t>whole</w:t>
      </w:r>
      <w:r>
        <w:t xml:space="preserve"> heart and soul that </w:t>
      </w:r>
      <w:proofErr w:type="gramStart"/>
      <w:r>
        <w:t>they in</w:t>
      </w:r>
      <w:proofErr w:type="gramEnd"/>
      <w:r>
        <w:t xml:space="preserve"> communicate with Allah. </w:t>
      </w:r>
      <w:proofErr w:type="gramStart"/>
      <w:r>
        <w:t>So</w:t>
      </w:r>
      <w:proofErr w:type="gramEnd"/>
      <w:r>
        <w:t xml:space="preserve"> if you just say refer it back to Allah, the people will say "Who are you? Where is your book? Where's your revelation?" Refer it back to Allah and His Messenger, keeping us in touch with the natural order that Allah has created. </w:t>
      </w:r>
      <w:proofErr w:type="gramStart"/>
      <w:r>
        <w:t>So</w:t>
      </w:r>
      <w:proofErr w:type="gramEnd"/>
      <w:r>
        <w:t xml:space="preserve"> you do not come to Allah accept through His works. And His works are natural works.</w:t>
      </w:r>
    </w:p>
    <w:p w14:paraId="44A1128C" w14:textId="77777777" w:rsidR="00FB13D7" w:rsidRDefault="00FB13D7" w:rsidP="00FB13D7">
      <w:r>
        <w:t xml:space="preserve">And He has created a natural mortal man, Muhammad. And He communicated His message to the world through him. Now, you referred to Allah and His Messenger. </w:t>
      </w:r>
      <w:proofErr w:type="gramStart"/>
      <w:r>
        <w:t>So</w:t>
      </w:r>
      <w:proofErr w:type="gramEnd"/>
      <w:r>
        <w:t xml:space="preserve"> Allah now how </w:t>
      </w:r>
      <w:proofErr w:type="gramStart"/>
      <w:r>
        <w:t>you</w:t>
      </w:r>
      <w:proofErr w:type="gramEnd"/>
      <w:r>
        <w:t xml:space="preserve"> going to </w:t>
      </w:r>
      <w:proofErr w:type="gramStart"/>
      <w:r>
        <w:t>qualify</w:t>
      </w:r>
      <w:proofErr w:type="gramEnd"/>
      <w:r>
        <w:t xml:space="preserve"> it? Messenger. What kind of Messenger spook? No. Mortal human being.</w:t>
      </w:r>
    </w:p>
    <w:p w14:paraId="72516D15" w14:textId="77777777" w:rsidR="00FB13D7" w:rsidRDefault="00FB13D7" w:rsidP="00FB13D7">
      <w:r>
        <w:t xml:space="preserve">Now here </w:t>
      </w:r>
      <w:proofErr w:type="gramStart"/>
      <w:r>
        <w:t>come</w:t>
      </w:r>
      <w:proofErr w:type="gramEnd"/>
      <w:r>
        <w:t xml:space="preserve"> a song that they make popular. Don't you know there are many songs that are better then and you never hear them because they're not serving the purpose. The best songs you don't hear </w:t>
      </w:r>
      <w:proofErr w:type="gramStart"/>
      <w:r>
        <w:t>because</w:t>
      </w:r>
      <w:proofErr w:type="gramEnd"/>
      <w:r>
        <w:t xml:space="preserve"> they don't serve </w:t>
      </w:r>
      <w:proofErr w:type="gramStart"/>
      <w:r>
        <w:t>the machinery</w:t>
      </w:r>
      <w:proofErr w:type="gramEnd"/>
      <w:r>
        <w:t xml:space="preserve">. All right. So here now some of the songs. Love, love. All this. Just taking your mind </w:t>
      </w:r>
      <w:proofErr w:type="gramStart"/>
      <w:r>
        <w:t>off of</w:t>
      </w:r>
      <w:proofErr w:type="gramEnd"/>
      <w:r>
        <w:t xml:space="preserve"> the specifics and making it general. So now you're not in tune with the specifics. You </w:t>
      </w:r>
      <w:proofErr w:type="gramStart"/>
      <w:r>
        <w:t>only</w:t>
      </w:r>
      <w:proofErr w:type="gramEnd"/>
      <w:r>
        <w:t xml:space="preserve"> in tune with the general that we need love. </w:t>
      </w:r>
      <w:proofErr w:type="gramStart"/>
      <w:r>
        <w:t>So</w:t>
      </w:r>
      <w:proofErr w:type="gramEnd"/>
      <w:r>
        <w:t xml:space="preserve"> you start neglecting the issues. And all you want to do is have a party. </w:t>
      </w:r>
      <w:proofErr w:type="gramStart"/>
      <w:r>
        <w:t>So</w:t>
      </w:r>
      <w:proofErr w:type="gramEnd"/>
      <w:r>
        <w:t xml:space="preserve"> they put you right back into spirituality, right? It's taking you out of your </w:t>
      </w:r>
      <w:proofErr w:type="gramStart"/>
      <w:r>
        <w:t>sense</w:t>
      </w:r>
      <w:proofErr w:type="gramEnd"/>
      <w:r>
        <w:t xml:space="preserve"> again and </w:t>
      </w:r>
      <w:proofErr w:type="gramStart"/>
      <w:r>
        <w:t>put</w:t>
      </w:r>
      <w:proofErr w:type="gramEnd"/>
      <w:r>
        <w:t xml:space="preserve"> you into spirituality. </w:t>
      </w:r>
      <w:proofErr w:type="gramStart"/>
      <w:r>
        <w:t>So</w:t>
      </w:r>
      <w:proofErr w:type="gramEnd"/>
      <w:r>
        <w:t xml:space="preserve"> you go and get to </w:t>
      </w:r>
      <w:proofErr w:type="gramStart"/>
      <w:r>
        <w:t>singing</w:t>
      </w:r>
      <w:proofErr w:type="gramEnd"/>
      <w:r>
        <w:t xml:space="preserve"> songs and everybody just start loving each other. You walk up </w:t>
      </w:r>
      <w:proofErr w:type="gramStart"/>
      <w:r>
        <w:t>on</w:t>
      </w:r>
      <w:proofErr w:type="gramEnd"/>
      <w:r>
        <w:t xml:space="preserve"> a girl "Kiss me." Never saw her before in my life. Meet me on the street. "Kiss me." Thank you. After </w:t>
      </w:r>
      <w:proofErr w:type="spellStart"/>
      <w:r>
        <w:t>awhile</w:t>
      </w:r>
      <w:proofErr w:type="spellEnd"/>
      <w:r>
        <w:t xml:space="preserve"> you see one was raped out there on the broad daylight, raped out there on the curb while the people trying to pass. Obstructing them on the curb, on the walk, sidewalk. He </w:t>
      </w:r>
      <w:proofErr w:type="gramStart"/>
      <w:r>
        <w:t>raping</w:t>
      </w:r>
      <w:proofErr w:type="gramEnd"/>
      <w:r>
        <w:t xml:space="preserve"> this girl because she said peace and this man, he thought his dream was being fulfilled.</w:t>
      </w:r>
    </w:p>
    <w:p w14:paraId="38D2B1DF" w14:textId="599177BB" w:rsidR="00FB13D7" w:rsidRDefault="00FB13D7" w:rsidP="00FB13D7">
      <w:r>
        <w:lastRenderedPageBreak/>
        <w:t xml:space="preserve">Peace and love. Peace and love. He said, "Piece, piece, piece." Next thing you know </w:t>
      </w:r>
      <w:proofErr w:type="gramStart"/>
      <w:r>
        <w:t>she</w:t>
      </w:r>
      <w:proofErr w:type="gramEnd"/>
      <w:r>
        <w:t xml:space="preserve"> </w:t>
      </w:r>
      <w:proofErr w:type="gramStart"/>
      <w:r>
        <w:t>crying</w:t>
      </w:r>
      <w:proofErr w:type="gramEnd"/>
      <w:r>
        <w:t xml:space="preserve">. Police, police. What happened here lady. He raped me and all I said was peace, peace. Next time lady don't say peace to a nigger like that. It's not our fault. The world is manipulating us. Yeah, </w:t>
      </w:r>
      <w:proofErr w:type="gramStart"/>
      <w:r>
        <w:t>not</w:t>
      </w:r>
      <w:proofErr w:type="gramEnd"/>
      <w:r>
        <w:t xml:space="preserve"> our fault. They make a waste of society. They know how to manipulate the science of your behavioral nature and make it a waste of society and Allah </w:t>
      </w:r>
      <w:proofErr w:type="gramStart"/>
      <w:r>
        <w:t>intended to</w:t>
      </w:r>
      <w:proofErr w:type="gramEnd"/>
      <w:r>
        <w:t xml:space="preserve"> science for us, for His servants. He revealed it to the Prophet for us. And the devil he </w:t>
      </w:r>
      <w:proofErr w:type="gramStart"/>
      <w:r>
        <w:t>got it</w:t>
      </w:r>
      <w:proofErr w:type="gramEnd"/>
      <w:r>
        <w:t xml:space="preserve"> still. No stealing from this book. It's the universal message. That's right. All right. Okay, now we came to the cross as it's symbolically given. Then the taking of the body down from the cross and putting it in the cave. Then the rolling of the stone back says when they came to do their regular </w:t>
      </w:r>
      <w:proofErr w:type="gramStart"/>
      <w:r>
        <w:t>ritual</w:t>
      </w:r>
      <w:proofErr w:type="gramEnd"/>
      <w:r>
        <w:t xml:space="preserve"> and they saw the stone rolled back. And when they </w:t>
      </w:r>
      <w:proofErr w:type="gramStart"/>
      <w:r>
        <w:t>looked</w:t>
      </w:r>
      <w:proofErr w:type="gramEnd"/>
      <w:r>
        <w:t xml:space="preserve"> </w:t>
      </w:r>
      <w:r w:rsidR="00036BDA">
        <w:t>where</w:t>
      </w:r>
      <w:r>
        <w:t xml:space="preserve"> he was </w:t>
      </w:r>
      <w:proofErr w:type="gramStart"/>
      <w:r>
        <w:t>laying</w:t>
      </w:r>
      <w:proofErr w:type="gramEnd"/>
      <w:r>
        <w:t>, they didn't see him. But they saw his head wrap. Symbolic of what? Cover and hide the knowledge. And the head wrap was taken off, meant that he had broken through.</w:t>
      </w:r>
    </w:p>
    <w:p w14:paraId="05FE7994" w14:textId="77777777" w:rsidR="00FB13D7" w:rsidRDefault="00FB13D7" w:rsidP="00FB13D7">
      <w:r>
        <w:t xml:space="preserve">He had broken through the crown, broken through the wrap. He had broken through that symbolism that wouldn't allow his intellect to blossom and come forward. And that was the sign. </w:t>
      </w:r>
      <w:proofErr w:type="gramStart"/>
      <w:r>
        <w:t>Them</w:t>
      </w:r>
      <w:proofErr w:type="gramEnd"/>
      <w:r>
        <w:t xml:space="preserve"> finding that head wrap there was a sign that he was resurrected. Now couldn't it just </w:t>
      </w:r>
      <w:proofErr w:type="gramStart"/>
      <w:r>
        <w:t>been</w:t>
      </w:r>
      <w:proofErr w:type="gramEnd"/>
      <w:r>
        <w:t xml:space="preserve"> a sign that somebody had tampered with his body? You should understand that you don't know. You should understand just by what I'm telling you. It was a sign that his head </w:t>
      </w:r>
      <w:proofErr w:type="gramStart"/>
      <w:r>
        <w:t>has</w:t>
      </w:r>
      <w:proofErr w:type="gramEnd"/>
      <w:r>
        <w:t xml:space="preserve"> been freed. And what does that wrap cover? It covers the head. The head already has a </w:t>
      </w:r>
      <w:proofErr w:type="gramStart"/>
      <w:r>
        <w:t>cover</w:t>
      </w:r>
      <w:proofErr w:type="gramEnd"/>
      <w:r>
        <w:t xml:space="preserve"> don't it? The </w:t>
      </w:r>
      <w:proofErr w:type="gramStart"/>
      <w:r>
        <w:t>hair, it</w:t>
      </w:r>
      <w:proofErr w:type="gramEnd"/>
      <w:r>
        <w:t xml:space="preserve"> covers the hair. </w:t>
      </w:r>
      <w:proofErr w:type="gramStart"/>
      <w:r>
        <w:t>So</w:t>
      </w:r>
      <w:proofErr w:type="gramEnd"/>
      <w:r>
        <w:t xml:space="preserve"> you notice some of them just cover a part the hair like the Jews. The Jews cover part of the hair. Jews make a little skull cap to put on the back to cover the bald spot. Right? </w:t>
      </w:r>
      <w:proofErr w:type="gramStart"/>
      <w:r>
        <w:t>So</w:t>
      </w:r>
      <w:proofErr w:type="gramEnd"/>
      <w:r>
        <w:t xml:space="preserve"> he be covering the bald spot. Where the other Asian monks, they have bald head, they show their bald head.</w:t>
      </w:r>
    </w:p>
    <w:p w14:paraId="0E8AD3C6" w14:textId="77777777" w:rsidR="00FB13D7" w:rsidRDefault="00FB13D7" w:rsidP="00FB13D7">
      <w:r>
        <w:t xml:space="preserve">And most of the Jews, they cover the hair. They cover the hair. And women are supposed to cover what? Their hair. Cover their hair. </w:t>
      </w:r>
      <w:proofErr w:type="gramStart"/>
      <w:r>
        <w:t>They</w:t>
      </w:r>
      <w:proofErr w:type="gramEnd"/>
      <w:r>
        <w:t xml:space="preserve"> hair is symbolic of </w:t>
      </w:r>
      <w:proofErr w:type="gramStart"/>
      <w:r>
        <w:t>the knowledge</w:t>
      </w:r>
      <w:proofErr w:type="gramEnd"/>
      <w:r>
        <w:t xml:space="preserve">. The hair is dead, you know </w:t>
      </w:r>
      <w:proofErr w:type="gramStart"/>
      <w:r>
        <w:t>that?</w:t>
      </w:r>
      <w:proofErr w:type="gramEnd"/>
      <w:r>
        <w:t xml:space="preserve"> The hair grows out of living matter. But the hair itself is dead matter. No blood, no feelings in the hair. </w:t>
      </w:r>
      <w:proofErr w:type="gramStart"/>
      <w:r>
        <w:t>So</w:t>
      </w:r>
      <w:proofErr w:type="gramEnd"/>
      <w:r>
        <w:t xml:space="preserve"> here is a covering protecting your head, but the </w:t>
      </w:r>
      <w:proofErr w:type="gramStart"/>
      <w:r>
        <w:t>scalp,</w:t>
      </w:r>
      <w:proofErr w:type="gramEnd"/>
      <w:r>
        <w:t xml:space="preserve"> </w:t>
      </w:r>
      <w:proofErr w:type="gramStart"/>
      <w:r>
        <w:t>it's</w:t>
      </w:r>
      <w:proofErr w:type="gramEnd"/>
      <w:r>
        <w:t xml:space="preserve"> supplied by blood, because without blood coming to the surface, you don't get </w:t>
      </w:r>
      <w:proofErr w:type="gramStart"/>
      <w:r>
        <w:t>no</w:t>
      </w:r>
      <w:proofErr w:type="gramEnd"/>
      <w:r>
        <w:t xml:space="preserve"> hair. Here's the covering that's supplied by life, but it's dead. And it's protecting your head, right? So that should give you some idea of what we are working with. What protects our head? Knowledge. Knowledge yesterday that's no longer used is given to people in secret societies. And to them, it's living knowledge. But </w:t>
      </w:r>
      <w:proofErr w:type="gramStart"/>
      <w:r>
        <w:t>it's</w:t>
      </w:r>
      <w:proofErr w:type="gramEnd"/>
      <w:r>
        <w:t xml:space="preserve"> knowledge gotten from the dead. You understand? In other words, this terminology </w:t>
      </w:r>
      <w:proofErr w:type="gramStart"/>
      <w:r>
        <w:t>out</w:t>
      </w:r>
      <w:proofErr w:type="gramEnd"/>
      <w:r>
        <w:t xml:space="preserve"> of the crypt. It's knowledge out of the crypt, but they buried it with the body. And there's a word called cryptology. Look it up in the dictionary. It has nothing to do with the dead. It's language.</w:t>
      </w:r>
    </w:p>
    <w:p w14:paraId="7EEAFE76" w14:textId="3826166B" w:rsidR="00FB13D7" w:rsidRDefault="00FB13D7" w:rsidP="00FB13D7">
      <w:r>
        <w:t xml:space="preserve">The secret language. Secret language cryptology. Secret language. That's cryptology. All right? So symbolic wisdom protects the living head. Right? If what I'm saying is right then the symbolic knowledge, from the ancient, from old days that used to be living knowledge, now they use it secretly as living knowledge, but in history or in the life of the people it's dead. Isn't Latin a dead language. But if you want to become a </w:t>
      </w:r>
      <w:proofErr w:type="gramStart"/>
      <w:r>
        <w:t>priest</w:t>
      </w:r>
      <w:proofErr w:type="gramEnd"/>
      <w:r>
        <w:t xml:space="preserve"> don't you have to study in Latin? Yeah. And </w:t>
      </w:r>
      <w:proofErr w:type="gramStart"/>
      <w:r>
        <w:t>didn't they</w:t>
      </w:r>
      <w:proofErr w:type="gramEnd"/>
      <w:r>
        <w:t xml:space="preserve"> cut it off. Didn't they cut off </w:t>
      </w:r>
      <w:r w:rsidR="00036BDA">
        <w:t>Latin</w:t>
      </w:r>
      <w:r>
        <w:t xml:space="preserve">? You </w:t>
      </w:r>
      <w:proofErr w:type="gramStart"/>
      <w:r>
        <w:t>have to</w:t>
      </w:r>
      <w:proofErr w:type="gramEnd"/>
      <w:r>
        <w:t xml:space="preserve"> understand the powerful </w:t>
      </w:r>
      <w:proofErr w:type="gramStart"/>
      <w:r>
        <w:t>thing</w:t>
      </w:r>
      <w:proofErr w:type="gramEnd"/>
      <w:r>
        <w:t xml:space="preserve"> that the world does. And then you </w:t>
      </w:r>
      <w:proofErr w:type="gramStart"/>
      <w:r>
        <w:t>have to</w:t>
      </w:r>
      <w:proofErr w:type="gramEnd"/>
      <w:r>
        <w:t xml:space="preserve"> have faith in the man to tell you things. And then that's how we grow a strong society. That's how we think of our people. </w:t>
      </w:r>
      <w:proofErr w:type="gramStart"/>
      <w:r>
        <w:t>So</w:t>
      </w:r>
      <w:proofErr w:type="gramEnd"/>
      <w:r>
        <w:t xml:space="preserve"> what does it mean when the wrap was taken off his head? In other words, the dead language </w:t>
      </w:r>
      <w:r>
        <w:lastRenderedPageBreak/>
        <w:t>was revealed. And language is the key to Jesus. In the beginning, there was the word. In the beginning, there was the word. And the Qur'an says he was a word from Allah.</w:t>
      </w:r>
    </w:p>
    <w:p w14:paraId="1830E32A" w14:textId="77777777" w:rsidR="00FB13D7" w:rsidRDefault="00FB13D7" w:rsidP="00FB13D7">
      <w:r>
        <w:t xml:space="preserve"> So </w:t>
      </w:r>
      <w:proofErr w:type="gramStart"/>
      <w:r>
        <w:t>actually</w:t>
      </w:r>
      <w:proofErr w:type="gramEnd"/>
      <w:r>
        <w:t xml:space="preserve"> he himself in the most important way, in the most significant sense, Jesus is revelation. In the most significant sense, he's revelation. But then revelation forms what? People. And people form habits and culture, et cetera. But it begins with what? Revelation. The word. </w:t>
      </w:r>
      <w:proofErr w:type="gramStart"/>
      <w:r>
        <w:t>So</w:t>
      </w:r>
      <w:proofErr w:type="gramEnd"/>
      <w:r>
        <w:t xml:space="preserve"> as it begins with the word, they hide it with the word. They hide the word. They hide it in dead language. Don't you know the cross itself means dead. Yeah. There's a cross called </w:t>
      </w:r>
      <w:proofErr w:type="gramStart"/>
      <w:r>
        <w:t>hollow cross</w:t>
      </w:r>
      <w:proofErr w:type="gramEnd"/>
      <w:r>
        <w:t xml:space="preserve">. It means language that's preserved, </w:t>
      </w:r>
      <w:proofErr w:type="gramStart"/>
      <w:r>
        <w:t>but yet</w:t>
      </w:r>
      <w:proofErr w:type="gramEnd"/>
      <w:r>
        <w:t xml:space="preserve"> when you go into it, you don't find anything. They work with it so well, but if you go into it, you won't even find the evidence. You won't find the need. That's right. What is a cliche? A cliche is a </w:t>
      </w:r>
      <w:proofErr w:type="gramStart"/>
      <w:r>
        <w:t>worn out</w:t>
      </w:r>
      <w:proofErr w:type="gramEnd"/>
      <w:r>
        <w:t xml:space="preserve"> expression Is that right?</w:t>
      </w:r>
    </w:p>
    <w:p w14:paraId="2687841F" w14:textId="64AD5035" w:rsidR="00FB13D7" w:rsidRDefault="00FB13D7" w:rsidP="00FB13D7">
      <w:r>
        <w:t xml:space="preserve">But look up the word cliche in the dictionary and you'll find that there's another word by another spelling pronounced cliche and it's a cross. </w:t>
      </w:r>
      <w:proofErr w:type="gramStart"/>
      <w:r>
        <w:t>All of</w:t>
      </w:r>
      <w:proofErr w:type="gramEnd"/>
      <w:r>
        <w:t xml:space="preserve"> these things. </w:t>
      </w:r>
      <w:proofErr w:type="gramStart"/>
      <w:r>
        <w:t>So</w:t>
      </w:r>
      <w:proofErr w:type="gramEnd"/>
      <w:r>
        <w:t xml:space="preserve"> I don't care where you came from. You can come from the top of the </w:t>
      </w:r>
      <w:r w:rsidR="00036BDA">
        <w:t>Shriners</w:t>
      </w:r>
      <w:r>
        <w:t xml:space="preserve"> order and you </w:t>
      </w:r>
      <w:proofErr w:type="spellStart"/>
      <w:r>
        <w:t>ain't</w:t>
      </w:r>
      <w:proofErr w:type="spellEnd"/>
      <w:r>
        <w:t xml:space="preserve"> there. I don't care where you came from. I'm your master. </w:t>
      </w:r>
      <w:proofErr w:type="spellStart"/>
      <w:r>
        <w:t>Ain't</w:t>
      </w:r>
      <w:proofErr w:type="spellEnd"/>
      <w:r>
        <w:t xml:space="preserve"> no way for you to get around it. No way for you to get around it. You don't know </w:t>
      </w:r>
      <w:proofErr w:type="gramStart"/>
      <w:r>
        <w:t>nothing</w:t>
      </w:r>
      <w:proofErr w:type="gramEnd"/>
      <w:r>
        <w:t xml:space="preserve"> compared to what G-d has shown me. Nothing to compare with what G-d has shown me. I could talk to you for my lifetime and never tell you everything that I have seen that G-d has shown me. Allah is my witness. I don't think I have enough years to tell you everything. I just do my best. All right. Now, </w:t>
      </w:r>
      <w:proofErr w:type="gramStart"/>
      <w:r>
        <w:t>Praise</w:t>
      </w:r>
      <w:proofErr w:type="gramEnd"/>
      <w:r>
        <w:t xml:space="preserve"> be to Allah. I think some of you believe it now. When we started out it was hard, but I think some of you really believe now. Praise be to Allah. Dear beloved people. If you know the world, the world can't defeat you. You can defeat yourself. You can be stupid and go and disobey the guidance, the knowledge that you got and be stupid. You defeat yourself, but they can't defeat you no more. Not when you know them. That's why I stand up and talk to you the way I do. Some of you think I'm excited. No. I'm not excited.</w:t>
      </w:r>
    </w:p>
    <w:p w14:paraId="37E46624" w14:textId="77777777" w:rsidR="00FB13D7" w:rsidRDefault="00FB13D7" w:rsidP="00FB13D7">
      <w:r>
        <w:t xml:space="preserve">I know that they cannot do anything with me. Not a thing. And I don't need them. They don't help </w:t>
      </w:r>
      <w:proofErr w:type="gramStart"/>
      <w:r>
        <w:t>me</w:t>
      </w:r>
      <w:proofErr w:type="gramEnd"/>
      <w:r>
        <w:t xml:space="preserve"> none. They </w:t>
      </w:r>
      <w:proofErr w:type="spellStart"/>
      <w:r>
        <w:t>ain't</w:t>
      </w:r>
      <w:proofErr w:type="spellEnd"/>
      <w:r>
        <w:t xml:space="preserve"> nothing to give me. What </w:t>
      </w:r>
      <w:proofErr w:type="gramStart"/>
      <w:r>
        <w:t>they</w:t>
      </w:r>
      <w:proofErr w:type="gramEnd"/>
      <w:r>
        <w:t xml:space="preserve"> got to give me? Here I am, son of the Honorable Elijah Muhammad, came under his teaching with the Nation of Islam. Lived among the non-Muslims. In prison for 16 months. In the world out there with them walking around them, I know their life. Went to college and as soon as the man start </w:t>
      </w:r>
      <w:proofErr w:type="gramStart"/>
      <w:r>
        <w:t>talking</w:t>
      </w:r>
      <w:proofErr w:type="gramEnd"/>
      <w:r>
        <w:t xml:space="preserve"> I said why is he wasting my time like this for. He </w:t>
      </w:r>
      <w:proofErr w:type="gramStart"/>
      <w:r>
        <w:t>looking</w:t>
      </w:r>
      <w:proofErr w:type="gramEnd"/>
      <w:r>
        <w:t xml:space="preserve"> for a way to twist my body. He </w:t>
      </w:r>
      <w:proofErr w:type="gramStart"/>
      <w:r>
        <w:t>want</w:t>
      </w:r>
      <w:proofErr w:type="gramEnd"/>
      <w:r>
        <w:t xml:space="preserve"> to twist my nature. I came here to get some knowledge so I can be more useful to society. And he looked at me and </w:t>
      </w:r>
      <w:proofErr w:type="gramStart"/>
      <w:r>
        <w:t>say</w:t>
      </w:r>
      <w:proofErr w:type="gramEnd"/>
      <w:r>
        <w:t xml:space="preserve">, "Oh, you </w:t>
      </w:r>
      <w:proofErr w:type="gramStart"/>
      <w:r>
        <w:t>a threat</w:t>
      </w:r>
      <w:proofErr w:type="gramEnd"/>
      <w:r>
        <w:t xml:space="preserve"> because you don't think the way we do." I sit there before him and he </w:t>
      </w:r>
      <w:proofErr w:type="gramStart"/>
      <w:r>
        <w:t>trying</w:t>
      </w:r>
      <w:proofErr w:type="gramEnd"/>
      <w:r>
        <w:t xml:space="preserve"> to change my nature.</w:t>
      </w:r>
    </w:p>
    <w:p w14:paraId="502F347D" w14:textId="77777777" w:rsidR="00FB13D7" w:rsidRDefault="00FB13D7" w:rsidP="00FB13D7">
      <w:r>
        <w:t xml:space="preserve">Now I </w:t>
      </w:r>
      <w:proofErr w:type="gramStart"/>
      <w:r>
        <w:t>done came through</w:t>
      </w:r>
      <w:proofErr w:type="gramEnd"/>
      <w:r>
        <w:t xml:space="preserve"> all of that. Now I have talked, six, seven years ago, I haves given talk and I talk free to ministers that I know have knowledge in Christianity. Fascinated. </w:t>
      </w:r>
      <w:proofErr w:type="gramStart"/>
      <w:r>
        <w:t>So</w:t>
      </w:r>
      <w:proofErr w:type="gramEnd"/>
      <w:r>
        <w:t xml:space="preserve"> when I finished talking to '</w:t>
      </w:r>
      <w:proofErr w:type="spellStart"/>
      <w:r>
        <w:t>em</w:t>
      </w:r>
      <w:proofErr w:type="spellEnd"/>
      <w:r>
        <w:t xml:space="preserve">, oh they </w:t>
      </w:r>
      <w:proofErr w:type="gramStart"/>
      <w:r>
        <w:t>so</w:t>
      </w:r>
      <w:proofErr w:type="gramEnd"/>
      <w:r>
        <w:t xml:space="preserve"> thankful. I'm so happy. It's </w:t>
      </w:r>
      <w:proofErr w:type="spellStart"/>
      <w:proofErr w:type="gramStart"/>
      <w:r>
        <w:t>a</w:t>
      </w:r>
      <w:proofErr w:type="spellEnd"/>
      <w:proofErr w:type="gramEnd"/>
      <w:r>
        <w:t xml:space="preserve"> honor for me to be here. </w:t>
      </w:r>
      <w:proofErr w:type="gramStart"/>
      <w:r>
        <w:t>So</w:t>
      </w:r>
      <w:proofErr w:type="gramEnd"/>
      <w:r>
        <w:t xml:space="preserve"> what's making them speak like that? G-d must have given me something. Yes. Yes. </w:t>
      </w:r>
      <w:proofErr w:type="gramStart"/>
      <w:r>
        <w:t>So</w:t>
      </w:r>
      <w:proofErr w:type="gramEnd"/>
      <w:r>
        <w:t xml:space="preserve"> I'm talking about six or seven years ago. Now they're afraid to be in my presence when I talk. Because they don't want me to see just what I'm doing to their soul. Yes. They don't have </w:t>
      </w:r>
      <w:proofErr w:type="gramStart"/>
      <w:r>
        <w:t>nothing</w:t>
      </w:r>
      <w:proofErr w:type="gramEnd"/>
      <w:r>
        <w:t xml:space="preserve"> to match what we got. No siree. No siree. Don't worry about that. Allah has given us the best. But they have enough to recognize what we got. </w:t>
      </w:r>
      <w:proofErr w:type="gramStart"/>
      <w:r>
        <w:t>So</w:t>
      </w:r>
      <w:proofErr w:type="gramEnd"/>
      <w:r>
        <w:t xml:space="preserve"> they got it. They got </w:t>
      </w:r>
      <w:proofErr w:type="gramStart"/>
      <w:r>
        <w:lastRenderedPageBreak/>
        <w:t>the gold</w:t>
      </w:r>
      <w:proofErr w:type="gramEnd"/>
      <w:r>
        <w:t xml:space="preserve">. Yeah. Praise be to Allah. In </w:t>
      </w:r>
      <w:proofErr w:type="gramStart"/>
      <w:r>
        <w:t>my conclusion</w:t>
      </w:r>
      <w:proofErr w:type="gramEnd"/>
      <w:r>
        <w:t>, we want to look at the last part. We want to finish this.</w:t>
      </w:r>
    </w:p>
    <w:p w14:paraId="3DFD8F34" w14:textId="710D2984" w:rsidR="00FB13D7" w:rsidRDefault="00FB13D7" w:rsidP="00FB13D7">
      <w:r>
        <w:t xml:space="preserve">After he was resurrected, they saw him. And Mary went up to him, Mary Magdalene. Not Mary the mother. She was fond of him because she was so thankful to Jesus because what he had done for her. </w:t>
      </w:r>
      <w:proofErr w:type="gramStart"/>
      <w:r>
        <w:t>So</w:t>
      </w:r>
      <w:proofErr w:type="gramEnd"/>
      <w:r>
        <w:t xml:space="preserve"> she was on him and he said, Touch me not. I have not ascended yet to the </w:t>
      </w:r>
      <w:proofErr w:type="gramStart"/>
      <w:r>
        <w:t>Father</w:t>
      </w:r>
      <w:proofErr w:type="gramEnd"/>
      <w:r>
        <w:t xml:space="preserve">. Now, we should understand this. Because the </w:t>
      </w:r>
      <w:r w:rsidR="00036BDA">
        <w:t>Christians</w:t>
      </w:r>
      <w:r>
        <w:t xml:space="preserve"> don't Believe me, they don't. No. Only the very, very high up. Your brothers and sisters in the </w:t>
      </w:r>
      <w:proofErr w:type="gramStart"/>
      <w:r>
        <w:t>church, they</w:t>
      </w:r>
      <w:proofErr w:type="gramEnd"/>
      <w:r>
        <w:t xml:space="preserve"> don't know </w:t>
      </w:r>
      <w:proofErr w:type="gramStart"/>
      <w:r>
        <w:t>nothing</w:t>
      </w:r>
      <w:proofErr w:type="gramEnd"/>
      <w:r>
        <w:t xml:space="preserve">. </w:t>
      </w:r>
      <w:proofErr w:type="gramStart"/>
      <w:r>
        <w:t>So</w:t>
      </w:r>
      <w:proofErr w:type="gramEnd"/>
      <w:r>
        <w:t xml:space="preserve"> what does it mean? Says touch me not. I have not ascended yet to the </w:t>
      </w:r>
      <w:proofErr w:type="gramStart"/>
      <w:r>
        <w:t>Father</w:t>
      </w:r>
      <w:proofErr w:type="gramEnd"/>
      <w:r>
        <w:t xml:space="preserve">. They can't tell you this, because if they </w:t>
      </w:r>
      <w:proofErr w:type="gramStart"/>
      <w:r>
        <w:t>told</w:t>
      </w:r>
      <w:proofErr w:type="gramEnd"/>
      <w:r>
        <w:t xml:space="preserve"> you this you will become your leaders. It means Christianity is not fit yet for the true at heart, for the faithful. Touch me not. I have not yet ascended to the </w:t>
      </w:r>
      <w:proofErr w:type="gramStart"/>
      <w:r>
        <w:t>Father</w:t>
      </w:r>
      <w:proofErr w:type="gramEnd"/>
      <w:r>
        <w:t>. Meaning after they discovered their knowledge, that he acknowledged what they saw, what was revealed under the cover was not fit for faithful, decent people.</w:t>
      </w:r>
    </w:p>
    <w:p w14:paraId="436B9808" w14:textId="77777777" w:rsidR="00FB13D7" w:rsidRDefault="00FB13D7" w:rsidP="00FB13D7">
      <w:r>
        <w:t xml:space="preserve">Touch me not. I have not yet ascended to the </w:t>
      </w:r>
      <w:proofErr w:type="gramStart"/>
      <w:r>
        <w:t>Father</w:t>
      </w:r>
      <w:proofErr w:type="gramEnd"/>
      <w:r>
        <w:t xml:space="preserve">, the word. Then he had to ascend to the father then to become fit to touch. And you know, it's easy for people </w:t>
      </w:r>
      <w:proofErr w:type="gramStart"/>
      <w:r>
        <w:t>thinking</w:t>
      </w:r>
      <w:proofErr w:type="gramEnd"/>
      <w:r>
        <w:t xml:space="preserve"> naturally to say, oh yes, he </w:t>
      </w:r>
      <w:proofErr w:type="gramStart"/>
      <w:r>
        <w:t>want</w:t>
      </w:r>
      <w:proofErr w:type="gramEnd"/>
      <w:r>
        <w:t xml:space="preserve"> to be touched. He was dead. See the </w:t>
      </w:r>
      <w:proofErr w:type="gramStart"/>
      <w:r>
        <w:t>people</w:t>
      </w:r>
      <w:proofErr w:type="gramEnd"/>
      <w:r>
        <w:t xml:space="preserve"> used to want to touch you if you were dead. They thought it would be contaminated. You </w:t>
      </w:r>
      <w:proofErr w:type="gramStart"/>
      <w:r>
        <w:t>aware</w:t>
      </w:r>
      <w:proofErr w:type="gramEnd"/>
      <w:r>
        <w:t xml:space="preserve"> of that? I haven't ascended to the father yet. Meaning that once they broke the seal, once they broke the seal that locked up the wisdom, what they discovered under there was not the plan of G-d, but the plan of Satan.</w:t>
      </w:r>
    </w:p>
    <w:p w14:paraId="11B43217" w14:textId="77777777" w:rsidR="00FB13D7" w:rsidRDefault="00FB13D7" w:rsidP="00FB13D7">
      <w:r>
        <w:t xml:space="preserve">Then they had to then wait for G-d to bless them with enough knowledge to rescue what G-d intended for what Satan had planned. </w:t>
      </w:r>
      <w:proofErr w:type="gramStart"/>
      <w:r>
        <w:t>So</w:t>
      </w:r>
      <w:proofErr w:type="gramEnd"/>
      <w:r>
        <w:t xml:space="preserve"> they could just join in that what was really G-d and what was really Satan. And then the Qur'an come so that which came down with him and the light that came down with him. Right? So here we have the Qur'an coming down to Prophet Muhammad as coming down from the heaven. And about the word as the word coming down with him. Jesus went up. It is purity that ascends to G-d. And knowledge is given in return. Yes. And as a result, life and growth. Praise be to Allah. </w:t>
      </w:r>
      <w:proofErr w:type="gramStart"/>
      <w:r>
        <w:t>So</w:t>
      </w:r>
      <w:proofErr w:type="gramEnd"/>
      <w:r>
        <w:t xml:space="preserve"> Prophet Muhammad there in the scripture, he answers that, that coming down. Jesus ascended. But now at the ascent, he </w:t>
      </w:r>
      <w:proofErr w:type="gramStart"/>
      <w:r>
        <w:t>has to</w:t>
      </w:r>
      <w:proofErr w:type="gramEnd"/>
      <w:r>
        <w:t xml:space="preserve"> come down. He </w:t>
      </w:r>
      <w:proofErr w:type="gramStart"/>
      <w:r>
        <w:t>has to</w:t>
      </w:r>
      <w:proofErr w:type="gramEnd"/>
      <w:r>
        <w:t xml:space="preserve"> return. The returning is Prophet Muhammad. Yes, the returning is Prophet Muhammad. Or the spirit of truth or the teacher. The teacher, the rational teacher. </w:t>
      </w:r>
      <w:proofErr w:type="gramStart"/>
      <w:r>
        <w:t>So</w:t>
      </w:r>
      <w:proofErr w:type="gramEnd"/>
      <w:r>
        <w:t xml:space="preserve"> he said touch me not, I have not yet ascended.</w:t>
      </w:r>
    </w:p>
    <w:p w14:paraId="48F26543" w14:textId="77777777" w:rsidR="00FB13D7" w:rsidRDefault="00FB13D7" w:rsidP="00FB13D7">
      <w:r>
        <w:t xml:space="preserve">Meaning, I'm not pure. I'm not </w:t>
      </w:r>
      <w:proofErr w:type="spellStart"/>
      <w:r>
        <w:t>pure</w:t>
      </w:r>
      <w:proofErr w:type="spellEnd"/>
      <w:r>
        <w:t xml:space="preserve"> enough. The water as it's </w:t>
      </w:r>
      <w:proofErr w:type="gramStart"/>
      <w:r>
        <w:t>lifted up</w:t>
      </w:r>
      <w:proofErr w:type="gramEnd"/>
      <w:r>
        <w:t xml:space="preserve"> becomes pure. Men long ago discovered that. They would drink water </w:t>
      </w:r>
      <w:proofErr w:type="gramStart"/>
      <w:r>
        <w:t>in</w:t>
      </w:r>
      <w:proofErr w:type="gramEnd"/>
      <w:r>
        <w:t xml:space="preserve"> certain times or certain seasons. They noticed or in certain situations and conditions. They noticed that if they took a drink of water, they would become sick. But they learned that if they drank the rainwater, they wouldn't become sick. So that told them that the rainwater came down uncontaminated. </w:t>
      </w:r>
      <w:proofErr w:type="gramStart"/>
      <w:r>
        <w:t>So</w:t>
      </w:r>
      <w:proofErr w:type="gramEnd"/>
      <w:r>
        <w:t xml:space="preserve"> the water on earth was contaminated. And they would </w:t>
      </w:r>
      <w:proofErr w:type="gramStart"/>
      <w:r>
        <w:t>see that</w:t>
      </w:r>
      <w:proofErr w:type="gramEnd"/>
      <w:r>
        <w:t xml:space="preserve"> the haze </w:t>
      </w:r>
      <w:proofErr w:type="gramStart"/>
      <w:r>
        <w:t>rising up</w:t>
      </w:r>
      <w:proofErr w:type="gramEnd"/>
      <w:r>
        <w:t xml:space="preserve"> in the morning. They knew that the water was drawn up by the heat of the sun just like a pot </w:t>
      </w:r>
      <w:proofErr w:type="gramStart"/>
      <w:r>
        <w:t>boiling</w:t>
      </w:r>
      <w:proofErr w:type="gramEnd"/>
      <w:r>
        <w:t xml:space="preserve"> the steam goes up. </w:t>
      </w:r>
      <w:proofErr w:type="gramStart"/>
      <w:r>
        <w:t>So</w:t>
      </w:r>
      <w:proofErr w:type="gramEnd"/>
      <w:r>
        <w:t xml:space="preserve"> they knew that the process of the water vapor going up caused condensation as it would cause </w:t>
      </w:r>
      <w:proofErr w:type="gramStart"/>
      <w:r>
        <w:t>on cold material down in</w:t>
      </w:r>
      <w:proofErr w:type="gramEnd"/>
      <w:r>
        <w:t xml:space="preserve"> the earth. It would cause condensation in cold regions of the atmosphere.</w:t>
      </w:r>
    </w:p>
    <w:p w14:paraId="16238B11" w14:textId="77777777" w:rsidR="00FB13D7" w:rsidRDefault="00FB13D7" w:rsidP="00FB13D7">
      <w:r>
        <w:t xml:space="preserve">And they knew from climbing mountains that it was cold up there. </w:t>
      </w:r>
      <w:proofErr w:type="gramStart"/>
      <w:r>
        <w:t>So</w:t>
      </w:r>
      <w:proofErr w:type="gramEnd"/>
      <w:r>
        <w:t xml:space="preserve"> they figured that out just by reasoning. They figured out that water was what they </w:t>
      </w:r>
      <w:proofErr w:type="gramStart"/>
      <w:r>
        <w:t>call</w:t>
      </w:r>
      <w:proofErr w:type="gramEnd"/>
      <w:r>
        <w:t xml:space="preserve"> </w:t>
      </w:r>
      <w:proofErr w:type="gramStart"/>
      <w:r>
        <w:t>it?</w:t>
      </w:r>
      <w:proofErr w:type="gramEnd"/>
      <w:r>
        <w:t xml:space="preserve"> Evaporated. And then </w:t>
      </w:r>
      <w:r>
        <w:lastRenderedPageBreak/>
        <w:t xml:space="preserve">condensed </w:t>
      </w:r>
      <w:proofErr w:type="gramStart"/>
      <w:r>
        <w:t>then</w:t>
      </w:r>
      <w:proofErr w:type="gramEnd"/>
      <w:r>
        <w:t xml:space="preserve"> through the region and came down the field free of the germs and contamination. </w:t>
      </w:r>
      <w:proofErr w:type="gramStart"/>
      <w:r>
        <w:t>You</w:t>
      </w:r>
      <w:proofErr w:type="gramEnd"/>
      <w:r>
        <w:t xml:space="preserve"> see? </w:t>
      </w:r>
      <w:proofErr w:type="gramStart"/>
      <w:r>
        <w:t>So</w:t>
      </w:r>
      <w:proofErr w:type="gramEnd"/>
      <w:r>
        <w:t xml:space="preserve"> then they use that as a sign of man's mental sensitivity. How his mental sensitivity exists in polluted, contaminated culture, contaminated thinking. So how he cries to G-d and repent, and that causes his sensitivity to rise free of the corruption of the earth and get high enough to condense, it's cool enough, unaffected by the passions of the world. It's just cool enough to concentrate, condense, and come back down in the world. </w:t>
      </w:r>
      <w:proofErr w:type="gramStart"/>
      <w:r>
        <w:t>You</w:t>
      </w:r>
      <w:proofErr w:type="gramEnd"/>
      <w:r>
        <w:t xml:space="preserve"> see? Well, that's symbolism. That symbolism. But it shows you, it shows you very clearly what it represents, what the scripture represents in symbolism, what it represents.</w:t>
      </w:r>
    </w:p>
    <w:p w14:paraId="6C9AC8D7" w14:textId="77777777" w:rsidR="00FB13D7" w:rsidRDefault="00FB13D7" w:rsidP="00FB13D7">
      <w:r>
        <w:t xml:space="preserve">Okay. </w:t>
      </w:r>
      <w:proofErr w:type="gramStart"/>
      <w:r>
        <w:t>So</w:t>
      </w:r>
      <w:proofErr w:type="gramEnd"/>
      <w:r>
        <w:t xml:space="preserve"> he said touch me not, I haven't ascended yet. </w:t>
      </w:r>
      <w:proofErr w:type="gramStart"/>
      <w:r>
        <w:t>So</w:t>
      </w:r>
      <w:proofErr w:type="gramEnd"/>
      <w:r>
        <w:t xml:space="preserve"> the mist ascends. And then when it gets free of the contaminated world, </w:t>
      </w:r>
      <w:proofErr w:type="gramStart"/>
      <w:r>
        <w:t>leaves</w:t>
      </w:r>
      <w:proofErr w:type="gramEnd"/>
      <w:r>
        <w:t xml:space="preserve"> all the impurities behind. But the Bible also says from heaven comes pure things. Is that right? It says the pure thing. </w:t>
      </w:r>
      <w:proofErr w:type="gramStart"/>
      <w:r>
        <w:t>So</w:t>
      </w:r>
      <w:proofErr w:type="gramEnd"/>
      <w:r>
        <w:t xml:space="preserve"> there's water and other things you see. Okay. </w:t>
      </w:r>
      <w:proofErr w:type="gramStart"/>
      <w:r>
        <w:t>So</w:t>
      </w:r>
      <w:proofErr w:type="gramEnd"/>
      <w:r>
        <w:t xml:space="preserve"> it comes back down. </w:t>
      </w:r>
      <w:proofErr w:type="gramStart"/>
      <w:r>
        <w:t>So</w:t>
      </w:r>
      <w:proofErr w:type="gramEnd"/>
      <w:r>
        <w:t xml:space="preserve"> Jesus said, "I will lead you to water and if you drink you will thirst no more." Is that </w:t>
      </w:r>
      <w:proofErr w:type="gramStart"/>
      <w:r>
        <w:t>not</w:t>
      </w:r>
      <w:proofErr w:type="gramEnd"/>
      <w:r>
        <w:t xml:space="preserve"> right? </w:t>
      </w:r>
      <w:proofErr w:type="gramStart"/>
      <w:r>
        <w:t>So</w:t>
      </w:r>
      <w:proofErr w:type="gramEnd"/>
      <w:r>
        <w:t xml:space="preserve"> water then is not just spiritual and spiritualism, although it's symbolic of spiritual life. Water is understanding. Water is understanding. It's spiritual life. It </w:t>
      </w:r>
      <w:proofErr w:type="gramStart"/>
      <w:r>
        <w:t>has a tendency to</w:t>
      </w:r>
      <w:proofErr w:type="gramEnd"/>
      <w:r>
        <w:t xml:space="preserve"> be pure as well as morally clean. Tendency to be at rest. Water </w:t>
      </w:r>
      <w:proofErr w:type="gramStart"/>
      <w:r>
        <w:t>want</w:t>
      </w:r>
      <w:proofErr w:type="gramEnd"/>
      <w:r>
        <w:t xml:space="preserve"> to find rest. It wants to level off. </w:t>
      </w:r>
      <w:proofErr w:type="gramStart"/>
      <w:r>
        <w:t>You</w:t>
      </w:r>
      <w:proofErr w:type="gramEnd"/>
      <w:r>
        <w:t xml:space="preserve"> see? </w:t>
      </w:r>
      <w:proofErr w:type="gramStart"/>
      <w:r>
        <w:t>So</w:t>
      </w:r>
      <w:proofErr w:type="gramEnd"/>
      <w:r>
        <w:t xml:space="preserve"> the water holds a rich symbol. Water is a rich symbol for the things that real religious people want. </w:t>
      </w:r>
      <w:proofErr w:type="gramStart"/>
      <w:r>
        <w:t>You</w:t>
      </w:r>
      <w:proofErr w:type="gramEnd"/>
      <w:r>
        <w:t xml:space="preserve"> see? But the knowledge and the insight into this is </w:t>
      </w:r>
      <w:proofErr w:type="gramStart"/>
      <w:r>
        <w:t>the science</w:t>
      </w:r>
      <w:proofErr w:type="gramEnd"/>
      <w:r>
        <w:t xml:space="preserve">. And that science is understanding. And Jesus said, "I'll lead you to water and if you drink you won't thirst anymore." Once you </w:t>
      </w:r>
      <w:proofErr w:type="gramStart"/>
      <w:r>
        <w:t>have understanding of</w:t>
      </w:r>
      <w:proofErr w:type="gramEnd"/>
      <w:r>
        <w:t xml:space="preserve"> your spiritual life, you have scientific insight into the workings of your spiritual life, you don't thirst no more for understanding.</w:t>
      </w:r>
    </w:p>
    <w:p w14:paraId="0917CCC1" w14:textId="77777777" w:rsidR="00FB13D7" w:rsidRDefault="00FB13D7" w:rsidP="00FB13D7">
      <w:r>
        <w:t xml:space="preserve">That's the higher understanding. Higher than just understanding how come you behave physically this way. It's the higher understanding of this. </w:t>
      </w:r>
      <w:proofErr w:type="gramStart"/>
      <w:r>
        <w:t>So</w:t>
      </w:r>
      <w:proofErr w:type="gramEnd"/>
      <w:r>
        <w:t xml:space="preserve"> the great fulfillment is Prophet Muhammad coming with the Qur'an. </w:t>
      </w:r>
      <w:proofErr w:type="spellStart"/>
      <w:r>
        <w:t>f</w:t>
      </w:r>
      <w:proofErr w:type="spellEnd"/>
      <w:r>
        <w:t xml:space="preserve"> It doesn't only give us scientific insight into the spiritual, moral and spiritual behavior of man and his nature, but it also teaches us how to establish a community. It </w:t>
      </w:r>
      <w:proofErr w:type="gramStart"/>
      <w:r>
        <w:t>give</w:t>
      </w:r>
      <w:proofErr w:type="gramEnd"/>
      <w:r>
        <w:t xml:space="preserve"> us the scientific direction for establishing a community life. It's really in fulfillment for what comes even after Jesus. Meaning that G-d is not only going to teach man the knowledge of his behavioral nature and the science of his spirituality, but G-d is going to teach man how to construct his society, how to build the city. And the knowledge is not going to be </w:t>
      </w:r>
      <w:proofErr w:type="gramStart"/>
      <w:r>
        <w:t>earthly,</w:t>
      </w:r>
      <w:proofErr w:type="gramEnd"/>
      <w:r>
        <w:t xml:space="preserve"> it's going to be heavenly. It's going to be divine knowledge of how to establish this community.</w:t>
      </w:r>
    </w:p>
    <w:p w14:paraId="7116CA46" w14:textId="77777777" w:rsidR="00FB13D7" w:rsidRDefault="00FB13D7" w:rsidP="00FB13D7">
      <w:proofErr w:type="gramStart"/>
      <w:r>
        <w:t>So</w:t>
      </w:r>
      <w:proofErr w:type="gramEnd"/>
      <w:r>
        <w:t xml:space="preserve"> they say they saw a city that descended from the sky. That's the last part of the book, isn't it? Well, that's after Jesus. </w:t>
      </w:r>
      <w:proofErr w:type="gramStart"/>
      <w:r>
        <w:t>So</w:t>
      </w:r>
      <w:proofErr w:type="gramEnd"/>
      <w:r>
        <w:t xml:space="preserve"> can't you see Prophet Muhammad? We are Muslim. We want to see Prophet Muhammad. We want to see ourselves. Because if we are Muslim now, we are supposed to represent that new Jerusalem. We are supposed to represent that new community that G-d Himself reveals. That's right. Not the Christians. They had the </w:t>
      </w:r>
      <w:proofErr w:type="gramStart"/>
      <w:r>
        <w:t>hope</w:t>
      </w:r>
      <w:proofErr w:type="gramEnd"/>
      <w:r>
        <w:t xml:space="preserve"> but they lost it. They went off </w:t>
      </w:r>
      <w:proofErr w:type="gramStart"/>
      <w:r>
        <w:t>the track</w:t>
      </w:r>
      <w:proofErr w:type="gramEnd"/>
      <w:r>
        <w:t>.</w:t>
      </w:r>
    </w:p>
    <w:p w14:paraId="125AC82F" w14:textId="77777777" w:rsidR="00FB13D7" w:rsidRDefault="00FB13D7" w:rsidP="00FB13D7">
      <w:r>
        <w:t xml:space="preserve">All right? Obligations to Allah then are also satisfied, and the first obligation is to Allah Himself, Allah Himself. But because it's established in Islam that Muhammad is the best of the creation. Yes, then we must say we accept the authority of G-d and His </w:t>
      </w:r>
      <w:proofErr w:type="gramStart"/>
      <w:r>
        <w:t>Messenger</w:t>
      </w:r>
      <w:proofErr w:type="gramEnd"/>
      <w:r>
        <w:t xml:space="preserve"> so we don't get out of touch with our nature and the natural processes. Praise be to Allah.</w:t>
      </w:r>
    </w:p>
    <w:p w14:paraId="3FBE6427" w14:textId="77777777" w:rsidR="00FB13D7" w:rsidRDefault="00FB13D7" w:rsidP="00FB13D7">
      <w:proofErr w:type="gramStart"/>
      <w:r>
        <w:lastRenderedPageBreak/>
        <w:t>So</w:t>
      </w:r>
      <w:proofErr w:type="gramEnd"/>
      <w:r>
        <w:t xml:space="preserve"> Allah Most High He says, </w:t>
      </w:r>
      <w:proofErr w:type="gramStart"/>
      <w:r>
        <w:t>And</w:t>
      </w:r>
      <w:proofErr w:type="gramEnd"/>
      <w:r>
        <w:t xml:space="preserve"> we do not, that is the believer saying. After establishing that they believe in what Allah has revealed, His book, His Messengers. And they say, </w:t>
      </w:r>
      <w:proofErr w:type="gramStart"/>
      <w:r>
        <w:t>And</w:t>
      </w:r>
      <w:proofErr w:type="gramEnd"/>
      <w:r>
        <w:t xml:space="preserve"> they do not discriminate against any single one of his Messengers</w:t>
      </w:r>
      <w:proofErr w:type="gramStart"/>
      <w:r>
        <w:t>.</w:t>
      </w:r>
      <w:proofErr w:type="gramEnd"/>
      <w:r>
        <w:t xml:space="preserve"> Each Prophet or Messenger is important, important to the continuity of revealed words. </w:t>
      </w:r>
      <w:proofErr w:type="gramStart"/>
      <w:r>
        <w:t>So</w:t>
      </w:r>
      <w:proofErr w:type="gramEnd"/>
      <w:r>
        <w:t xml:space="preserve"> it was not us, or society who decided for G-d. It was His will ruling. His will ruling. He had already decided. He knew in advance human needs. He created the man. He knew in advance societal needs. He created </w:t>
      </w:r>
      <w:proofErr w:type="gramStart"/>
      <w:r>
        <w:t>the societal</w:t>
      </w:r>
      <w:proofErr w:type="gramEnd"/>
      <w:r>
        <w:t xml:space="preserve"> nature. </w:t>
      </w:r>
      <w:proofErr w:type="gramStart"/>
      <w:r>
        <w:t>So</w:t>
      </w:r>
      <w:proofErr w:type="gramEnd"/>
      <w:r>
        <w:t xml:space="preserve"> He decided in advance that we should have Adam. That we should have Noah, that we have all the Prophets in the order that they came, peace be upon them. Then we should understand their importance in that continuity, that continual process, that aim, that completion. What was the object of that continuity? Continuity. That was the objective. Uniformity, consistency, wholeness, completeness, but a continuous line of progress, a process, a progression.</w:t>
      </w:r>
    </w:p>
    <w:p w14:paraId="06150509" w14:textId="71968318" w:rsidR="00FB13D7" w:rsidRDefault="00FB13D7" w:rsidP="00FB13D7">
      <w:r>
        <w:t xml:space="preserve">Yes, praise be to Allah. So, dear beloved people. We are not to discriminate against any of His Messengers. Continuity of revealed words </w:t>
      </w:r>
      <w:proofErr w:type="gramStart"/>
      <w:r>
        <w:t>and also</w:t>
      </w:r>
      <w:proofErr w:type="gramEnd"/>
      <w:r>
        <w:t xml:space="preserve"> the importance of the integrity of the office of divine appointment, Nabua. called Prophethood. It speaks of the office, that station that Allah blessed the Prophet to obtain or that He reserves for them. The office is an office of men with the greatest integrity. What is integrity? That's a wonderful word. Beautiful word. </w:t>
      </w:r>
      <w:r w:rsidR="00036BDA">
        <w:t>Integrity</w:t>
      </w:r>
      <w:r>
        <w:t xml:space="preserve"> means conscious in all your ways, conscious in all your being. See, some of us are conscious in just part of our being. We go to G-</w:t>
      </w:r>
      <w:proofErr w:type="gramStart"/>
      <w:r>
        <w:t>d</w:t>
      </w:r>
      <w:proofErr w:type="gramEnd"/>
      <w:r>
        <w:t xml:space="preserve"> and we are conscious </w:t>
      </w:r>
      <w:proofErr w:type="gramStart"/>
      <w:r>
        <w:t>in</w:t>
      </w:r>
      <w:proofErr w:type="gramEnd"/>
      <w:r>
        <w:t xml:space="preserve"> the mortal being. We don't want to die. We don't want to get sick. We don't want a curse </w:t>
      </w:r>
      <w:proofErr w:type="gramStart"/>
      <w:r>
        <w:t>on</w:t>
      </w:r>
      <w:proofErr w:type="gramEnd"/>
      <w:r>
        <w:t xml:space="preserve"> us. That's one type of consciousness in the belief in G-d, right? Then you find another believer in G-d, he goes to G-d and he's conscious in more than just the mortal body. He's conscious also in the moral body. Whether he feels threatened or not, it hurts him to know that he violated a principle that His G-d wants in him. Right?</w:t>
      </w:r>
    </w:p>
    <w:p w14:paraId="6F6EEE14" w14:textId="7277185B" w:rsidR="00FB13D7" w:rsidRDefault="00FB13D7" w:rsidP="00FB13D7">
      <w:proofErr w:type="gramStart"/>
      <w:r>
        <w:t>So</w:t>
      </w:r>
      <w:proofErr w:type="gramEnd"/>
      <w:r>
        <w:t xml:space="preserve"> there are degrees of consciousness. All of us don't have the same degree of consciousness. Some of us are just worried about what's going to happen to us in this life. But some of our concerns go beyond this life. Into the next, into generations to come. We want to be remembered for our hopefulness, for our virtues, for our high morals, for obedience to our Lord. We want to be proven in His eyes or in His </w:t>
      </w:r>
      <w:r w:rsidR="00036BDA">
        <w:t>presence</w:t>
      </w:r>
      <w:r>
        <w:t xml:space="preserve">. And some of us don't care too much about what the world thinks. </w:t>
      </w:r>
      <w:proofErr w:type="gramStart"/>
      <w:r>
        <w:t>So</w:t>
      </w:r>
      <w:proofErr w:type="gramEnd"/>
      <w:r>
        <w:t xml:space="preserve"> there are horizons of consciousness. In some of our horizons outside of others. Some of our horizons are there now. Oh yes. </w:t>
      </w:r>
      <w:proofErr w:type="gramStart"/>
      <w:r>
        <w:t>So</w:t>
      </w:r>
      <w:proofErr w:type="gramEnd"/>
      <w:r>
        <w:t xml:space="preserve"> integrity is when consciousness is in the whole being. Integrity, a man of integrity, he doesn't behave immorally or crookedly. He doesn't behave wickedly in any sphere of concern or in any of his actions, no.</w:t>
      </w:r>
    </w:p>
    <w:p w14:paraId="0DB05DDE" w14:textId="45572F20" w:rsidR="00FB13D7" w:rsidRDefault="00FB13D7" w:rsidP="00FB13D7">
      <w:r>
        <w:t xml:space="preserve">He can be by </w:t>
      </w:r>
      <w:proofErr w:type="gramStart"/>
      <w:r>
        <w:t>himself,</w:t>
      </w:r>
      <w:proofErr w:type="gramEnd"/>
      <w:r>
        <w:t xml:space="preserve"> he's doing his best. He can be in the company of others, doing his best. Be in the company of the </w:t>
      </w:r>
      <w:r w:rsidR="00036BDA">
        <w:t xml:space="preserve">dope </w:t>
      </w:r>
      <w:proofErr w:type="gramStart"/>
      <w:r w:rsidR="00036BDA">
        <w:t>fiend</w:t>
      </w:r>
      <w:proofErr w:type="gramEnd"/>
      <w:r>
        <w:t xml:space="preserve">, the drunkard. Still doing his best. He's not influenced by the condition of time or circumstances. He's influenced by his principles. His principles dictate his behavior. Oh, he's a man of integrity. Praise be to Allah. </w:t>
      </w:r>
      <w:proofErr w:type="gramStart"/>
      <w:r>
        <w:t>So</w:t>
      </w:r>
      <w:proofErr w:type="gramEnd"/>
      <w:r>
        <w:t xml:space="preserve"> when we reflect on the Prophets, think on the Prophets, the Messengers of G-d. And mind you here, </w:t>
      </w:r>
      <w:proofErr w:type="gramStart"/>
      <w:r>
        <w:t>all of</w:t>
      </w:r>
      <w:proofErr w:type="gramEnd"/>
      <w:r>
        <w:t xml:space="preserve"> the important men of G-d here are put under one description. Why? Because a Messenger doesn't necessarily have to be characterized as a Prophet. But all Prophets are Messengers in Al Islam. Because G-d wouldn't give a Prophet unless he had a message. He wouldn't give you no Prophet unless He gave him a message. But I repeat, all Messengers are not necessarily classified or characterized as Prophets. We know in olden days, a typical Messenger of G-d </w:t>
      </w:r>
      <w:r>
        <w:lastRenderedPageBreak/>
        <w:t xml:space="preserve">was one who was full of prophecy, right? He's full of prophecy. And now the </w:t>
      </w:r>
      <w:r w:rsidR="00036BDA">
        <w:t>shysters</w:t>
      </w:r>
      <w:r>
        <w:t xml:space="preserve"> have taken over that business.</w:t>
      </w:r>
    </w:p>
    <w:p w14:paraId="420DD701" w14:textId="77777777" w:rsidR="00FB13D7" w:rsidRDefault="00FB13D7" w:rsidP="00FB13D7">
      <w:r>
        <w:t xml:space="preserve">They always predicted, right? So instead of a lot of predictions, there came a lot of </w:t>
      </w:r>
      <w:proofErr w:type="gramStart"/>
      <w:r>
        <w:t>instruction</w:t>
      </w:r>
      <w:proofErr w:type="gramEnd"/>
      <w:r>
        <w:t xml:space="preserve">. An ounce of prevention is worth a pound of cure. Don't be telling what I'm going to fall into without telling me how to avoid it. Our lives evolved the human society. We </w:t>
      </w:r>
      <w:proofErr w:type="gramStart"/>
      <w:r>
        <w:t>have to</w:t>
      </w:r>
      <w:proofErr w:type="gramEnd"/>
      <w:r>
        <w:t xml:space="preserve"> be aware of this terminology in the Qur'an </w:t>
      </w:r>
      <w:proofErr w:type="gramStart"/>
      <w:r>
        <w:t>and also</w:t>
      </w:r>
      <w:proofErr w:type="gramEnd"/>
      <w:r>
        <w:t xml:space="preserve"> in the Bible. </w:t>
      </w:r>
      <w:proofErr w:type="gramStart"/>
      <w:r>
        <w:t>So</w:t>
      </w:r>
      <w:proofErr w:type="gramEnd"/>
      <w:r>
        <w:t xml:space="preserve"> the Bible makes a Messenger an ordinary preacher. I read it myself in the Bible. It says in this story that the preacher or the Prophet shall be called the Messenger of G-d. </w:t>
      </w:r>
      <w:proofErr w:type="gramStart"/>
      <w:r>
        <w:t>So</w:t>
      </w:r>
      <w:proofErr w:type="gramEnd"/>
      <w:r>
        <w:t xml:space="preserve"> they took Messenger from the high station and brought it down to the just ordinary common person. And that's the meaning that the society, the Western </w:t>
      </w:r>
      <w:proofErr w:type="gramStart"/>
      <w:r>
        <w:t>society</w:t>
      </w:r>
      <w:proofErr w:type="gramEnd"/>
      <w:r>
        <w:t xml:space="preserve"> has projected. I was on television. No, pardon me. I was on television also. But this was on radio. I was on the radio in California and this Jewish woman who was the host, she said spoken just like a real Prophet, just like a real true Prophet, that's what she said, spoken just like a true Prophet.</w:t>
      </w:r>
    </w:p>
    <w:p w14:paraId="27FE1489" w14:textId="77777777" w:rsidR="00FB13D7" w:rsidRDefault="00FB13D7" w:rsidP="00FB13D7">
      <w:r>
        <w:t xml:space="preserve">Now, if I was outside of Islamic discipline, I would have been, my head would have swollen a little bit maybe. Maybe I </w:t>
      </w:r>
      <w:proofErr w:type="gramStart"/>
      <w:r>
        <w:t>would begin to</w:t>
      </w:r>
      <w:proofErr w:type="gramEnd"/>
      <w:r>
        <w:t xml:space="preserve"> start walking right next to you and start preaching. I'm the Prophet of G-d. I'm the Messenger of G-d. But there's a line in this religion and we can't even think that way. But the rest of society has accepted this concept. Many wanted to make Dr. Martin Luther King a Prophet, and they speak of him as a Prophet. I have heard men of repute, men of distinction in the leadership of our society, the American society who put the Honorable Elijah Muhammad as a Prophet in his character. You'd be surprised among who among the Christian leadership who regard the Honorable Elijah Muhammad as a Prophet. Call him a Prophet. That's because their scripture gives a general definition that doesn't necessarily have to be established upon proper divine revelation, but just inspiration. And inspiration not from the source, but inspiration from second, third, fourth, fifth, sixth source.</w:t>
      </w:r>
    </w:p>
    <w:p w14:paraId="59669712" w14:textId="77777777" w:rsidR="00FB13D7" w:rsidRDefault="00FB13D7" w:rsidP="00FB13D7">
      <w:r>
        <w:t xml:space="preserve">Yeah. He looked at a tree. I got inspiration. He's a Prophet. He spoke so beautifully. That's not in Al Islam. No, we can't accept that. But we should understand people and the positions that they take, the claims that they make, and we should understand their claim in the reality and environment that they were in and reject them if they come over into the restricted terminology or restricted field of knowledge. That's right. Praise be to Allah. Thus, the revealed words, the revealed words are understood that they, and I quote Qur'an, and we, meaning that is the Messenger and the believer. "And we do not discriminate against any single one of the Messengers. We do not discriminate against </w:t>
      </w:r>
      <w:proofErr w:type="gramStart"/>
      <w:r>
        <w:t>a single one</w:t>
      </w:r>
      <w:proofErr w:type="gramEnd"/>
      <w:r>
        <w:t xml:space="preserve">. It shouldn't just say </w:t>
      </w:r>
      <w:proofErr w:type="gramStart"/>
      <w:r>
        <w:t>any</w:t>
      </w:r>
      <w:proofErr w:type="gramEnd"/>
      <w:r>
        <w:t xml:space="preserve"> ... It's </w:t>
      </w:r>
      <w:proofErr w:type="gramStart"/>
      <w:r>
        <w:t>settled up</w:t>
      </w:r>
      <w:proofErr w:type="gramEnd"/>
      <w:r>
        <w:t xml:space="preserve"> on the evidence. Against </w:t>
      </w:r>
      <w:proofErr w:type="gramStart"/>
      <w:r>
        <w:t>a single one</w:t>
      </w:r>
      <w:proofErr w:type="gramEnd"/>
      <w:r>
        <w:t xml:space="preserve">. That's because the will of G-d rules over everything. And what He has willed for His communication is important from the beginning to the end. And no part of it can be excluded or treated as inferior or treated as of no consequence or of little consequence. All of it is of great consequence. If I start out now to walk to Washington DC, which I'm not going to do. Now there'll be hard times and harder times, right? But now, can I get to Washington DC by omitting any part of the trip? Look, I'm going to omit that part of the </w:t>
      </w:r>
      <w:proofErr w:type="gramStart"/>
      <w:r>
        <w:t>travel</w:t>
      </w:r>
      <w:proofErr w:type="gramEnd"/>
      <w:r>
        <w:t xml:space="preserve"> that I did in Chicago or in Illinois. You can't omit that, man. You can't get to Washington DC without traveling through Chicago.</w:t>
      </w:r>
    </w:p>
    <w:p w14:paraId="4FBE7C6F" w14:textId="77777777" w:rsidR="00FB13D7" w:rsidRDefault="00FB13D7" w:rsidP="00FB13D7">
      <w:r>
        <w:t xml:space="preserve">You can't get rid of it. In other words, you couldn't get where we got now without Adam. And without everyone that came after him till Muhammad arrived, peace be upon him. </w:t>
      </w:r>
      <w:proofErr w:type="gramStart"/>
      <w:r>
        <w:t>So</w:t>
      </w:r>
      <w:proofErr w:type="gramEnd"/>
      <w:r>
        <w:t xml:space="preserve"> we </w:t>
      </w:r>
      <w:proofErr w:type="gramStart"/>
      <w:r>
        <w:t xml:space="preserve">have </w:t>
      </w:r>
      <w:r>
        <w:lastRenderedPageBreak/>
        <w:t>to</w:t>
      </w:r>
      <w:proofErr w:type="gramEnd"/>
      <w:r>
        <w:t xml:space="preserve"> know how to order priorities in faith because after all, what are we basing all of this on? Faith. We have some rational ground. We have some logical ground. We have some right of way. We have some material support for what we are saying. But ultimately, what does it all rest on? Faith, because you can't bring me G-d like you bring me a glass of water or bring me a grape. Bring me an apple or bring me a man. You can't bring me Allah like that. So ultimately, what do I rest upon? Faith. That's why Allah addresses us in the Qur'an. Oh, you people of faith. Very </w:t>
      </w:r>
      <w:proofErr w:type="gramStart"/>
      <w:r>
        <w:t>seldom</w:t>
      </w:r>
      <w:proofErr w:type="gramEnd"/>
      <w:r>
        <w:t xml:space="preserve"> any other way. Why? Because such is the essential content of the believer. Faith. Adherence to </w:t>
      </w:r>
      <w:proofErr w:type="gramStart"/>
      <w:r>
        <w:t>the faith</w:t>
      </w:r>
      <w:proofErr w:type="gramEnd"/>
      <w:r>
        <w:t>. Faith. Oh yes.</w:t>
      </w:r>
    </w:p>
    <w:p w14:paraId="59B88191" w14:textId="7D6BB761" w:rsidR="00FB13D7" w:rsidRDefault="00FB13D7" w:rsidP="00FB13D7">
      <w:r>
        <w:t xml:space="preserve">And Allah says, if you will know Me, then I am as My faithful servant see Me. Not as the atheist see Me, not as the pragmatist sees me, as my faithful devotees see Me. If you want to know Me, I am as my faithful devotees </w:t>
      </w:r>
      <w:proofErr w:type="gramStart"/>
      <w:r>
        <w:t>see</w:t>
      </w:r>
      <w:proofErr w:type="gramEnd"/>
      <w:r>
        <w:t xml:space="preserve"> Me. Don't go to the atheists, don't go to the pragmatist who can't see </w:t>
      </w:r>
      <w:proofErr w:type="gramStart"/>
      <w:r>
        <w:t>nothing</w:t>
      </w:r>
      <w:proofErr w:type="gramEnd"/>
      <w:r>
        <w:t xml:space="preserve"> but mathematics. </w:t>
      </w:r>
      <w:proofErr w:type="gramStart"/>
      <w:r>
        <w:t>Can't</w:t>
      </w:r>
      <w:proofErr w:type="gramEnd"/>
      <w:r>
        <w:t xml:space="preserve"> see </w:t>
      </w:r>
      <w:proofErr w:type="gramStart"/>
      <w:r>
        <w:t>nothing</w:t>
      </w:r>
      <w:proofErr w:type="gramEnd"/>
      <w:r>
        <w:t xml:space="preserve"> but chemistry. He can see nothing but the illusion of reality. And that's </w:t>
      </w:r>
      <w:proofErr w:type="gramStart"/>
      <w:r>
        <w:t>what it</w:t>
      </w:r>
      <w:proofErr w:type="gramEnd"/>
      <w:r>
        <w:t xml:space="preserve"> is an illusion. The proof of it is history. History bear witness. But the material appearance is an illusion. How does history bear witness to that? Give it to you very quickly and </w:t>
      </w:r>
      <w:r w:rsidR="00036BDA">
        <w:t>succinctly</w:t>
      </w:r>
      <w:r>
        <w:t>. For thousands of years, we had all kinds of false notions about what we were seeing. That's the proof that it is an illusion.</w:t>
      </w:r>
    </w:p>
    <w:p w14:paraId="164F9050" w14:textId="77777777" w:rsidR="00FB13D7" w:rsidRDefault="00FB13D7" w:rsidP="00FB13D7">
      <w:r>
        <w:t xml:space="preserve">And revelation only is the only thing that made us see right. That's right. What brought </w:t>
      </w:r>
      <w:proofErr w:type="gramStart"/>
      <w:r>
        <w:t>on</w:t>
      </w:r>
      <w:proofErr w:type="gramEnd"/>
      <w:r>
        <w:t xml:space="preserve"> the </w:t>
      </w:r>
      <w:proofErr w:type="gramStart"/>
      <w:r>
        <w:t>renaissance</w:t>
      </w:r>
      <w:proofErr w:type="gramEnd"/>
      <w:r>
        <w:t xml:space="preserve">? The </w:t>
      </w:r>
      <w:proofErr w:type="gramStart"/>
      <w:r>
        <w:t>renaissance</w:t>
      </w:r>
      <w:proofErr w:type="gramEnd"/>
      <w:r>
        <w:t xml:space="preserve">, the </w:t>
      </w:r>
      <w:proofErr w:type="gramStart"/>
      <w:r>
        <w:t>dawning</w:t>
      </w:r>
      <w:proofErr w:type="gramEnd"/>
      <w:r>
        <w:t xml:space="preserve"> of the </w:t>
      </w:r>
      <w:proofErr w:type="gramStart"/>
      <w:r>
        <w:t>sciences</w:t>
      </w:r>
      <w:proofErr w:type="gramEnd"/>
      <w:r>
        <w:t xml:space="preserve"> again. It was the revelation revealed to Muhammad the </w:t>
      </w:r>
      <w:proofErr w:type="gramStart"/>
      <w:r>
        <w:t>Prophet,</w:t>
      </w:r>
      <w:proofErr w:type="gramEnd"/>
      <w:r>
        <w:t xml:space="preserve"> Peace be upon him. That's history. </w:t>
      </w:r>
      <w:proofErr w:type="gramStart"/>
      <w:r>
        <w:t>So</w:t>
      </w:r>
      <w:proofErr w:type="gramEnd"/>
      <w:r>
        <w:t xml:space="preserve"> we see it ultimately rest upon faith. All that we established, all that we are trying to establish, all that we claim, ultimately rest upon faith. And look how wonderful it is. This earth, we </w:t>
      </w:r>
      <w:proofErr w:type="gramStart"/>
      <w:r>
        <w:t>on</w:t>
      </w:r>
      <w:proofErr w:type="gramEnd"/>
      <w:r>
        <w:t xml:space="preserve"> it. </w:t>
      </w:r>
      <w:proofErr w:type="gramStart"/>
      <w:r>
        <w:t>So</w:t>
      </w:r>
      <w:proofErr w:type="gramEnd"/>
      <w:r>
        <w:t xml:space="preserve"> what's holding me here? Gravity. Right? What's </w:t>
      </w:r>
      <w:proofErr w:type="gramStart"/>
      <w:r>
        <w:t>the gravity</w:t>
      </w:r>
      <w:proofErr w:type="gramEnd"/>
      <w:r>
        <w:t xml:space="preserve">? Oh, I'm standing upon solid ground. I'm standing up on the earth because if you try to ride on </w:t>
      </w:r>
      <w:proofErr w:type="gramStart"/>
      <w:r>
        <w:t>air</w:t>
      </w:r>
      <w:proofErr w:type="gramEnd"/>
      <w:r>
        <w:t xml:space="preserve"> it's difficult. You jump in the water because it's more difficult than the land, right? </w:t>
      </w:r>
      <w:proofErr w:type="gramStart"/>
      <w:r>
        <w:t>So</w:t>
      </w:r>
      <w:proofErr w:type="gramEnd"/>
      <w:r>
        <w:t xml:space="preserve"> you </w:t>
      </w:r>
      <w:proofErr w:type="gramStart"/>
      <w:r>
        <w:t>standing</w:t>
      </w:r>
      <w:proofErr w:type="gramEnd"/>
      <w:r>
        <w:t xml:space="preserve"> on the land. The earth is holding me up. What's holding the earth up?</w:t>
      </w:r>
    </w:p>
    <w:p w14:paraId="0560117A" w14:textId="77777777" w:rsidR="00FB13D7" w:rsidRDefault="00FB13D7" w:rsidP="00FB13D7">
      <w:r>
        <w:t xml:space="preserve"> No solid ground, no water, no air, holding the earth up, no solid ground, no water holding earth up. Influences are holding the earth up. And what is faith but influence? Not </w:t>
      </w:r>
      <w:proofErr w:type="gramStart"/>
      <w:r>
        <w:t>the direct</w:t>
      </w:r>
      <w:proofErr w:type="gramEnd"/>
      <w:r>
        <w:t xml:space="preserve"> contact with an object is holding it up, but an influence </w:t>
      </w:r>
      <w:proofErr w:type="gramStart"/>
      <w:r>
        <w:t>is existing</w:t>
      </w:r>
      <w:proofErr w:type="gramEnd"/>
      <w:r>
        <w:t xml:space="preserve"> in some kind of connection with the object. Is that right? Because they bear similarity in terms of their content or makeup. They have some kind of influence on each other. Some heavenly bodies don't have the same elements of everything, but nevertheless, they all influence each other. And they're not held up by structures such as bricks, stones, iron, minerals. They're held up by influence.</w:t>
      </w:r>
    </w:p>
    <w:p w14:paraId="518B2294" w14:textId="77777777" w:rsidR="00FB13D7" w:rsidRDefault="00FB13D7" w:rsidP="00FB13D7">
      <w:r>
        <w:t xml:space="preserve">Oh, that's a great revelation. I mean, for men of deep though, of great intellect, that's a great revelation. Yes. Influence is holding is holding the earth up. Here you need to hold this body up, you </w:t>
      </w:r>
      <w:proofErr w:type="gramStart"/>
      <w:r>
        <w:t>have to</w:t>
      </w:r>
      <w:proofErr w:type="gramEnd"/>
      <w:r>
        <w:t xml:space="preserve"> rest it on some matter or find a way to use the matter to get up </w:t>
      </w:r>
      <w:proofErr w:type="gramStart"/>
      <w:r>
        <w:t>off of</w:t>
      </w:r>
      <w:proofErr w:type="gramEnd"/>
      <w:r>
        <w:t xml:space="preserve"> this form of matter, or this level of matter, right? You'll use a chair or something else to get up </w:t>
      </w:r>
      <w:proofErr w:type="gramStart"/>
      <w:r>
        <w:t>off</w:t>
      </w:r>
      <w:proofErr w:type="gramEnd"/>
      <w:r>
        <w:t xml:space="preserve"> this form of matter. This constitution of matter, the solid matter. Right? </w:t>
      </w:r>
      <w:proofErr w:type="gramStart"/>
      <w:r>
        <w:t>So</w:t>
      </w:r>
      <w:proofErr w:type="gramEnd"/>
      <w:r>
        <w:t xml:space="preserve"> you'll use gas or something, put it in a balloon and it'll rise you above. The solid constituted matter.</w:t>
      </w:r>
    </w:p>
    <w:p w14:paraId="61BA5683" w14:textId="77777777" w:rsidR="00FB13D7" w:rsidRDefault="00FB13D7" w:rsidP="00FB13D7">
      <w:r>
        <w:t xml:space="preserve">But you will use matter, right? Yes. And the further you go away from the forces, the more difficult it gets to you. Right? Yes. More difficult it </w:t>
      </w:r>
      <w:proofErr w:type="gramStart"/>
      <w:r>
        <w:t>get</w:t>
      </w:r>
      <w:proofErr w:type="gramEnd"/>
      <w:r>
        <w:t xml:space="preserve">. But the whole body is held up by the outside environment. The outside environment. Now we know not only. I know the rotation of earth has something to do with keeping it in orbit and maintaining yourself in the sphere </w:t>
      </w:r>
      <w:r>
        <w:lastRenderedPageBreak/>
        <w:t xml:space="preserve">that it is in. I know that. I have a little knowledge too. </w:t>
      </w:r>
      <w:proofErr w:type="gramStart"/>
      <w:r>
        <w:t>So</w:t>
      </w:r>
      <w:proofErr w:type="gramEnd"/>
      <w:r>
        <w:t xml:space="preserve"> I know all that has something to do with it, but </w:t>
      </w:r>
      <w:proofErr w:type="gramStart"/>
      <w:r>
        <w:t>still</w:t>
      </w:r>
      <w:proofErr w:type="gramEnd"/>
      <w:r>
        <w:t xml:space="preserve"> it's influence, isn't it? It's influence. All of it is influence. Out there they say you can't weigh </w:t>
      </w:r>
      <w:proofErr w:type="gramStart"/>
      <w:r>
        <w:t>nothing</w:t>
      </w:r>
      <w:proofErr w:type="gramEnd"/>
      <w:r>
        <w:t xml:space="preserve">. I had no weight. No weight. Weightless. Weightless weight. And nevertheless, it's weightless faith that's holding up the great tons. Trillions and trillions of tons is the earth. Isn't that wonderful? Wonderful </w:t>
      </w:r>
      <w:proofErr w:type="gramStart"/>
      <w:r>
        <w:t>for</w:t>
      </w:r>
      <w:proofErr w:type="gramEnd"/>
      <w:r>
        <w:t xml:space="preserve"> the believers. Wonderful for believers. Oh yes.</w:t>
      </w:r>
    </w:p>
    <w:p w14:paraId="4495DC1F" w14:textId="77777777" w:rsidR="00FB13D7" w:rsidRDefault="00FB13D7" w:rsidP="00FB13D7">
      <w:r>
        <w:t xml:space="preserve">Now, look again. The hardest part of this sphere, this </w:t>
      </w:r>
      <w:proofErr w:type="gramStart"/>
      <w:r>
        <w:t>globe</w:t>
      </w:r>
      <w:proofErr w:type="gramEnd"/>
      <w:r>
        <w:t xml:space="preserve"> is its outer shell. You can penetrate this shell and go down into captured constitution. Liquid style constitution. Right? All in the interior. Isn't it wonderful? Oh, how wonderful it is. Some of the scientists have speculated that in the very center, in the very center, there must be a very hard core. But they say in proportion to the size of the whole globe it's relatively small. That's what they speculate. They don't know. That's only a speculation. Now they call themselves </w:t>
      </w:r>
      <w:proofErr w:type="gramStart"/>
      <w:r>
        <w:t>scientist</w:t>
      </w:r>
      <w:proofErr w:type="gramEnd"/>
      <w:r>
        <w:t xml:space="preserve">. But they won't submit to faith. </w:t>
      </w:r>
      <w:proofErr w:type="gramStart"/>
      <w:r>
        <w:t>So</w:t>
      </w:r>
      <w:proofErr w:type="gramEnd"/>
      <w:r>
        <w:t xml:space="preserve"> they'll submit to the unknown.</w:t>
      </w:r>
    </w:p>
    <w:p w14:paraId="442A66C1" w14:textId="77777777" w:rsidR="00FB13D7" w:rsidRDefault="00FB13D7" w:rsidP="00FB13D7">
      <w:r>
        <w:t xml:space="preserve">That's what they say, but they're liars. They're doing nothing but speculate. They're only speculating. And they fool </w:t>
      </w:r>
      <w:proofErr w:type="gramStart"/>
      <w:r>
        <w:t>you,</w:t>
      </w:r>
      <w:proofErr w:type="gramEnd"/>
      <w:r>
        <w:t xml:space="preserve"> they make you think they don't rely on such. Sell you a bill of goods. Praise be to Allah who reveals and He discloses all their secrets. Oh yes. Allah says in the Qur'an revealed to Prophet Muhammad saying not an issue has been overlooked in this revelation. Believers are to trust that. We are not wise enough to prove it, only as much as we can see, but we are to trust that. I read the </w:t>
      </w:r>
      <w:proofErr w:type="gramStart"/>
      <w:r>
        <w:t>book for</w:t>
      </w:r>
      <w:proofErr w:type="gramEnd"/>
      <w:r>
        <w:t xml:space="preserve"> a few </w:t>
      </w:r>
      <w:proofErr w:type="gramStart"/>
      <w:r>
        <w:t>times</w:t>
      </w:r>
      <w:proofErr w:type="gramEnd"/>
      <w:r>
        <w:t xml:space="preserve"> and I was convinced that the book is perfect, that the book is divine. I was convinced of </w:t>
      </w:r>
      <w:proofErr w:type="spellStart"/>
      <w:proofErr w:type="gramStart"/>
      <w:r>
        <w:t>it's</w:t>
      </w:r>
      <w:proofErr w:type="spellEnd"/>
      <w:proofErr w:type="gramEnd"/>
      <w:r>
        <w:t xml:space="preserve"> purity. And when I was convinced of </w:t>
      </w:r>
      <w:proofErr w:type="spellStart"/>
      <w:proofErr w:type="gramStart"/>
      <w:r>
        <w:t>it's</w:t>
      </w:r>
      <w:proofErr w:type="spellEnd"/>
      <w:proofErr w:type="gramEnd"/>
      <w:r>
        <w:t xml:space="preserve"> purity, I had to accept </w:t>
      </w:r>
      <w:proofErr w:type="gramStart"/>
      <w:r>
        <w:t>all of</w:t>
      </w:r>
      <w:proofErr w:type="gramEnd"/>
      <w:r>
        <w:t xml:space="preserve"> its claims. Purity doesn't make false claims. </w:t>
      </w:r>
      <w:proofErr w:type="gramStart"/>
      <w:r>
        <w:t>So</w:t>
      </w:r>
      <w:proofErr w:type="gramEnd"/>
      <w:r>
        <w:t xml:space="preserve"> I'm convinced that here in this book is the remedy or the treatment for every issue. I don't care what it is Even your fantasies, or your dreams, delusions, et cetera.</w:t>
      </w:r>
    </w:p>
    <w:p w14:paraId="29B4DD9F" w14:textId="77777777" w:rsidR="00FB13D7" w:rsidRDefault="00FB13D7" w:rsidP="00FB13D7">
      <w:r>
        <w:t xml:space="preserve">Praise be to Allah. Dear beloved people. People profess to be holy. They profess to be righteous. They profess to be G-d worshipers. And then they let prejudice cause them to say one man is not a Messenger of G-d simply because we question some of their corroded knowledge. They forget that knowledge corrodes too if it's not given proper attention. If it corrodes enough, it becomes impure. Unfit, weak, crumbles under pressure, like corroded metal. And they see in their </w:t>
      </w:r>
      <w:proofErr w:type="gramStart"/>
      <w:r>
        <w:t>book,</w:t>
      </w:r>
      <w:proofErr w:type="gramEnd"/>
      <w:r>
        <w:t xml:space="preserve"> Prophets who came after Prophets and made new things, brought new things, made official something that was before. Prophet Muhammad wasn't only one. Prophets came behind Prophets doing that. Bringing in new vision, bringing in new orders, abolishing things that were established before. But Muhammad comes in no different than them, only much better because Allah had provided him with much more tools for the end of the finale. And he recognized </w:t>
      </w:r>
      <w:proofErr w:type="gramStart"/>
      <w:r>
        <w:t>all of</w:t>
      </w:r>
      <w:proofErr w:type="gramEnd"/>
      <w:r>
        <w:t xml:space="preserve"> the </w:t>
      </w:r>
      <w:proofErr w:type="gramStart"/>
      <w:r>
        <w:t>Messengers</w:t>
      </w:r>
      <w:proofErr w:type="gramEnd"/>
      <w:r>
        <w:t xml:space="preserve"> and he restored them with the help of G-d. He restored them to their proper purity and proper dignity.</w:t>
      </w:r>
    </w:p>
    <w:p w14:paraId="1AA6D8A2" w14:textId="77777777" w:rsidR="00FB13D7" w:rsidRDefault="00FB13D7" w:rsidP="00FB13D7">
      <w:r>
        <w:t xml:space="preserve">He didn't take anything from Jesus Christ peace be upon the Prophet, but he improved upon the concept of the image of Jesus Christ. Oh yes. Someone will say coming down from son of G-d to just a mortal man is no improvement. That's because your sight is short. Your intellect is deprived. If </w:t>
      </w:r>
      <w:proofErr w:type="gramStart"/>
      <w:r>
        <w:t>you would</w:t>
      </w:r>
      <w:proofErr w:type="gramEnd"/>
      <w:r>
        <w:t xml:space="preserve"> look at me right now and judge me, you would love me. Now I believe a lot of you love me. You will love me. If you would judge me now and my worth and give some kind of divine station to me, you wouldn't raise me, you would lower me. How come? Because if what I have done as a man is now attributed to a divine being, then that wasn't much for a divine being. But for a man, that was a little something. But if I'm more </w:t>
      </w:r>
      <w:r>
        <w:lastRenderedPageBreak/>
        <w:t xml:space="preserve">than a man now, if you say, no, he's more than a man. If you make me more than a man, then my work is devaluated instead of </w:t>
      </w:r>
      <w:proofErr w:type="gramStart"/>
      <w:r>
        <w:t>lifted up</w:t>
      </w:r>
      <w:proofErr w:type="gramEnd"/>
      <w:r>
        <w:t>. Yes.</w:t>
      </w:r>
    </w:p>
    <w:p w14:paraId="0DD1775A" w14:textId="77777777" w:rsidR="00FB13D7" w:rsidRDefault="00FB13D7" w:rsidP="00FB13D7">
      <w:r>
        <w:t xml:space="preserve">If the weightlifter </w:t>
      </w:r>
      <w:proofErr w:type="gramStart"/>
      <w:r>
        <w:t>come</w:t>
      </w:r>
      <w:proofErr w:type="gramEnd"/>
      <w:r>
        <w:t xml:space="preserve"> here and </w:t>
      </w:r>
      <w:proofErr w:type="gramStart"/>
      <w:r>
        <w:t>lift</w:t>
      </w:r>
      <w:proofErr w:type="gramEnd"/>
      <w:r>
        <w:t xml:space="preserve"> </w:t>
      </w:r>
      <w:proofErr w:type="gramStart"/>
      <w:r>
        <w:t>200 pound</w:t>
      </w:r>
      <w:proofErr w:type="gramEnd"/>
      <w:r>
        <w:t xml:space="preserve"> barbells, would you be excited over him as you were the youngster who never lifted a weight before and he picked it up and lift it? No, you'd be excited over the youngster who's not a weightlifter and he </w:t>
      </w:r>
      <w:proofErr w:type="gramStart"/>
      <w:r>
        <w:t>picks</w:t>
      </w:r>
      <w:proofErr w:type="gramEnd"/>
      <w:r>
        <w:t xml:space="preserve"> up the </w:t>
      </w:r>
      <w:proofErr w:type="gramStart"/>
      <w:r>
        <w:t>200 pound</w:t>
      </w:r>
      <w:proofErr w:type="gramEnd"/>
      <w:r>
        <w:t xml:space="preserve"> barbell. </w:t>
      </w:r>
      <w:proofErr w:type="gramStart"/>
      <w:r>
        <w:t>So</w:t>
      </w:r>
      <w:proofErr w:type="gramEnd"/>
      <w:r>
        <w:t xml:space="preserve"> they accredit Jesus with certain things, that the Bible also accredit Elijah with. Elijah and Elisha and other figures in the Bible. They were also accredited with healing the sick, giving life to the dead, et cetera, et cetera. They were also accredited with rising about earth and going into heaven whole soul and body. Elijah did not die, but he was cascaded. He went up into heaven's whole soul and body. This is Bible.</w:t>
      </w:r>
    </w:p>
    <w:p w14:paraId="37DC6986" w14:textId="77777777" w:rsidR="00FB13D7" w:rsidRDefault="00FB13D7" w:rsidP="00FB13D7">
      <w:r>
        <w:t xml:space="preserve">So now you're going to make the person now a divine being. He's not a mortal like Elijah. He's not a mortal like Elijah. He's not a mortal like the other Prophets who did similar miracles. He's not a mortal like Moses who performed great miracles </w:t>
      </w:r>
      <w:proofErr w:type="gramStart"/>
      <w:r>
        <w:t>by</w:t>
      </w:r>
      <w:proofErr w:type="gramEnd"/>
      <w:r>
        <w:t xml:space="preserve"> the help of G-d. He's not a mortal like those men now. </w:t>
      </w:r>
      <w:proofErr w:type="gramStart"/>
      <w:r>
        <w:t>So</w:t>
      </w:r>
      <w:proofErr w:type="gramEnd"/>
      <w:r>
        <w:t xml:space="preserve"> what have you done with him? You have reduced his value. You have reduced his image. You have lessened the miracle of his feats. Yes. It's a miracle when a mortal does it. It </w:t>
      </w:r>
      <w:proofErr w:type="spellStart"/>
      <w:r>
        <w:t>ain't</w:t>
      </w:r>
      <w:proofErr w:type="spellEnd"/>
      <w:r>
        <w:t xml:space="preserve"> no miracle if G-d does it. </w:t>
      </w:r>
      <w:proofErr w:type="gramStart"/>
      <w:r>
        <w:t>So</w:t>
      </w:r>
      <w:proofErr w:type="gramEnd"/>
      <w:r>
        <w:t xml:space="preserve"> you see, we can reason with you. We can talk back to </w:t>
      </w:r>
      <w:proofErr w:type="gramStart"/>
      <w:r>
        <w:t>you</w:t>
      </w:r>
      <w:proofErr w:type="gramEnd"/>
      <w:r>
        <w:t xml:space="preserve"> and we invite you to reason with us and talk back to us.</w:t>
      </w:r>
    </w:p>
    <w:p w14:paraId="1DC90B81" w14:textId="77777777" w:rsidR="00FB13D7" w:rsidRDefault="00FB13D7" w:rsidP="00FB13D7">
      <w:r>
        <w:t xml:space="preserve">Because Allah has revealed rational lines as well as </w:t>
      </w:r>
      <w:proofErr w:type="gramStart"/>
      <w:r>
        <w:t>the faith</w:t>
      </w:r>
      <w:proofErr w:type="gramEnd"/>
      <w:r>
        <w:t xml:space="preserve">, a line of faith. Oh yes. And faith upholds it all. Oh yes. Jesus said if you only have so much faith as a grain of a mustard seed. A mustard seed couldn't sit down and decide how </w:t>
      </w:r>
      <w:proofErr w:type="gramStart"/>
      <w:r>
        <w:t>it's</w:t>
      </w:r>
      <w:proofErr w:type="gramEnd"/>
      <w:r>
        <w:t xml:space="preserve"> going to grow in the earth. It couldn't map out this land to become a mustard plant. Just put it </w:t>
      </w:r>
      <w:proofErr w:type="gramStart"/>
      <w:r>
        <w:t>in</w:t>
      </w:r>
      <w:proofErr w:type="gramEnd"/>
      <w:r>
        <w:t xml:space="preserve"> the earth and the right conditions came </w:t>
      </w:r>
      <w:proofErr w:type="gramStart"/>
      <w:r>
        <w:t>along</w:t>
      </w:r>
      <w:proofErr w:type="gramEnd"/>
      <w:r>
        <w:t xml:space="preserve"> and it grew. And it prospered. And it came into organic structure. In proper sequences according to a plan. And it couldn't think for itself. Oh faith. Oh yeah. Faith. But seed can't rebel against G-d's way. He can't rebel against G-d's influence. </w:t>
      </w:r>
      <w:proofErr w:type="gramStart"/>
      <w:r>
        <w:t>So</w:t>
      </w:r>
      <w:proofErr w:type="gramEnd"/>
      <w:r>
        <w:t xml:space="preserve"> it is completely dead to its own will or its own role in the matter.</w:t>
      </w:r>
    </w:p>
    <w:p w14:paraId="44CB14D3" w14:textId="77777777" w:rsidR="00FB13D7" w:rsidRDefault="00FB13D7" w:rsidP="00FB13D7">
      <w:r>
        <w:t xml:space="preserve">Therefore, it gets the benefit of G-d's plan. And Allah says, </w:t>
      </w:r>
      <w:proofErr w:type="gramStart"/>
      <w:r>
        <w:t>Die</w:t>
      </w:r>
      <w:proofErr w:type="gramEnd"/>
      <w:r>
        <w:t xml:space="preserve"> so you will live</w:t>
      </w:r>
      <w:proofErr w:type="gramStart"/>
      <w:r>
        <w:t>.</w:t>
      </w:r>
      <w:proofErr w:type="gramEnd"/>
      <w:r>
        <w:t xml:space="preserve"> </w:t>
      </w:r>
      <w:proofErr w:type="gramStart"/>
      <w:r>
        <w:t>Die to</w:t>
      </w:r>
      <w:proofErr w:type="gramEnd"/>
      <w:r>
        <w:t xml:space="preserve"> what? Die to your own glorification. Die to your own </w:t>
      </w:r>
      <w:proofErr w:type="spellStart"/>
      <w:r>
        <w:t>self importance</w:t>
      </w:r>
      <w:proofErr w:type="spellEnd"/>
      <w:r>
        <w:t>. And live in Allah's scheme. In His plan. Praise be to Allah. Isn't it wonderful? Oh yes, it is wonderful. And I mean wonderful indeed. Praise be to Allah. So now dear beloved believers. We are to understand the proper stratification of authority. Allah is the upper most authority. And what He has done represents His will manifest or His will acted out. Therefore, all that He did has a unity of continuity. It is one continuous. Yes. So whatever authority that I might obey, it's Allah's authority. Allah said obey Allah and obey His Messenger. But when I'm obeying His Messenger, I also obey Allah because His authority has now been extended or translated into the Messenger, right?</w:t>
      </w:r>
    </w:p>
    <w:p w14:paraId="3DEACF00" w14:textId="44DC0C11" w:rsidR="00FB13D7" w:rsidRDefault="00FB13D7" w:rsidP="00FB13D7">
      <w:r>
        <w:t xml:space="preserve">Yes. </w:t>
      </w:r>
      <w:proofErr w:type="gramStart"/>
      <w:r>
        <w:t>So</w:t>
      </w:r>
      <w:proofErr w:type="gramEnd"/>
      <w:r>
        <w:t xml:space="preserve"> if I'm obeying the Messenger I'm still obeying Allah. And Allah has created us with </w:t>
      </w:r>
      <w:proofErr w:type="gramStart"/>
      <w:r>
        <w:t>the nature</w:t>
      </w:r>
      <w:proofErr w:type="gramEnd"/>
      <w:r>
        <w:t xml:space="preserve"> to question improper authority over our lives. That's the nature of even the fool. What right have you to make me do this. What right have you to take this away from me. So don't say you </w:t>
      </w:r>
      <w:proofErr w:type="gramStart"/>
      <w:r>
        <w:t>obeying</w:t>
      </w:r>
      <w:proofErr w:type="gramEnd"/>
      <w:r>
        <w:t xml:space="preserve"> the Imam. You are obeying Allah if you are obeying the right authority. For the Imam is just an office. A reminder. That's all. Right? He just offers us reminders if he's carrying out his duty. Allah has </w:t>
      </w:r>
      <w:proofErr w:type="gramStart"/>
      <w:r>
        <w:t>the authority</w:t>
      </w:r>
      <w:proofErr w:type="gramEnd"/>
      <w:r>
        <w:t xml:space="preserve">. And obey His </w:t>
      </w:r>
      <w:r w:rsidR="00036BDA">
        <w:t>Messenger</w:t>
      </w:r>
      <w:r>
        <w:t xml:space="preserve"> has </w:t>
      </w:r>
      <w:proofErr w:type="gramStart"/>
      <w:r>
        <w:t>the authority</w:t>
      </w:r>
      <w:proofErr w:type="gramEnd"/>
      <w:r>
        <w:t xml:space="preserve">. Yes. </w:t>
      </w:r>
      <w:proofErr w:type="gramStart"/>
      <w:r>
        <w:t>So</w:t>
      </w:r>
      <w:proofErr w:type="gramEnd"/>
      <w:r>
        <w:t xml:space="preserve"> see this continuous line of authority. It must get </w:t>
      </w:r>
      <w:proofErr w:type="gramStart"/>
      <w:r>
        <w:t>it's</w:t>
      </w:r>
      <w:proofErr w:type="gramEnd"/>
      <w:r>
        <w:t xml:space="preserve"> support from Allah. If Allah is not the support for us, it's no good. It's no good. Now where is Allah? We know Allah's in our </w:t>
      </w:r>
      <w:r>
        <w:lastRenderedPageBreak/>
        <w:t>heart. Allah is in the breast of the believers. We know that. Allah is everywhere. We know that.</w:t>
      </w:r>
    </w:p>
    <w:p w14:paraId="7413FF80" w14:textId="77777777" w:rsidR="00FB13D7" w:rsidRDefault="00FB13D7" w:rsidP="00FB13D7">
      <w:r>
        <w:t xml:space="preserve">But where is Allah for my senses, from my intellect, for my rational faculty, in my relationship with you and other people. Where is Allah? In His words. Right? That's why He says if you differ concerning a matter, refer to Allah and His Messenger. That doesn't mean we should go and tune in, do some special ritual. No, you're not to do that. We </w:t>
      </w:r>
      <w:proofErr w:type="gramStart"/>
      <w:r>
        <w:t>already</w:t>
      </w:r>
      <w:proofErr w:type="gramEnd"/>
      <w:r>
        <w:t xml:space="preserve"> taught you in the best way. Right? So where is Allah for all practical purposes? Allah is His revealed word. Yes. Though for us in terms of our own satisfaction, terms of the spirit, in terms of our own personal satisfaction. Allah is right here. Right in here. If He's not in there, He's nowhere in me. Can't be here. No, He's right in here. This is the Prophet. This is what he says. And Allah says in the Qur'an, And Allah place Himself between the mortal and his heart. Yes.</w:t>
      </w:r>
    </w:p>
    <w:p w14:paraId="3E3DBCCC" w14:textId="77777777" w:rsidR="00FB13D7" w:rsidRDefault="00FB13D7" w:rsidP="00FB13D7">
      <w:proofErr w:type="gramStart"/>
      <w:r>
        <w:t>So</w:t>
      </w:r>
      <w:proofErr w:type="gramEnd"/>
      <w:r>
        <w:t xml:space="preserve"> He's already said that. And Prophet Muhammad has said that there's a piece of flesh that when it's good it's all good. Bad it's all bad. What is it? The heart of man. In other words, the heart is one. It can't be good </w:t>
      </w:r>
      <w:proofErr w:type="gramStart"/>
      <w:r>
        <w:t>and</w:t>
      </w:r>
      <w:proofErr w:type="gramEnd"/>
      <w:r>
        <w:t xml:space="preserve"> bad at the same time. Any bad </w:t>
      </w:r>
      <w:proofErr w:type="gramStart"/>
      <w:r>
        <w:t>accepted</w:t>
      </w:r>
      <w:proofErr w:type="gramEnd"/>
      <w:r>
        <w:t xml:space="preserve"> in the heart makes the heart bad. And any commitment to good accepted in the heart makes the heart good. And it is the inner conscience. Praise be to Allah. Now, dear beloved people. If we are to respect authority and accept authority, we must first as Muslims see the justification for our obedience in that authority being supported by Allah. Allah in His word, the Qur'an.</w:t>
      </w:r>
    </w:p>
    <w:p w14:paraId="6180BC25" w14:textId="0288EA71" w:rsidR="00FB13D7" w:rsidRDefault="00FB13D7" w:rsidP="00FB13D7">
      <w:r>
        <w:t xml:space="preserve">And in His religion as demonstrated are practiced by the Prophet Muhammad, peace be upon him. That's where we establish authority. The support of authority. That's why the </w:t>
      </w:r>
      <w:proofErr w:type="gramStart"/>
      <w:r>
        <w:t>believers they</w:t>
      </w:r>
      <w:proofErr w:type="gramEnd"/>
      <w:r>
        <w:t xml:space="preserve"> believe in Allah. In His angels, His books and His Messengers. And then what comes up? Obey Allah and obey His Messenger. Right? Oh yes. Then we find obedience, obligation to obey comes not with angels. Allah never required us to be angels. Because you're not supposed to be hearing angels. You're supposed to hear the Messenger of G-d. Yes. The Messenger angel has already been heard. You're not supposed to be listening to any angels. You're supposed to be listening to the word of G-d as revealed to Muhammad. Then if angels come to you, then you'll be able to receive them. That is, you'll be in your rational frame of mind. I hope, </w:t>
      </w:r>
      <w:r w:rsidR="00036BDA">
        <w:t>Insha’Allah</w:t>
      </w:r>
      <w:r>
        <w:t>. Obey Allah and obey the Messenger. And if you differ in a matter, refer it to Allah and His Messenger. That's the same as saying, refer it to the Qur'an and the Sunnah. The same. But where is Allah and the Messenger? Allah is in the Qur'an in the words of Qur'an, in His revelation and Muhammad is in his Sunnah. Right?</w:t>
      </w:r>
    </w:p>
    <w:p w14:paraId="22BEAFB6" w14:textId="59969085" w:rsidR="00FB13D7" w:rsidRDefault="00FB13D7" w:rsidP="00FB13D7">
      <w:r>
        <w:t>Yes. Praise be to Allah. All right. We hope to continue and finish this up shortly. Now dear beloved Muslims, let us not envy authority because authority has nothing to boast of itself. No one has authority except it is established in Allah. Upon Qur'an and upon the life that He ordered human beings to live as demonstrated and in Prophet Muhammad peace be upon him. So don't envy authority. That's the dilemma, the quagmire of the masses, the poor, the ignorant people. And the educated, the wealthy, the bosses, the power brokers, the power makers, they all rest comfortably in their places of security because they know that masses can never establish leadership because they don't have the insight that they need to protect them from jealousy.</w:t>
      </w:r>
    </w:p>
    <w:p w14:paraId="08678B8C" w14:textId="77777777" w:rsidR="00FB13D7" w:rsidRDefault="00FB13D7" w:rsidP="00FB13D7">
      <w:proofErr w:type="gramStart"/>
      <w:r>
        <w:t>So</w:t>
      </w:r>
      <w:proofErr w:type="gramEnd"/>
      <w:r>
        <w:t xml:space="preserve"> whenever they see us about to establish a leader, right away they begin to influence the environment, they begin to influence the community that tries to establish the leader to </w:t>
      </w:r>
      <w:r>
        <w:lastRenderedPageBreak/>
        <w:t xml:space="preserve">arouse jealousy in the association so that that leadership won't grow, won't become strong. But if we were to follow G-d's word and respect it and divine and seek out insights from the Qur'an and not from their propaganda world, we'll be blessed with the human sensitivity, with the charity for brothers and sisters, with love for the whole, that will take us away from narrow self-promotion, narrow self-advantages. It will take us away from that and in time G-d will bless us with insight </w:t>
      </w:r>
      <w:proofErr w:type="gramStart"/>
      <w:r>
        <w:t>to see</w:t>
      </w:r>
      <w:proofErr w:type="gramEnd"/>
      <w:r>
        <w:t xml:space="preserve"> His wisdom, so that it's impossible for somebody to make us jealous. Once you see His scheme it's impossible for people to make you jealous of another human being.</w:t>
      </w:r>
    </w:p>
    <w:p w14:paraId="076136B4" w14:textId="77777777" w:rsidR="00FB13D7" w:rsidRDefault="00FB13D7" w:rsidP="00FB13D7">
      <w:r>
        <w:t xml:space="preserve">They might catch your napping or dozing and the influence may touch you, but as soon as it comes to the rational process, the mind will do away with it. Say this is unbecoming of me. Get out of my system. Yes, this is the best, this religion Al Islam. Jealousy </w:t>
      </w:r>
      <w:proofErr w:type="gramStart"/>
      <w:r>
        <w:t>keep</w:t>
      </w:r>
      <w:proofErr w:type="gramEnd"/>
      <w:r>
        <w:t xml:space="preserve"> us at the mercy of those who are working unjustly. All we have to do is just take the heart of jealousy out, throw it away, let it die. Allah grow me another heart. I can't stand that one anymore. When you do that with sincerity, believe me, Allah will cast it out and give you a new heart. Oh yes.</w:t>
      </w:r>
    </w:p>
    <w:p w14:paraId="377C5DC0" w14:textId="77777777" w:rsidR="00FB13D7" w:rsidRDefault="00FB13D7" w:rsidP="00FB13D7">
      <w:r>
        <w:t xml:space="preserve">Dear beloved </w:t>
      </w:r>
      <w:proofErr w:type="gramStart"/>
      <w:r>
        <w:t>believers</w:t>
      </w:r>
      <w:proofErr w:type="gramEnd"/>
      <w:r>
        <w:t xml:space="preserve"> we seek Allah always because we know He's our only refuge. When we fail in ourselves, He's our only refuge. When we fail following others that we think are strong in lies, He's our only refuse. So let us never forget to turn to Allah and always pray blessings on Muhammad, to whom the Qur'an was revealed. And on his following, because Allah has willed it and He has carried it out that Muhammad and his following be the example to the world, not others, not you, not me, but Muhammad and his following. They are examples </w:t>
      </w:r>
      <w:proofErr w:type="gramStart"/>
      <w:r>
        <w:t>to</w:t>
      </w:r>
      <w:proofErr w:type="gramEnd"/>
      <w:r>
        <w:t xml:space="preserve"> the world. </w:t>
      </w:r>
      <w:proofErr w:type="gramStart"/>
      <w:r>
        <w:t>So</w:t>
      </w:r>
      <w:proofErr w:type="gramEnd"/>
      <w:r>
        <w:t xml:space="preserve"> the key is to remain faithful as a follower to Muhammad, to whom the Qur'an was revealed. And as long as we remain faithful to Muhammad, the Prophet that the </w:t>
      </w:r>
      <w:proofErr w:type="spellStart"/>
      <w:r>
        <w:t>Aur'an</w:t>
      </w:r>
      <w:proofErr w:type="spellEnd"/>
      <w:r>
        <w:t xml:space="preserve"> was revealed to, then we are in his following.</w:t>
      </w:r>
    </w:p>
    <w:p w14:paraId="392557BB" w14:textId="7A209D97" w:rsidR="00FB13D7" w:rsidRDefault="00FB13D7" w:rsidP="00FB13D7">
      <w:r>
        <w:t xml:space="preserve">If we are in his following, G-d is going to carry out His promise to Muhammad and his following. Yes. Praise be to Allah. Allah says to us in the Qur'an, instructing us how we should be, what kind of attitude we should have, how we should view our relationship to </w:t>
      </w:r>
      <w:r w:rsidR="00036BDA">
        <w:t>Him, with</w:t>
      </w:r>
      <w:r>
        <w:t xml:space="preserve"> the world, et cetera, how we should see ourselves in this vast, vast ocean of many, many and complex things. </w:t>
      </w:r>
      <w:proofErr w:type="gramStart"/>
      <w:r>
        <w:t>With regard to</w:t>
      </w:r>
      <w:proofErr w:type="gramEnd"/>
      <w:r>
        <w:t xml:space="preserve"> obedience to Him because after all, that's our objective. If we are Muslim, our aim is to obey Allah. And you know, hey, which way are we going, man? Don't say East.</w:t>
      </w:r>
    </w:p>
    <w:p w14:paraId="68A377A0" w14:textId="77777777" w:rsidR="00FB13D7" w:rsidRDefault="00FB13D7" w:rsidP="00FB13D7">
      <w:r>
        <w:t xml:space="preserve">Say to Allah's pleasure. Let the Masons, the Shriners say East. Say which way you going, man? Say to Allah's pleasure. That's the aim that's the purpose and the life of the believer is to please his Lord. It's to fulfill what his Lord intends for him and to be appreciative. Praise be to Allah. But now dear believers, it is Allah who </w:t>
      </w:r>
      <w:proofErr w:type="gramStart"/>
      <w:r>
        <w:t>enable</w:t>
      </w:r>
      <w:proofErr w:type="gramEnd"/>
      <w:r>
        <w:t xml:space="preserve"> us to focus our vision, </w:t>
      </w:r>
      <w:proofErr w:type="gramStart"/>
      <w:r>
        <w:t>the clarity</w:t>
      </w:r>
      <w:proofErr w:type="gramEnd"/>
      <w:r>
        <w:t xml:space="preserve">, </w:t>
      </w:r>
      <w:proofErr w:type="gramStart"/>
      <w:r>
        <w:t>the stability</w:t>
      </w:r>
      <w:proofErr w:type="gramEnd"/>
      <w:r>
        <w:t xml:space="preserve">, et cetera, et cetera. Many of us </w:t>
      </w:r>
      <w:proofErr w:type="gramStart"/>
      <w:r>
        <w:t>are in confusion</w:t>
      </w:r>
      <w:proofErr w:type="gramEnd"/>
      <w:r>
        <w:t xml:space="preserve"> and in bad situations because we don't know how to focus our vision. We are just moving in the dark. Are we following routine in the dark, like a person will become accustomed to the situation in a household and he moves about without thought because he knows that he's been doing it so long.</w:t>
      </w:r>
    </w:p>
    <w:p w14:paraId="62311508" w14:textId="77777777" w:rsidR="00FB13D7" w:rsidRDefault="00FB13D7" w:rsidP="00FB13D7">
      <w:r>
        <w:t xml:space="preserve">Specific objects that we make our whole life conform to, our whole life support, most of us don't have it. No. And Allah who created us has provided that for us. That's devotion to Him. Devotion to Him will give your life purpose. It will give your life direction. That's why Allah </w:t>
      </w:r>
      <w:r>
        <w:lastRenderedPageBreak/>
        <w:t xml:space="preserve">says whoever holds on to that devotion, he will be redeemed though he </w:t>
      </w:r>
      <w:proofErr w:type="gramStart"/>
      <w:r>
        <w:t>be</w:t>
      </w:r>
      <w:proofErr w:type="gramEnd"/>
      <w:r>
        <w:t xml:space="preserve"> in hell. Oh, this is wonderful. Oh yes. Most of us just live in the world. Some of us </w:t>
      </w:r>
      <w:proofErr w:type="gramStart"/>
      <w:r>
        <w:t>are able to</w:t>
      </w:r>
      <w:proofErr w:type="gramEnd"/>
      <w:r>
        <w:t xml:space="preserve"> see the real characteristics of the world. We're able to see the constant side of the world. We're able to distinguish those things that are permanent, dominant, constant from those things that are temporary, perishable, superficial, et cetera. Yes, Allah </w:t>
      </w:r>
      <w:proofErr w:type="gramStart"/>
      <w:r>
        <w:t>call</w:t>
      </w:r>
      <w:proofErr w:type="gramEnd"/>
      <w:r>
        <w:t xml:space="preserve"> our attention to form </w:t>
      </w:r>
      <w:proofErr w:type="gramStart"/>
      <w:r>
        <w:t>and also</w:t>
      </w:r>
      <w:proofErr w:type="gramEnd"/>
      <w:r>
        <w:t xml:space="preserve"> to processes.</w:t>
      </w:r>
    </w:p>
    <w:p w14:paraId="1000C0EE" w14:textId="77777777" w:rsidR="00FB13D7" w:rsidRDefault="00FB13D7" w:rsidP="00FB13D7">
      <w:r>
        <w:t xml:space="preserve">And Allah is the one who what? When the Prophets </w:t>
      </w:r>
      <w:proofErr w:type="gramStart"/>
      <w:r>
        <w:t>was</w:t>
      </w:r>
      <w:proofErr w:type="gramEnd"/>
      <w:r>
        <w:t xml:space="preserve"> challenged by the disbeliever who was claiming himself to be the G-d. Pharaoh. He said like Silas says, </w:t>
      </w:r>
      <w:proofErr w:type="spellStart"/>
      <w:r>
        <w:t>ain't</w:t>
      </w:r>
      <w:proofErr w:type="spellEnd"/>
      <w:r>
        <w:t xml:space="preserve"> no G-d but the human being. That's what Pharaoh said. And I read the article called Muhammad Speaks from Silas Muhammad, who lives now somewhere in Georgia, I think. And the article </w:t>
      </w:r>
      <w:proofErr w:type="gramStart"/>
      <w:r>
        <w:t>says, and</w:t>
      </w:r>
      <w:proofErr w:type="gramEnd"/>
      <w:r>
        <w:t xml:space="preserve"> there is no Allah or G</w:t>
      </w:r>
      <w:proofErr w:type="gramStart"/>
      <w:r>
        <w:t>-d</w:t>
      </w:r>
      <w:proofErr w:type="gramEnd"/>
      <w:r>
        <w:t>, but the human being. And I said, look at the man, how he's making a fool of himself and verbally discrediting the teaching of the Honorable Elijah Muhammad. The very expression human tells us that that's a defective G-d. Because hue means color.</w:t>
      </w:r>
    </w:p>
    <w:p w14:paraId="07F628F4" w14:textId="77777777" w:rsidR="00FB13D7" w:rsidRDefault="00FB13D7" w:rsidP="00FB13D7">
      <w:r>
        <w:t xml:space="preserve">Hue means bias. Yes, hue means a bias or a color informally speaking, not strictly speaking. We know strictly speaking hues are not colors, strictly speaking. But hue is a bias. It is a bias based not </w:t>
      </w:r>
      <w:proofErr w:type="gramStart"/>
      <w:r>
        <w:t>in</w:t>
      </w:r>
      <w:proofErr w:type="gramEnd"/>
      <w:r>
        <w:t xml:space="preserve"> </w:t>
      </w:r>
      <w:proofErr w:type="gramStart"/>
      <w:r>
        <w:t>reality, but</w:t>
      </w:r>
      <w:proofErr w:type="gramEnd"/>
      <w:r>
        <w:t xml:space="preserve"> based </w:t>
      </w:r>
      <w:proofErr w:type="gramStart"/>
      <w:r>
        <w:t>in</w:t>
      </w:r>
      <w:proofErr w:type="gramEnd"/>
      <w:r>
        <w:t xml:space="preserve"> the makeup of the creature. That's why they say </w:t>
      </w:r>
      <w:proofErr w:type="gramStart"/>
      <w:r>
        <w:t>to make</w:t>
      </w:r>
      <w:proofErr w:type="gramEnd"/>
      <w:r>
        <w:t xml:space="preserve"> a mistake is human. That's what the philosopher says. </w:t>
      </w:r>
      <w:proofErr w:type="gramStart"/>
      <w:r>
        <w:t>To make</w:t>
      </w:r>
      <w:proofErr w:type="gramEnd"/>
      <w:r>
        <w:t xml:space="preserve"> a mistake is human. To forgive is divine. Now we don't agree with both his statements. We think all of it is human. To make a mistake is human and to forgive is human. Both </w:t>
      </w:r>
      <w:proofErr w:type="gramStart"/>
      <w:r>
        <w:t>is</w:t>
      </w:r>
      <w:proofErr w:type="gramEnd"/>
      <w:r>
        <w:t xml:space="preserve"> human. </w:t>
      </w:r>
      <w:proofErr w:type="gramStart"/>
      <w:r>
        <w:t>So</w:t>
      </w:r>
      <w:proofErr w:type="gramEnd"/>
      <w:r>
        <w:t xml:space="preserve"> we know </w:t>
      </w:r>
      <w:proofErr w:type="gramStart"/>
      <w:r>
        <w:t>human</w:t>
      </w:r>
      <w:proofErr w:type="gramEnd"/>
      <w:r>
        <w:t xml:space="preserve">. Hue, hue means influence. Influence. Something subject to human influence. Hue. Hue means also an allusion </w:t>
      </w:r>
      <w:proofErr w:type="gramStart"/>
      <w:r>
        <w:t>to the human</w:t>
      </w:r>
      <w:proofErr w:type="gramEnd"/>
      <w:r>
        <w:t>. G-d made the man from the earth.</w:t>
      </w:r>
    </w:p>
    <w:p w14:paraId="098DDEDA" w14:textId="77777777" w:rsidR="00FB13D7" w:rsidRDefault="00FB13D7" w:rsidP="00FB13D7">
      <w:r>
        <w:t xml:space="preserve">And we </w:t>
      </w:r>
      <w:proofErr w:type="gramStart"/>
      <w:r>
        <w:t>called</w:t>
      </w:r>
      <w:proofErr w:type="gramEnd"/>
      <w:r>
        <w:t xml:space="preserve"> the earth </w:t>
      </w:r>
      <w:proofErr w:type="gramStart"/>
      <w:r>
        <w:t>top soil</w:t>
      </w:r>
      <w:proofErr w:type="gramEnd"/>
      <w:r>
        <w:t xml:space="preserve">, a living soil. What do you call it? Humus soil. </w:t>
      </w:r>
      <w:proofErr w:type="gramStart"/>
      <w:r>
        <w:t>So</w:t>
      </w:r>
      <w:proofErr w:type="gramEnd"/>
      <w:r>
        <w:t xml:space="preserve"> it's an allusion to the matter that the man supposedly </w:t>
      </w:r>
      <w:proofErr w:type="gramStart"/>
      <w:r>
        <w:t>have</w:t>
      </w:r>
      <w:proofErr w:type="gramEnd"/>
      <w:r>
        <w:t xml:space="preserve"> been made from, and it's also an allusion to his own opinions. That he's a creature of his own opinions. Other creatures don't have their own opinion. They still follow G-d's law for them. The bird still makes his nest the same way. The roach still follows the same custom. There's only this human being that comes up with his own opinions of things. That's why he's hue man. Yes. Now, he </w:t>
      </w:r>
      <w:proofErr w:type="gramStart"/>
      <w:r>
        <w:t>says the human is</w:t>
      </w:r>
      <w:proofErr w:type="gramEnd"/>
      <w:r>
        <w:t xml:space="preserve"> the only G-d, only Allah. Oh, what a foolish statement.</w:t>
      </w:r>
    </w:p>
    <w:p w14:paraId="22AB0C3E" w14:textId="77777777" w:rsidR="00FB13D7" w:rsidRDefault="00FB13D7" w:rsidP="00FB13D7">
      <w:r>
        <w:t xml:space="preserve">He worse than the Christians he criticizes. The Christians don't say the human of Jesus is G-d. They say the divine of Jesus is G-d. They got more sense than he has. And he criticizes them for believing in Jesus. Well, well, well. I can hear you all thinking "You shouldn't talk about another brother." I talk about another mother. Yes. My obligation to Allah is more important than friendships. More important than ethnicity. More important than past comradeship. He's deviated from the comradeship laws that we had even in that darkness. Form and progression. When the Prophet answered </w:t>
      </w:r>
      <w:proofErr w:type="gramStart"/>
      <w:r>
        <w:t>Pharaoh</w:t>
      </w:r>
      <w:proofErr w:type="gramEnd"/>
      <w:r>
        <w:t xml:space="preserve"> what did he say? Pharaoh wanted to know. </w:t>
      </w:r>
      <w:proofErr w:type="gramStart"/>
      <w:r>
        <w:t>So</w:t>
      </w:r>
      <w:proofErr w:type="gramEnd"/>
      <w:r>
        <w:t xml:space="preserve"> who is </w:t>
      </w:r>
      <w:proofErr w:type="gramStart"/>
      <w:r>
        <w:t>this</w:t>
      </w:r>
      <w:proofErr w:type="gramEnd"/>
      <w:r>
        <w:t xml:space="preserve"> Lord?</w:t>
      </w:r>
    </w:p>
    <w:p w14:paraId="17015F19" w14:textId="4D91931F" w:rsidR="00FB13D7" w:rsidRDefault="00FB13D7" w:rsidP="00FB13D7">
      <w:r>
        <w:t xml:space="preserve">It's Allah that you're talking about. The Prophet said the one who gave every creature his form and thereafter his guidance. How wonderful it is, how wonderful it is. The one who gave every creature his heart, his form, and thereafter, his guidance. </w:t>
      </w:r>
      <w:proofErr w:type="gramStart"/>
      <w:r>
        <w:t>So</w:t>
      </w:r>
      <w:proofErr w:type="gramEnd"/>
      <w:r>
        <w:t xml:space="preserve"> he's telling Pharaoh very subtly, very diplomatically, because he was claiming to be G-d. See, the Prophet was just a mortal being. </w:t>
      </w:r>
      <w:proofErr w:type="gramStart"/>
      <w:r>
        <w:t>So</w:t>
      </w:r>
      <w:proofErr w:type="gramEnd"/>
      <w:r>
        <w:t xml:space="preserve"> he's being very subtle, very diplomatic to Pharaoh. But he's telling Pharaoh </w:t>
      </w:r>
      <w:proofErr w:type="gramStart"/>
      <w:r>
        <w:t>Mister</w:t>
      </w:r>
      <w:proofErr w:type="gramEnd"/>
      <w:r>
        <w:t xml:space="preserve"> you a dumbbell. Now, if you want to get sense again, come back to your own form, </w:t>
      </w:r>
      <w:r>
        <w:lastRenderedPageBreak/>
        <w:t xml:space="preserve">then you will get guidance. You </w:t>
      </w:r>
      <w:proofErr w:type="spellStart"/>
      <w:r>
        <w:t>ain't</w:t>
      </w:r>
      <w:proofErr w:type="spellEnd"/>
      <w:r>
        <w:t xml:space="preserve"> no</w:t>
      </w:r>
      <w:r w:rsidR="00036BDA">
        <w:t xml:space="preserve"> </w:t>
      </w:r>
      <w:r>
        <w:t xml:space="preserve">G-d, you </w:t>
      </w:r>
      <w:proofErr w:type="gramStart"/>
      <w:r>
        <w:t>a mortal</w:t>
      </w:r>
      <w:proofErr w:type="gramEnd"/>
      <w:r>
        <w:t xml:space="preserve"> being just like me. Now come back to your form and then you'll get guidance. Praise be to Allah. This religion is a religion for men and women, not babies, not toddlers. Weeping and crying toddlers, no. You </w:t>
      </w:r>
      <w:proofErr w:type="gramStart"/>
      <w:r>
        <w:t>got</w:t>
      </w:r>
      <w:proofErr w:type="gramEnd"/>
      <w:r>
        <w:t xml:space="preserve"> to firm up if you want to live this religion.</w:t>
      </w:r>
    </w:p>
    <w:p w14:paraId="2AA9FAE1" w14:textId="77777777" w:rsidR="00FB13D7" w:rsidRDefault="00FB13D7" w:rsidP="00FB13D7">
      <w:r>
        <w:t xml:space="preserve">This religion </w:t>
      </w:r>
      <w:proofErr w:type="gramStart"/>
      <w:r>
        <w:t>been</w:t>
      </w:r>
      <w:proofErr w:type="gramEnd"/>
      <w:r>
        <w:t xml:space="preserve"> made for adulthood. Yes. </w:t>
      </w:r>
      <w:proofErr w:type="spellStart"/>
      <w:r>
        <w:t>Ain't</w:t>
      </w:r>
      <w:proofErr w:type="spellEnd"/>
      <w:r>
        <w:t xml:space="preserve"> nowhere in the Qur'an where we are addressed as little children. There's the other </w:t>
      </w:r>
      <w:proofErr w:type="gramStart"/>
      <w:r>
        <w:t>scripture</w:t>
      </w:r>
      <w:proofErr w:type="gramEnd"/>
      <w:r>
        <w:t xml:space="preserve"> does that, my little children. No, this is a religion for adults. Oh yes. </w:t>
      </w:r>
      <w:proofErr w:type="gramStart"/>
      <w:r>
        <w:t>So</w:t>
      </w:r>
      <w:proofErr w:type="gramEnd"/>
      <w:r>
        <w:t xml:space="preserve"> Allah calls on the intellect of man to heed form. That form will guide man to the proper discipline for those forms. For in creating the forms, he evolves the discipline. </w:t>
      </w:r>
      <w:proofErr w:type="gramStart"/>
      <w:r>
        <w:t>So</w:t>
      </w:r>
      <w:proofErr w:type="gramEnd"/>
      <w:r>
        <w:t xml:space="preserve"> in the form there is guidance. How come </w:t>
      </w:r>
      <w:proofErr w:type="gramStart"/>
      <w:r>
        <w:t>the scientists</w:t>
      </w:r>
      <w:proofErr w:type="gramEnd"/>
      <w:r>
        <w:t xml:space="preserve"> can follow this logic when he's in the lab, but go to church and forget? Yes, this logic of the Qur'an is accepted in the scientific laboratory. But if you want to know the discipline for a creature, first know the form. You don't find </w:t>
      </w:r>
      <w:proofErr w:type="gramStart"/>
      <w:r>
        <w:t>a discipline</w:t>
      </w:r>
      <w:proofErr w:type="gramEnd"/>
      <w:r>
        <w:t xml:space="preserve"> for a creature before finding his form. In the form, the discipline is implicit.</w:t>
      </w:r>
    </w:p>
    <w:p w14:paraId="560A5770" w14:textId="77777777" w:rsidR="00FB13D7" w:rsidRDefault="00FB13D7" w:rsidP="00FB13D7">
      <w:r>
        <w:t xml:space="preserve">So how are we to behave? That should be our aspiration. We are not angels in form. Our aspirations should be human. We are political creatures. We need leadership. We order our society and we must have some focal points for leadership. This is natural for human beings. </w:t>
      </w:r>
      <w:proofErr w:type="gramStart"/>
      <w:r>
        <w:t>So</w:t>
      </w:r>
      <w:proofErr w:type="gramEnd"/>
      <w:r>
        <w:t xml:space="preserve"> we are political creatures. We are social creatures. We don't like to live alone. We </w:t>
      </w:r>
      <w:proofErr w:type="gramStart"/>
      <w:r>
        <w:t>have to</w:t>
      </w:r>
      <w:proofErr w:type="gramEnd"/>
      <w:r>
        <w:t xml:space="preserve"> mate to reproduce ourselves. We can't progress the world if we've got to depend only on the first generation. We need generations to continue our work if we are to establish society. </w:t>
      </w:r>
      <w:proofErr w:type="gramStart"/>
      <w:r>
        <w:t>So</w:t>
      </w:r>
      <w:proofErr w:type="gramEnd"/>
      <w:r>
        <w:t xml:space="preserve"> we are social creatures. We must exist as a social unit.</w:t>
      </w:r>
    </w:p>
    <w:p w14:paraId="65C94B63" w14:textId="77777777" w:rsidR="00FB13D7" w:rsidRDefault="00FB13D7" w:rsidP="00FB13D7">
      <w:r>
        <w:t xml:space="preserve">See, when you study the form, you know what you need. So just those two questions on our form have established that we need government and that we need social function. Right? Yes. And we can go on talking about the form of man. And out of his form, we can read or in form we can read this need. It </w:t>
      </w:r>
      <w:proofErr w:type="spellStart"/>
      <w:r>
        <w:t>ain't</w:t>
      </w:r>
      <w:proofErr w:type="spellEnd"/>
      <w:r>
        <w:t xml:space="preserve"> no spooky matter. Just come home to Allah. Come home to an </w:t>
      </w:r>
      <w:proofErr w:type="gramStart"/>
      <w:r>
        <w:t>Allah established</w:t>
      </w:r>
      <w:proofErr w:type="gramEnd"/>
      <w:r>
        <w:t xml:space="preserve"> and leave your own fancies. So dear beloved people. </w:t>
      </w:r>
      <w:proofErr w:type="gramStart"/>
      <w:r>
        <w:t>Then</w:t>
      </w:r>
      <w:proofErr w:type="gramEnd"/>
      <w:r>
        <w:t xml:space="preserve"> </w:t>
      </w:r>
      <w:proofErr w:type="gramStart"/>
      <w:r>
        <w:t>is there</w:t>
      </w:r>
      <w:proofErr w:type="gramEnd"/>
      <w:r>
        <w:t xml:space="preserve"> not for </w:t>
      </w:r>
      <w:proofErr w:type="gramStart"/>
      <w:r>
        <w:t>Allah</w:t>
      </w:r>
      <w:proofErr w:type="gramEnd"/>
      <w:r>
        <w:t xml:space="preserve"> both the creation and the command. How wonderful it is.</w:t>
      </w:r>
    </w:p>
    <w:p w14:paraId="765DFDC9" w14:textId="5D9C3B08" w:rsidR="00FB13D7" w:rsidRDefault="00FB13D7" w:rsidP="00FB13D7">
      <w:r>
        <w:t xml:space="preserve">Now, what is this idea that a ruler now has been exalted in </w:t>
      </w:r>
      <w:proofErr w:type="gramStart"/>
      <w:r>
        <w:t>the heaven</w:t>
      </w:r>
      <w:proofErr w:type="gramEnd"/>
      <w:r>
        <w:t xml:space="preserve"> and called to sit down on the </w:t>
      </w:r>
      <w:proofErr w:type="gramStart"/>
      <w:r>
        <w:t>right hand</w:t>
      </w:r>
      <w:proofErr w:type="gramEnd"/>
      <w:r>
        <w:t xml:space="preserve"> side of the Father to regulate affairs, to receive the repentance, to forgive, to be an arbiter, et cetera, et cetera. What is this idea? Oh, what does Allah say to this? You think I speak harshly? He </w:t>
      </w:r>
      <w:proofErr w:type="gramStart"/>
      <w:r>
        <w:t>say</w:t>
      </w:r>
      <w:proofErr w:type="gramEnd"/>
      <w:r>
        <w:t xml:space="preserve"> if Allah should cause Jesus and Mary and every creature on earth to die or be destroyed, what </w:t>
      </w:r>
      <w:proofErr w:type="spellStart"/>
      <w:r w:rsidR="00036BDA">
        <w:t>illah</w:t>
      </w:r>
      <w:proofErr w:type="spellEnd"/>
      <w:r>
        <w:t>, what G-d will you turn to then to get them back? Now this doesn't insult Jesus. This insults his backward following.</w:t>
      </w:r>
    </w:p>
    <w:p w14:paraId="0EDE0CA5" w14:textId="77777777" w:rsidR="00FB13D7" w:rsidRDefault="00FB13D7" w:rsidP="00FB13D7">
      <w:r>
        <w:t xml:space="preserve">His misguided backward following. Because he is seen in the Bible, praying as we pray with his hand, knees, feet, touching the ground, praying to a superior. And he says in the gospel, I know not what will happen on tomorrow, only G-d. And he says in the Bible, the sent is not equal with the sender. I read the Bible. See, you all might have felt the Bible. I read it. Yes. </w:t>
      </w:r>
      <w:proofErr w:type="gramStart"/>
      <w:r>
        <w:t>So</w:t>
      </w:r>
      <w:proofErr w:type="gramEnd"/>
      <w:r>
        <w:t xml:space="preserve"> Jesus would have no problem with what I'm saying. I can imagine him now jumping in his spirit wherever he is saying, "Oh, this is wonderful." What is happening on earth in these times.</w:t>
      </w:r>
    </w:p>
    <w:p w14:paraId="7797DCE5" w14:textId="77777777" w:rsidR="00FB13D7" w:rsidRDefault="00FB13D7" w:rsidP="00FB13D7">
      <w:r>
        <w:t xml:space="preserve">Praise be to Allah, or I should say in Chicago in these times. Because Chicago is a more troublesome environment in these times. Oh yes. More </w:t>
      </w:r>
      <w:proofErr w:type="gramStart"/>
      <w:r>
        <w:t>confused</w:t>
      </w:r>
      <w:proofErr w:type="gramEnd"/>
      <w:r>
        <w:t xml:space="preserve"> environment in these times. Pitiful state that this city is in right now. Praise be to Allah. So dear people, we question the </w:t>
      </w:r>
      <w:r>
        <w:lastRenderedPageBreak/>
        <w:t xml:space="preserve">idea because Allah has </w:t>
      </w:r>
      <w:proofErr w:type="gramStart"/>
      <w:r>
        <w:t>bid us</w:t>
      </w:r>
      <w:proofErr w:type="gramEnd"/>
      <w:r>
        <w:t xml:space="preserve"> to question it. We reject the idea because Allah bid us reject it that anyone has been raised from the mortal family or from flesh or from creation, Mary or anything else to the position of Lord with G-d. When that person sits on the right hand of G-d, that means he has become G-d's strength. Right hand means </w:t>
      </w:r>
      <w:proofErr w:type="gramStart"/>
      <w:r>
        <w:t>the strength</w:t>
      </w:r>
      <w:proofErr w:type="gramEnd"/>
      <w:r>
        <w:t xml:space="preserve">. That means G-d is weaker than me. Jesus and the member of G-d now is stronger than G-d. Say he becomes the right hand of G-d. So here G-d have to make himself a right arm. </w:t>
      </w:r>
      <w:proofErr w:type="gramStart"/>
      <w:r>
        <w:t>So</w:t>
      </w:r>
      <w:proofErr w:type="gramEnd"/>
      <w:r>
        <w:t xml:space="preserve"> what before that He was </w:t>
      </w:r>
      <w:proofErr w:type="gramStart"/>
      <w:r>
        <w:t>only a</w:t>
      </w:r>
      <w:proofErr w:type="gramEnd"/>
      <w:r>
        <w:t xml:space="preserve"> </w:t>
      </w:r>
      <w:proofErr w:type="gramStart"/>
      <w:r>
        <w:t>lefty</w:t>
      </w:r>
      <w:proofErr w:type="gramEnd"/>
      <w:r>
        <w:t>? Excuse the language, but this is the kind of language you need to bring you to sense.</w:t>
      </w:r>
    </w:p>
    <w:p w14:paraId="18023DEC" w14:textId="7F20DFF8" w:rsidR="00FB13D7" w:rsidRDefault="00FB13D7" w:rsidP="00FB13D7">
      <w:r>
        <w:t xml:space="preserve">See those who fabricate scriptures, they </w:t>
      </w:r>
      <w:proofErr w:type="gramStart"/>
      <w:r>
        <w:t>have to</w:t>
      </w:r>
      <w:proofErr w:type="gramEnd"/>
      <w:r>
        <w:t xml:space="preserve"> outdo their predecessors. </w:t>
      </w:r>
      <w:proofErr w:type="gramStart"/>
      <w:r>
        <w:t>So</w:t>
      </w:r>
      <w:proofErr w:type="gramEnd"/>
      <w:r>
        <w:t xml:space="preserve"> it's said of David that that G-d would cause his enemies to become his footstool. He would exalt David, give him victory and </w:t>
      </w:r>
      <w:r>
        <w:t>exalt</w:t>
      </w:r>
      <w:r>
        <w:t xml:space="preserve"> him above his enemies and will make all his enemies his footstool. </w:t>
      </w:r>
      <w:proofErr w:type="gramStart"/>
      <w:r>
        <w:t>So</w:t>
      </w:r>
      <w:proofErr w:type="gramEnd"/>
      <w:r>
        <w:t xml:space="preserve"> the one who adds to the grammar, he </w:t>
      </w:r>
      <w:proofErr w:type="gramStart"/>
      <w:r>
        <w:t>has to</w:t>
      </w:r>
      <w:proofErr w:type="gramEnd"/>
      <w:r>
        <w:t xml:space="preserve"> make it even more dramatic. So now the next fabricator, he says, "And this son was born of a virgin woman and no father and for the purpose of coming in the world as G-d, died as flesh and then returned to heaven whole soul and body and ruling on the </w:t>
      </w:r>
      <w:proofErr w:type="gramStart"/>
      <w:r>
        <w:t>right hand</w:t>
      </w:r>
      <w:proofErr w:type="gramEnd"/>
      <w:r>
        <w:t xml:space="preserve"> side of the Father." Yes, it is. Yes, it is. And the Bible says, "Do not put yeast in the bread." Because the yeast is something that inflates. And inflates means exaggeration, lies, et cetera. I say he inflated that story, man.</w:t>
      </w:r>
    </w:p>
    <w:p w14:paraId="290E3C9C" w14:textId="77777777" w:rsidR="00FB13D7" w:rsidRDefault="00FB13D7" w:rsidP="00FB13D7">
      <w:r>
        <w:t xml:space="preserve">That means he added to it and he lied, put a lot of lies in it. All right. And you know, we were told to put yeast in our bread, plenty yeast in our bread. And I bear witness said it was inflated full of air, lot of lies. And beating it didn't take it out. Now he said beat it. He beat it and we right back where we </w:t>
      </w:r>
      <w:proofErr w:type="gramStart"/>
      <w:r>
        <w:t>at</w:t>
      </w:r>
      <w:proofErr w:type="gramEnd"/>
      <w:r>
        <w:t xml:space="preserve">. </w:t>
      </w:r>
      <w:proofErr w:type="spellStart"/>
      <w:r>
        <w:t>Ain't</w:t>
      </w:r>
      <w:proofErr w:type="spellEnd"/>
      <w:r>
        <w:t xml:space="preserve"> but one way to get rid of it. Burn it up. It doesn't </w:t>
      </w:r>
      <w:proofErr w:type="gramStart"/>
      <w:r>
        <w:t>rise up</w:t>
      </w:r>
      <w:proofErr w:type="gramEnd"/>
      <w:r>
        <w:t xml:space="preserve"> after that fire hit it. Now, first, this area is addressing this big lie. Why should we look for a connection with a small thing before we look for a connection with a big thing? The average person will read the book where Allah says </w:t>
      </w:r>
      <w:proofErr w:type="gramStart"/>
      <w:r>
        <w:t>something</w:t>
      </w:r>
      <w:proofErr w:type="gramEnd"/>
      <w:r>
        <w:t xml:space="preserve"> and he will see a connection with a small thing and he thinks that's the connection. Perhaps it alludes to that too. But what does it address specifically? What's the substance of the revelation to see what it addresses specifically?</w:t>
      </w:r>
    </w:p>
    <w:p w14:paraId="2237F727" w14:textId="77777777" w:rsidR="00FB13D7" w:rsidRDefault="00FB13D7" w:rsidP="00FB13D7">
      <w:r>
        <w:t xml:space="preserve">What are you ruling? Your mental hospitals keep getting </w:t>
      </w:r>
      <w:proofErr w:type="gramStart"/>
      <w:r>
        <w:t>fuller and fuller</w:t>
      </w:r>
      <w:proofErr w:type="gramEnd"/>
      <w:r>
        <w:t xml:space="preserve">. The environment keeps getting </w:t>
      </w:r>
      <w:proofErr w:type="gramStart"/>
      <w:r>
        <w:t>worse and worse</w:t>
      </w:r>
      <w:proofErr w:type="gramEnd"/>
      <w:r>
        <w:t xml:space="preserve">. Doomsday keeps getting nearer and nearer because of your actions. So how do you qualify it as a G-d to take over from the creator? Then Allah says, </w:t>
      </w:r>
      <w:proofErr w:type="gramStart"/>
      <w:r>
        <w:t>Is</w:t>
      </w:r>
      <w:proofErr w:type="gramEnd"/>
      <w:r>
        <w:t xml:space="preserve"> then is not there for Allah, the one G-d, not the son</w:t>
      </w:r>
      <w:proofErr w:type="gramStart"/>
      <w:r>
        <w:t>.</w:t>
      </w:r>
      <w:proofErr w:type="gramEnd"/>
      <w:r>
        <w:t xml:space="preserve"> Not one of </w:t>
      </w:r>
      <w:proofErr w:type="gramStart"/>
      <w:r>
        <w:t>you</w:t>
      </w:r>
      <w:proofErr w:type="gramEnd"/>
      <w:r>
        <w:t xml:space="preserve"> mortals. </w:t>
      </w:r>
      <w:proofErr w:type="gramStart"/>
      <w:r>
        <w:t>Is</w:t>
      </w:r>
      <w:proofErr w:type="gramEnd"/>
      <w:r>
        <w:t xml:space="preserve"> not then therefore for Allah the creation and the command. And Allah says in the Qur'an that the angels and the spirit, the Holy Spirit and the angels, they descend by His order, by His command. </w:t>
      </w:r>
      <w:proofErr w:type="gramStart"/>
      <w:r>
        <w:t>So</w:t>
      </w:r>
      <w:proofErr w:type="gramEnd"/>
      <w:r>
        <w:t xml:space="preserve"> who is the commander? Allah is the commander. He commands the holy spirit and He commands the angels. And they follow only what He has ordered for them. Following every order. Why now it's </w:t>
      </w:r>
      <w:proofErr w:type="gramStart"/>
      <w:r>
        <w:t>peace</w:t>
      </w:r>
      <w:proofErr w:type="gramEnd"/>
      <w:r>
        <w:t xml:space="preserve"> now. How come? How do you arrive at peace? By accepting that He is the commander and following his orders.</w:t>
      </w:r>
    </w:p>
    <w:p w14:paraId="58115BC6" w14:textId="77777777" w:rsidR="00FB13D7" w:rsidRDefault="00FB13D7" w:rsidP="00FB13D7">
      <w:r>
        <w:t xml:space="preserve"> </w:t>
      </w:r>
      <w:proofErr w:type="gramStart"/>
      <w:r>
        <w:t>Peace it</w:t>
      </w:r>
      <w:proofErr w:type="gramEnd"/>
      <w:r>
        <w:t xml:space="preserve"> is for the rising of the dawn. What is </w:t>
      </w:r>
      <w:proofErr w:type="gramStart"/>
      <w:r>
        <w:t>the dawn</w:t>
      </w:r>
      <w:proofErr w:type="gramEnd"/>
      <w:r>
        <w:t xml:space="preserve">? This is night. What is night? Night is faithful obedience. </w:t>
      </w:r>
      <w:proofErr w:type="gramStart"/>
      <w:r>
        <w:t>The dawn</w:t>
      </w:r>
      <w:proofErr w:type="gramEnd"/>
      <w:r>
        <w:t xml:space="preserve"> is rational thought. </w:t>
      </w:r>
      <w:proofErr w:type="gramStart"/>
      <w:r>
        <w:t>Peace it</w:t>
      </w:r>
      <w:proofErr w:type="gramEnd"/>
      <w:r>
        <w:t xml:space="preserve"> is to the rise of the dawn. Then when man start to </w:t>
      </w:r>
      <w:proofErr w:type="gramStart"/>
      <w:r>
        <w:t>rise up</w:t>
      </w:r>
      <w:proofErr w:type="gramEnd"/>
      <w:r>
        <w:t xml:space="preserve"> in his intellect, the peace is broken because he begins as Allah say in the Qur'an, he begins to think himself to be self-important or self-sufficient, that he needs no Allah, that Allah has finished His works. Now man takes over. This is what the rest tells us. This is what has separated the mental continuity of the rest, has split that continuity. </w:t>
      </w:r>
      <w:r>
        <w:lastRenderedPageBreak/>
        <w:t xml:space="preserve">Have denied them mental integrity. Show me a Westerner with mental integrity. He doesn't have it, it's impossible for him. Why? Because he believes in secularism on one side and faith on the other side. He doesn't admit divine knowledge </w:t>
      </w:r>
      <w:proofErr w:type="gramStart"/>
      <w:r>
        <w:t>into one</w:t>
      </w:r>
      <w:proofErr w:type="gramEnd"/>
      <w:r>
        <w:t xml:space="preserve"> </w:t>
      </w:r>
      <w:proofErr w:type="gramStart"/>
      <w:r>
        <w:t>side</w:t>
      </w:r>
      <w:proofErr w:type="gramEnd"/>
      <w:r>
        <w:t xml:space="preserve"> and he doesn't admit scientific knowledge </w:t>
      </w:r>
      <w:proofErr w:type="gramStart"/>
      <w:r>
        <w:t>into</w:t>
      </w:r>
      <w:proofErr w:type="gramEnd"/>
      <w:r>
        <w:t xml:space="preserve"> the other side. He's a freak of a weird sort. Yes. In his mental makeup. And he allowed himself to follow the scheme that the Jacubite put on the European to contain them. See Greece once had to contain Europe. And in their mythology, they called it Europa. And they bound Europa as a cow. Yes, this is in Greek mythology. If you went to college, if you study mythology, mythology is to be interpreted into real world.</w:t>
      </w:r>
    </w:p>
    <w:p w14:paraId="2CFA9525" w14:textId="77777777" w:rsidR="00FB13D7" w:rsidRDefault="00FB13D7" w:rsidP="00FB13D7">
      <w:r>
        <w:t>It's symbols hiding real knowledge. Now here come the Jacobite and they set their traps too to contain the European man. It has contained him until today. And right now, he gives his allegiance. I'm talking about America. He gives his allegiance more to the unG-dly Jew than he gives it to the G-</w:t>
      </w:r>
      <w:proofErr w:type="spellStart"/>
      <w:r>
        <w:t>dly</w:t>
      </w:r>
      <w:proofErr w:type="spellEnd"/>
      <w:r>
        <w:t xml:space="preserve"> Jew. How much would our government give to faithful Jews, to real religious Jews, but look what it gives to a maniac, a criminal, a war maker, a military government, an expansionist government. It fits those descriptions </w:t>
      </w:r>
      <w:proofErr w:type="gramStart"/>
      <w:r>
        <w:t>perfect</w:t>
      </w:r>
      <w:proofErr w:type="gramEnd"/>
      <w:r>
        <w:t xml:space="preserve">. Look what America gives the government of Begin who has violated even the morals of a savage society. Not to speak of scripture. He's violated the decency of a savage society. But </w:t>
      </w:r>
      <w:proofErr w:type="gramStart"/>
      <w:r>
        <w:t>look</w:t>
      </w:r>
      <w:proofErr w:type="gramEnd"/>
      <w:r>
        <w:t xml:space="preserve"> how our leaders stand by him, continue </w:t>
      </w:r>
      <w:proofErr w:type="gramStart"/>
      <w:r>
        <w:t>support to</w:t>
      </w:r>
      <w:proofErr w:type="gramEnd"/>
      <w:r>
        <w:t xml:space="preserve"> him. Play the two </w:t>
      </w:r>
      <w:proofErr w:type="gramStart"/>
      <w:r>
        <w:t>face</w:t>
      </w:r>
      <w:proofErr w:type="gramEnd"/>
      <w:r>
        <w:t>, play the hypocrite with the Palestinians and with other Arabs.</w:t>
      </w:r>
    </w:p>
    <w:p w14:paraId="24387A98" w14:textId="77777777" w:rsidR="00FB13D7" w:rsidRDefault="00FB13D7" w:rsidP="00FB13D7">
      <w:r>
        <w:t xml:space="preserve">Deceive them, making them think that we are just, we are fairhanded while constantly trying to reinforce their support to Israel. Yes. </w:t>
      </w:r>
      <w:proofErr w:type="gramStart"/>
      <w:r>
        <w:t>So</w:t>
      </w:r>
      <w:proofErr w:type="gramEnd"/>
      <w:r>
        <w:t xml:space="preserve"> this religion is for grownups. For grownups, for grown up Americans too. Grown up Americans, they demand all their rights. And America is a kind of </w:t>
      </w:r>
      <w:proofErr w:type="gramStart"/>
      <w:r>
        <w:t>democracy,</w:t>
      </w:r>
      <w:proofErr w:type="gramEnd"/>
      <w:r>
        <w:t xml:space="preserve"> it's a peculiar democracy. It's a kind of democracy that allow its citizens to be patriotic while attacking their Presidents, while attacking even the Constitution of these United States. A citizen </w:t>
      </w:r>
      <w:proofErr w:type="gramStart"/>
      <w:r>
        <w:t>have</w:t>
      </w:r>
      <w:proofErr w:type="gramEnd"/>
      <w:r>
        <w:t xml:space="preserve"> the right to attack the Constitution of the United States. If he can prove he can bring in better, then he has the right to sell that doctrine or publish that philosophy and to gain following. And if he's able to, he can change the Constitution of these United States. That's all provided in the Constitution of these United States.</w:t>
      </w:r>
    </w:p>
    <w:p w14:paraId="25C3DE01" w14:textId="77777777" w:rsidR="00FB13D7" w:rsidRDefault="00FB13D7" w:rsidP="00FB13D7">
      <w:r>
        <w:t xml:space="preserve">So don't sit here and look at me with your stool pigeon self. Your weak Uncle Tom self. Serving the little dumbbell soldiers, little dumbbell officers, to watch your own people and go and report to your bosses. And half the time they </w:t>
      </w:r>
      <w:proofErr w:type="spellStart"/>
      <w:r>
        <w:t>ain't</w:t>
      </w:r>
      <w:proofErr w:type="spellEnd"/>
      <w:r>
        <w:t xml:space="preserve"> even interested in what you have to report. They don't respect you. They look down on you. </w:t>
      </w:r>
      <w:proofErr w:type="gramStart"/>
      <w:r>
        <w:t>You</w:t>
      </w:r>
      <w:proofErr w:type="gramEnd"/>
      <w:r>
        <w:t xml:space="preserve"> inferior material in their eyes. They hate to stomach you, but they </w:t>
      </w:r>
      <w:proofErr w:type="gramStart"/>
      <w:r>
        <w:t>got</w:t>
      </w:r>
      <w:proofErr w:type="gramEnd"/>
      <w:r>
        <w:t xml:space="preserve"> to stomach you sometimes because they're afraid maybe if they turn away from you, one time you have something important to say. I don't care what kind of commitment you've got to people other than Allah. If you accept me, give your support to me, become a Muslim, follow Muhammad, and support me as your Imam, you can tear up every commitment you made with them. You can give them back whatever card you carry. You can quit the job and </w:t>
      </w:r>
      <w:proofErr w:type="spellStart"/>
      <w:r>
        <w:t>ain't</w:t>
      </w:r>
      <w:proofErr w:type="spellEnd"/>
      <w:r>
        <w:t xml:space="preserve"> </w:t>
      </w:r>
      <w:proofErr w:type="gramStart"/>
      <w:r>
        <w:t>nothing</w:t>
      </w:r>
      <w:proofErr w:type="gramEnd"/>
      <w:r>
        <w:t xml:space="preserve"> they can do if your decision to come this way is sincere.</w:t>
      </w:r>
    </w:p>
    <w:p w14:paraId="66289C76" w14:textId="0D0CA664" w:rsidR="00FB13D7" w:rsidRDefault="00FB13D7" w:rsidP="00FB13D7">
      <w:proofErr w:type="spellStart"/>
      <w:proofErr w:type="gramStart"/>
      <w:r>
        <w:t>Ain't</w:t>
      </w:r>
      <w:proofErr w:type="spellEnd"/>
      <w:r>
        <w:t xml:space="preserve"> nothing they</w:t>
      </w:r>
      <w:proofErr w:type="gramEnd"/>
      <w:r>
        <w:t xml:space="preserve"> </w:t>
      </w:r>
      <w:proofErr w:type="gramStart"/>
      <w:r>
        <w:t>can</w:t>
      </w:r>
      <w:proofErr w:type="gramEnd"/>
      <w:r>
        <w:t xml:space="preserve"> </w:t>
      </w:r>
      <w:proofErr w:type="gramStart"/>
      <w:r>
        <w:t>do</w:t>
      </w:r>
      <w:proofErr w:type="gramEnd"/>
      <w:r>
        <w:t xml:space="preserve">. I don't care how frightening their threats are. </w:t>
      </w:r>
      <w:proofErr w:type="spellStart"/>
      <w:proofErr w:type="gramStart"/>
      <w:r>
        <w:t>Ain't</w:t>
      </w:r>
      <w:proofErr w:type="spellEnd"/>
      <w:r>
        <w:t xml:space="preserve"> nothing they</w:t>
      </w:r>
      <w:proofErr w:type="gramEnd"/>
      <w:r>
        <w:t xml:space="preserve"> </w:t>
      </w:r>
      <w:proofErr w:type="gramStart"/>
      <w:r>
        <w:t>can</w:t>
      </w:r>
      <w:proofErr w:type="gramEnd"/>
      <w:r>
        <w:t xml:space="preserve"> </w:t>
      </w:r>
      <w:proofErr w:type="gramStart"/>
      <w:r>
        <w:t>do</w:t>
      </w:r>
      <w:proofErr w:type="gramEnd"/>
      <w:r>
        <w:t xml:space="preserve">. Then is there not for Allah both the creation and the command? Praise be to Allah. Now dear beloved people. We </w:t>
      </w:r>
      <w:proofErr w:type="gramStart"/>
      <w:r>
        <w:t>have to</w:t>
      </w:r>
      <w:proofErr w:type="gramEnd"/>
      <w:r>
        <w:t xml:space="preserve"> understand that this religion does not encourage us to trust speculation, guess work, blind feeling, et cetera. We're to obey. Allah says obey. And the believer says in the Qur'an as Allah has revealed, </w:t>
      </w:r>
      <w:proofErr w:type="gramStart"/>
      <w:r>
        <w:t>We</w:t>
      </w:r>
      <w:proofErr w:type="gramEnd"/>
      <w:r>
        <w:t xml:space="preserve"> hear and we obey. We hear and we obey. What is that saying? Many will think it means we don't think about it. We hear what G-</w:t>
      </w:r>
      <w:r>
        <w:lastRenderedPageBreak/>
        <w:t xml:space="preserve">d says, act on it. How can you hear it without thinking about it? When you're not thinking, that's when you can't hear it, right? To hear you got to think. Hearing is a </w:t>
      </w:r>
      <w:r>
        <w:t>thinking</w:t>
      </w:r>
      <w:r>
        <w:t xml:space="preserve"> process. Listen carefully. This is very important. They say we hear and we obey. What is that addressing? That's addressing the methodology in the church. The church </w:t>
      </w:r>
      <w:proofErr w:type="gramStart"/>
      <w:r>
        <w:t>tell</w:t>
      </w:r>
      <w:proofErr w:type="gramEnd"/>
      <w:r>
        <w:t xml:space="preserve"> you to feel and respond. Allah </w:t>
      </w:r>
      <w:proofErr w:type="gramStart"/>
      <w:r>
        <w:t>tell</w:t>
      </w:r>
      <w:proofErr w:type="gramEnd"/>
      <w:r>
        <w:t xml:space="preserve"> us to hear and respond.</w:t>
      </w:r>
    </w:p>
    <w:p w14:paraId="3F073B60" w14:textId="77777777" w:rsidR="00FB13D7" w:rsidRDefault="00FB13D7" w:rsidP="00FB13D7">
      <w:proofErr w:type="gramStart"/>
      <w:r>
        <w:t>So</w:t>
      </w:r>
      <w:proofErr w:type="gramEnd"/>
      <w:r>
        <w:t xml:space="preserve"> we thank Allah and we come here in the spirit of believers in Allah, believers in the one Lord and creator. We come here in the spirit of religious people, in the spirit of devoted people, devoted to the worship of the one Lord and creator. In the spirit of good people, well-meaning people, people desiring to be right, people desiring to please their one Lord and creator. We come here in that </w:t>
      </w:r>
      <w:proofErr w:type="gramStart"/>
      <w:r>
        <w:t>spirit</w:t>
      </w:r>
      <w:proofErr w:type="gramEnd"/>
      <w:r>
        <w:t xml:space="preserve"> and we pray Allah </w:t>
      </w:r>
      <w:proofErr w:type="gramStart"/>
      <w:r>
        <w:t>preserve</w:t>
      </w:r>
      <w:proofErr w:type="gramEnd"/>
      <w:r>
        <w:t xml:space="preserve"> us, that He protects us, that He </w:t>
      </w:r>
      <w:proofErr w:type="gramStart"/>
      <w:r>
        <w:t>increase</w:t>
      </w:r>
      <w:proofErr w:type="gramEnd"/>
      <w:r>
        <w:t xml:space="preserve"> this spirit in us and </w:t>
      </w:r>
      <w:proofErr w:type="gramStart"/>
      <w:r>
        <w:t>bring</w:t>
      </w:r>
      <w:proofErr w:type="gramEnd"/>
      <w:r>
        <w:t xml:space="preserve"> us closer together in this spirit so that we will be strong community people, good community people, right-minded community people, seeking His pleasure above our own selfish concerns. Then we will be successful. We should understand that when Muslims come together, they come together in that spirit. They don't come together as disbelievers, as worldly people.</w:t>
      </w:r>
    </w:p>
    <w:p w14:paraId="137DA9EB" w14:textId="77777777" w:rsidR="00FB13D7" w:rsidRDefault="00FB13D7" w:rsidP="00FB13D7">
      <w:r>
        <w:t xml:space="preserve">We come together as believers in Allah, one Lord, and we come together for the purpose of knowing what He wants for us. And we hope that we can see, conceive the guidance that He has revealed and understand it, and be able to apply it in our individual life, </w:t>
      </w:r>
      <w:proofErr w:type="gramStart"/>
      <w:r>
        <w:t>and also</w:t>
      </w:r>
      <w:proofErr w:type="gramEnd"/>
      <w:r>
        <w:t xml:space="preserve"> in the community life. We are people who accept the rule of the Lord creator. We accept His rule, and we don't desire to put any rule up with His rule. We have no desire to establish something, to contend with what He has established for us, to challenge what He has established for us. We have no desire to do that. Our desire is only to please our one Lord and creator, and to accept His rule. We see the rule of the one Lord and creator as being above everything. It's bigger than me, bigger than all of us. None of us can challenge it. It will wear us out. It will frustrate us and bring us to our doom.</w:t>
      </w:r>
    </w:p>
    <w:p w14:paraId="56EC6041" w14:textId="77777777" w:rsidR="00FB13D7" w:rsidRDefault="00FB13D7" w:rsidP="00FB13D7">
      <w:r>
        <w:t>None of us can challenge it. We accept the rule, the sovereignty of G-d, the one Lord and creator. When we come together to seek shelter in His rule, under His rule, to seek protection under His rule, the world can't protect us. Only Allah can protect us. This is the Qur'an. No individual can protect us. Only Allah can protect us. No combination of people can protect us. Only Allah can protect us. No amount of wealth can protect us. Only Allah can protect us. No amount of intelligence can protect us. Only Allah can protect us.</w:t>
      </w:r>
    </w:p>
    <w:p w14:paraId="45358D2E" w14:textId="3E2BD86A" w:rsidR="00FB13D7" w:rsidRDefault="00FB13D7" w:rsidP="00FB13D7">
      <w:r>
        <w:t xml:space="preserve">Dear beloved people, those are the attributes, the common attributes of people in religion. And we have gathered here as people in religion, identifying ourselves as Muslims, as followers of Muhammad peace be on him, to whom the Qur'an was revealed about 1400 years and a little better ago, in a dark and backward peninsula called Arabia, where people were living very much then, like most of the youngsters are living now in the center city, belonging to hoodlum gangs, competing with each other, claiming turf, commanding a section of the town, and denying others the right to come through there unless they pay respect, pay homage to them. Same situation exactly existed in the peninsula we call Arabia during what we call the age of </w:t>
      </w:r>
      <w:r>
        <w:t>Jahiliya</w:t>
      </w:r>
      <w:r>
        <w:t>, the dark ages, where the leadership of society had been so fairly blinded to the proper direction to take in life and had left the high culture and the high guidance that G-d had revealed through his Prophets, His servants, the Prophets, the Messengers of G-d.</w:t>
      </w:r>
    </w:p>
    <w:p w14:paraId="3276094F" w14:textId="6114BDAB" w:rsidR="00FB13D7" w:rsidRDefault="00FB13D7" w:rsidP="00FB13D7">
      <w:r>
        <w:lastRenderedPageBreak/>
        <w:t xml:space="preserve">They had left that and was just going blindly about in society, boasting of their tribal lineage, their tribal order, boasting of their manpower. This is scripture. Scripture tells us this. This is not me. Whatever I'm saying is from scripture. Boasting of their manpower and boasting of their wealth, their material wealth. But they were ignorant. They were not cultured people. They were weak because they were ignorant. They could manage each other, but they couldn't manage the civilized nation. They couldn't manage the intelligent empire. They couldn't do anything with them. </w:t>
      </w:r>
      <w:proofErr w:type="gramStart"/>
      <w:r>
        <w:t>So</w:t>
      </w:r>
      <w:proofErr w:type="gramEnd"/>
      <w:r>
        <w:t xml:space="preserve"> they were weak people because of their gangland </w:t>
      </w:r>
      <w:proofErr w:type="gramStart"/>
      <w:r>
        <w:t>mentality,</w:t>
      </w:r>
      <w:proofErr w:type="gramEnd"/>
      <w:r>
        <w:t xml:space="preserve"> church mentality. They were weak people, backwards and weak. But one among them was different. That was Muhammad Ibn Abdullah, peace be on the Prophet. He was different. As a young child, he was different. He never accepted those influences He never came under the gang mentality, the church mentality, and the </w:t>
      </w:r>
      <w:r>
        <w:t>superstitious</w:t>
      </w:r>
      <w:r>
        <w:t xml:space="preserve"> and crazy ideas of his society.</w:t>
      </w:r>
    </w:p>
    <w:p w14:paraId="754FEF3E" w14:textId="0DE99E67" w:rsidR="00FB13D7" w:rsidRDefault="00FB13D7" w:rsidP="00FB13D7">
      <w:r>
        <w:t xml:space="preserve">He remained aloof </w:t>
      </w:r>
      <w:proofErr w:type="gramStart"/>
      <w:r>
        <w:t>while yet</w:t>
      </w:r>
      <w:proofErr w:type="gramEnd"/>
      <w:r>
        <w:t xml:space="preserve"> remaining among them. That is as a good person, well-meaning person, person who didn't want to wrong anybody, not even those sinful people. It was because of him and his goodness that Allah rewarded not only the Arabians, not only the Arabs, that peninsula, and its people, but the whole world, with a model leader, a model leader. A model leader, not for hermits, not for </w:t>
      </w:r>
      <w:r>
        <w:t>aesthetics</w:t>
      </w:r>
      <w:r>
        <w:t xml:space="preserve">, not for nuns and monks, a model leader for the common human being, praise be to Allah. And Allah says in the scripture, "Those who say Allah has not revealed to a common mortal human being anything, reckon G-d with a reckoning that does not respect reality." Powerful statement, powerful statement, profound statement. It is addressed to those who profess to believe in G-d. If they profess to believe in G-d, then how is it so strange to them that G-d has revealed His way, His guidance, to a common flesh and blood human being? They say, "Oh, if he's not a son of a priest, if he's not one of our </w:t>
      </w:r>
      <w:proofErr w:type="gramStart"/>
      <w:r>
        <w:t>elect</w:t>
      </w:r>
      <w:proofErr w:type="gramEnd"/>
      <w:r>
        <w:t xml:space="preserve"> of selected people in the leadership, we won't listen to him. We won't pay him any attention because he's ignorant. He doesn't know what he's talking </w:t>
      </w:r>
      <w:proofErr w:type="gramStart"/>
      <w:r>
        <w:t>about</w:t>
      </w:r>
      <w:proofErr w:type="gramEnd"/>
      <w:r>
        <w:t xml:space="preserve"> and G-d doesn't reveal Himself to stupid people, to ignorant people, to the common classes." That's what they say. And if you question them and say, "Well, why? What do you base that on? What kind of reasoning </w:t>
      </w:r>
      <w:proofErr w:type="gramStart"/>
      <w:r>
        <w:t>you</w:t>
      </w:r>
      <w:proofErr w:type="gramEnd"/>
      <w:r>
        <w:t xml:space="preserve"> base that on?</w:t>
      </w:r>
    </w:p>
    <w:p w14:paraId="169A0BAC" w14:textId="09AE4BBE" w:rsidR="00FB13D7" w:rsidRDefault="00FB13D7" w:rsidP="00FB13D7">
      <w:r>
        <w:t xml:space="preserve">That G-d doesn't reveal himself to the common man, to an uneducated man. How come the man got to be one of his sons, sons of the elite? How come he </w:t>
      </w:r>
      <w:proofErr w:type="gramStart"/>
      <w:r>
        <w:t>has to</w:t>
      </w:r>
      <w:proofErr w:type="gramEnd"/>
      <w:r>
        <w:t xml:space="preserve"> be a son of the elite? How come he </w:t>
      </w:r>
      <w:proofErr w:type="gramStart"/>
      <w:r>
        <w:t>has to</w:t>
      </w:r>
      <w:proofErr w:type="gramEnd"/>
      <w:r>
        <w:t xml:space="preserve"> be a son of a rabbi, a son of a priest? Why can't he just be an ordinary man? And if you could chase them down in an argument, they will tell you because this is a science and we have a monopoly on this science and we won't accept any man saying he's a leader for us if he's not part of our school, if he's not one of </w:t>
      </w:r>
      <w:r>
        <w:t>us. “That’s</w:t>
      </w:r>
      <w:r>
        <w:t xml:space="preserve"> what really is in their heart. That's what's really </w:t>
      </w:r>
      <w:proofErr w:type="gramStart"/>
      <w:r>
        <w:t>in</w:t>
      </w:r>
      <w:proofErr w:type="gramEnd"/>
      <w:r>
        <w:t xml:space="preserve"> their minds. But how did they get the sciences? How did they get what they </w:t>
      </w:r>
      <w:proofErr w:type="gramStart"/>
      <w:r>
        <w:t>bragging</w:t>
      </w:r>
      <w:proofErr w:type="gramEnd"/>
      <w:r>
        <w:t xml:space="preserve"> about? Where did they get it from? Don't they claim they got it from Prophets? They trace it back to the Prophets, to Moses. And don't their scriptures tell them, their own scripture </w:t>
      </w:r>
      <w:proofErr w:type="gramStart"/>
      <w:r>
        <w:t>tell</w:t>
      </w:r>
      <w:proofErr w:type="gramEnd"/>
      <w:r>
        <w:t xml:space="preserve"> them that G-d chose Prophets from among the common people too, who were not sons of rabbis, who were not sons of priests, they were not from the educated elite.</w:t>
      </w:r>
    </w:p>
    <w:p w14:paraId="2EBE7990" w14:textId="032C6B07" w:rsidR="00FB13D7" w:rsidRDefault="00FB13D7" w:rsidP="00FB13D7">
      <w:r>
        <w:t xml:space="preserve">But they </w:t>
      </w:r>
      <w:proofErr w:type="gramStart"/>
      <w:r>
        <w:t>lied</w:t>
      </w:r>
      <w:proofErr w:type="gramEnd"/>
      <w:r>
        <w:t xml:space="preserve"> those hypocrites, the deceivers. They laugh at that kind of argument. </w:t>
      </w:r>
      <w:proofErr w:type="gramStart"/>
      <w:r>
        <w:t>So</w:t>
      </w:r>
      <w:proofErr w:type="gramEnd"/>
      <w:r>
        <w:t xml:space="preserve"> we make the arguments ourselves so ignore him. And they try to ignore the man that G-d has chosen. But Allah chose him and He established him. And the same people that tried to ignore him and laughed at him, they had to accept him and respect him in the end because Allah gave victory to him and his followers. Allah gave victory to Muhammad and his followers. </w:t>
      </w:r>
      <w:r>
        <w:lastRenderedPageBreak/>
        <w:t xml:space="preserve">Victory over the turf minded gangs of that peninsula we call Arabia and victory also over tyrannical governments that were known then as the empires, great empires, empirical power. Allah gave him </w:t>
      </w:r>
      <w:proofErr w:type="gramStart"/>
      <w:r>
        <w:t>victory also</w:t>
      </w:r>
      <w:proofErr w:type="gramEnd"/>
      <w:r>
        <w:t xml:space="preserve"> over them and established him for all times as a world leader and liberator for the common </w:t>
      </w:r>
      <w:proofErr w:type="gramStart"/>
      <w:r>
        <w:t>person</w:t>
      </w:r>
      <w:proofErr w:type="gramEnd"/>
      <w:r>
        <w:t xml:space="preserve"> all over the planet earth. He's established as such, that's Muhammad, </w:t>
      </w:r>
      <w:r>
        <w:t>Peace</w:t>
      </w:r>
      <w:r>
        <w:t xml:space="preserve"> be on him.</w:t>
      </w:r>
    </w:p>
    <w:p w14:paraId="5C4A4601" w14:textId="77777777" w:rsidR="00FB13D7" w:rsidRDefault="00FB13D7" w:rsidP="00FB13D7">
      <w:r>
        <w:t xml:space="preserve">When he started out, did he have an army to protect him? Did he have security guards? No. Just one man. One man. He trusted Allah. The whole society was against what he was teaching, what he represented. He trusted Allah. One man. </w:t>
      </w:r>
      <w:proofErr w:type="gramStart"/>
      <w:r>
        <w:t>Showed</w:t>
      </w:r>
      <w:proofErr w:type="gramEnd"/>
      <w:r>
        <w:t xml:space="preserve"> his wife what he had experienced, </w:t>
      </w:r>
      <w:proofErr w:type="gramStart"/>
      <w:r>
        <w:t>his</w:t>
      </w:r>
      <w:proofErr w:type="gramEnd"/>
      <w:r>
        <w:t xml:space="preserve"> became a follower. His cousin became a follower. Pretty soon his friend became, a close friend became a follower and then another friend. And together about a dozen friends or so. And they represented the core of his new movement if we would call it that. Yes. And they were small in numbers. They were greatly outnumbered by the rest of the people in that society. But Allah was with him, Allah was with him, so he was victorious. He was successful. Praise be to Allah. If we understand the history of society, the history of man, society, then we have respect for high morals. We have respect for high decency, for high principles in man, because we have inherited an orderly and progressive world from such men. The Hoodlums have not given us anything. They never give us anything but problems. They have not left us with anything to carry </w:t>
      </w:r>
      <w:proofErr w:type="gramStart"/>
      <w:r>
        <w:t>ourselves</w:t>
      </w:r>
      <w:proofErr w:type="gramEnd"/>
      <w:r>
        <w:t xml:space="preserve"> power, to progress our life, for us to pass on to our children, our girls and boys that are being born. They have not left us anything. There </w:t>
      </w:r>
      <w:proofErr w:type="gramStart"/>
      <w:r>
        <w:t>has</w:t>
      </w:r>
      <w:proofErr w:type="gramEnd"/>
      <w:r>
        <w:t xml:space="preserve"> been those upright men, the Prophets of Allah. It has been the upright men, the morally conscious men, the men of excellent behavior.</w:t>
      </w:r>
    </w:p>
    <w:p w14:paraId="286C7326" w14:textId="77777777" w:rsidR="00FB13D7" w:rsidRDefault="00FB13D7" w:rsidP="00FB13D7">
      <w:r>
        <w:t xml:space="preserve">Those are the men that have left us something to live </w:t>
      </w:r>
      <w:proofErr w:type="gramStart"/>
      <w:r>
        <w:t>by,</w:t>
      </w:r>
      <w:proofErr w:type="gramEnd"/>
      <w:r>
        <w:t xml:space="preserve"> something to trust, something to trust our future, our children to. So let us understand that when we come to the Mosque, to the language and to the call of the Qur'an, then we should understand beloved people, that we are coming here as religious people. We're coming here as religious people. We're coming here as people that respect sacred matters. Respect G-d, respect revelation, respect His Prophet, respect all sacred matters. And those who do not come in that spirit, then they are not one of us. They are not of us because we are Muslims. We believe in Allah. We are religious people. We accept His rule and His rule alone as being the rule that man should obey. And whatever else we follow, we follow it because it is an accord with what has been established for us in the Qur'an. If it is not accord with what has been established for us in the Qur'an, we reject it. We do not drink liquors </w:t>
      </w:r>
      <w:proofErr w:type="gramStart"/>
      <w:r>
        <w:t>because of</w:t>
      </w:r>
      <w:proofErr w:type="gramEnd"/>
      <w:r>
        <w:t xml:space="preserve"> our scriptures </w:t>
      </w:r>
      <w:proofErr w:type="gramStart"/>
      <w:r>
        <w:t>forbids</w:t>
      </w:r>
      <w:proofErr w:type="gramEnd"/>
      <w:r>
        <w:t xml:space="preserve"> this. We do not gamble because our scriptures </w:t>
      </w:r>
      <w:proofErr w:type="gramStart"/>
      <w:r>
        <w:t>forbids</w:t>
      </w:r>
      <w:proofErr w:type="gramEnd"/>
      <w:r>
        <w:t xml:space="preserve"> this. We do not use any form of narcotics. We do not make ourselves drunk or dopey because our religion forbids it. We do not engage in criminal activities. Our religion forbids that.</w:t>
      </w:r>
    </w:p>
    <w:p w14:paraId="638A4A06" w14:textId="77777777" w:rsidR="00FB13D7" w:rsidRDefault="00FB13D7" w:rsidP="00FB13D7">
      <w:r>
        <w:t xml:space="preserve">We do not give ourselves to criminal influences. We do not oppress people. We do not rob people. We do not cheat people. We don't try to beat people out of their possession. We don't manipulate people. We don't try to influence them over their own good senses or against their own good senses. We appeal to their good senses. Our religion forbids </w:t>
      </w:r>
      <w:proofErr w:type="gramStart"/>
      <w:r>
        <w:t>that we manipulate</w:t>
      </w:r>
      <w:proofErr w:type="gramEnd"/>
      <w:r>
        <w:t xml:space="preserve"> the minds of any people. We </w:t>
      </w:r>
      <w:proofErr w:type="gramStart"/>
      <w:r>
        <w:t>have to</w:t>
      </w:r>
      <w:proofErr w:type="gramEnd"/>
      <w:r>
        <w:t xml:space="preserve"> appeal to their good senses. We can't manipulate them with psychology and tools of psychology or anything else. Or bribe them with money. We can't make people believe in our religion. We invite people to our religion. We don't force anybody to believe in our religion. And we can't compel them and we can't even use the kind of language that would amount to indoctrination rather than education. We </w:t>
      </w:r>
      <w:proofErr w:type="gramStart"/>
      <w:r>
        <w:t>have to</w:t>
      </w:r>
      <w:proofErr w:type="gramEnd"/>
      <w:r>
        <w:t xml:space="preserve"> educate </w:t>
      </w:r>
      <w:r>
        <w:lastRenderedPageBreak/>
        <w:t xml:space="preserve">people, not indoctrinate them. We appeal to the common sense that is in man. We appeal to his good instinct, better instinct, better motive. Appeal to the common sense in the person. And the person accepts this religion with their eyes, with his eyes open. And this is the </w:t>
      </w:r>
      <w:proofErr w:type="gramStart"/>
      <w:r>
        <w:t>Qur'an,</w:t>
      </w:r>
      <w:proofErr w:type="gramEnd"/>
      <w:r>
        <w:t xml:space="preserve"> this is our holy book. It tells us to invite the people with common sense, using logic, common sense, call on them to respond to the call of G-d and to the teachings of Al Islam with their senses. Respond to the call of G-d, respond to the guidance of G-d with your senses, with your intelligence.</w:t>
      </w:r>
    </w:p>
    <w:p w14:paraId="4B46C47C" w14:textId="77777777" w:rsidR="00FB13D7" w:rsidRDefault="00FB13D7" w:rsidP="00FB13D7">
      <w:r>
        <w:t xml:space="preserve">Dear beloved people, if we understand what this religion is and what this </w:t>
      </w:r>
      <w:proofErr w:type="gramStart"/>
      <w:r>
        <w:t>particular building</w:t>
      </w:r>
      <w:proofErr w:type="gramEnd"/>
      <w:r>
        <w:t xml:space="preserve"> here is for, and if we come here in the right spirit, then we should be blessed while we're here. But if we come here not knowing what this religion is, not knowing what way of life this is we have identified with, not knowing the purpose for which this building exists, that when we come here, we will have a miserable day here. It'll be a curse instead of a blessing. And we don't want that. We want everybody to </w:t>
      </w:r>
      <w:proofErr w:type="gramStart"/>
      <w:r>
        <w:t>enjoy</w:t>
      </w:r>
      <w:proofErr w:type="gramEnd"/>
      <w:r>
        <w:t xml:space="preserve"> like we </w:t>
      </w:r>
      <w:proofErr w:type="gramStart"/>
      <w:r>
        <w:t>enjoy</w:t>
      </w:r>
      <w:proofErr w:type="gramEnd"/>
      <w:r>
        <w:t xml:space="preserve">. We want everybody to feel good about this, like we feel good about it. Benefit from it as we benefit from it. I've said so many times, we want to gather just to have fun, why pay all this money for this place. They </w:t>
      </w:r>
      <w:proofErr w:type="gramStart"/>
      <w:r>
        <w:t>got</w:t>
      </w:r>
      <w:proofErr w:type="gramEnd"/>
      <w:r>
        <w:t xml:space="preserve"> plenty of fun houses out there, you don't have to buy one. We want to gather to do wrong, why come here to this place? There are </w:t>
      </w:r>
      <w:proofErr w:type="gramStart"/>
      <w:r>
        <w:t>plenty</w:t>
      </w:r>
      <w:proofErr w:type="gramEnd"/>
      <w:r>
        <w:t xml:space="preserve"> places to gather if you want to do wrong. </w:t>
      </w:r>
      <w:proofErr w:type="gramStart"/>
      <w:r>
        <w:t>A lot</w:t>
      </w:r>
      <w:proofErr w:type="gramEnd"/>
      <w:r>
        <w:t xml:space="preserve"> of places out there where people are gathering to do wrong. Join them. They'll welcome you if you want to do wrong. If you come here, you should want to be right. Shouldn't be hypocrites.</w:t>
      </w:r>
    </w:p>
    <w:p w14:paraId="74ECAFFF" w14:textId="5F75C9EC" w:rsidR="00FB13D7" w:rsidRDefault="00FB13D7" w:rsidP="00FB13D7">
      <w:r>
        <w:t xml:space="preserve">People say what kind of place is </w:t>
      </w:r>
      <w:proofErr w:type="gramStart"/>
      <w:r>
        <w:t>that?</w:t>
      </w:r>
      <w:proofErr w:type="gramEnd"/>
      <w:r>
        <w:t xml:space="preserve"> And those who know, oh, that's the house of worship, that's the Muslim house of worship, that's the house of prayer. </w:t>
      </w:r>
      <w:proofErr w:type="gramStart"/>
      <w:r>
        <w:t>So</w:t>
      </w:r>
      <w:proofErr w:type="gramEnd"/>
      <w:r>
        <w:t xml:space="preserve"> they expect that the people coming </w:t>
      </w:r>
      <w:proofErr w:type="gramStart"/>
      <w:r>
        <w:t>in</w:t>
      </w:r>
      <w:proofErr w:type="gramEnd"/>
      <w:r>
        <w:t xml:space="preserve"> those doors are people that are </w:t>
      </w:r>
      <w:r>
        <w:t>religious</w:t>
      </w:r>
      <w:r>
        <w:t xml:space="preserve">. So don't be a hypocrite. Be truthful. Praise be to Allah. I'm happy to see some of you who </w:t>
      </w:r>
      <w:proofErr w:type="gramStart"/>
      <w:r>
        <w:t>I've are</w:t>
      </w:r>
      <w:proofErr w:type="gramEnd"/>
      <w:r>
        <w:t xml:space="preserve"> seen since I was a little boy. My teenage years and even before, I see faces here that I remember from those days. And it's really a good feeling to see you all. Anytime I see you, it's a good feeling. These are steady people, constant people. They're people who made up their minds and they were not fickle minded. They were not fruity minded, silly minded people. They were serious minded </w:t>
      </w:r>
      <w:proofErr w:type="gramStart"/>
      <w:r>
        <w:t>people</w:t>
      </w:r>
      <w:proofErr w:type="gramEnd"/>
      <w:r>
        <w:t xml:space="preserve"> and they made up their </w:t>
      </w:r>
      <w:proofErr w:type="gramStart"/>
      <w:r>
        <w:t>mind</w:t>
      </w:r>
      <w:proofErr w:type="gramEnd"/>
      <w:r>
        <w:t xml:space="preserve"> what they wanted to be. They made up their </w:t>
      </w:r>
      <w:proofErr w:type="gramStart"/>
      <w:r>
        <w:t>mind</w:t>
      </w:r>
      <w:proofErr w:type="gramEnd"/>
      <w:r>
        <w:t xml:space="preserve"> what religion they wanted to belong to. They weren't ignorant to what Christianity represents. They had been in the church most of them before, and they chose this way. They had decided that they didn't want to go the way they had been going. They wanted to become Muslim. And they became Muslims under the Honorable Elijah Muhamamd, </w:t>
      </w:r>
      <w:proofErr w:type="gramStart"/>
      <w:r>
        <w:t>May</w:t>
      </w:r>
      <w:proofErr w:type="gramEnd"/>
      <w:r>
        <w:t xml:space="preserve"> he rest in peace. And they proved that they were sincere </w:t>
      </w:r>
      <w:proofErr w:type="gramStart"/>
      <w:r>
        <w:t>by</w:t>
      </w:r>
      <w:proofErr w:type="gramEnd"/>
      <w:r>
        <w:t xml:space="preserve"> staying with his son. They proved their sincerely. If they weren't sincere with him, they would have </w:t>
      </w:r>
      <w:proofErr w:type="gramStart"/>
      <w:r>
        <w:t>went</w:t>
      </w:r>
      <w:proofErr w:type="gramEnd"/>
      <w:r>
        <w:t xml:space="preserve"> back into church.</w:t>
      </w:r>
    </w:p>
    <w:p w14:paraId="3728B981" w14:textId="77777777" w:rsidR="00FB13D7" w:rsidRDefault="00FB13D7" w:rsidP="00FB13D7">
      <w:r>
        <w:t xml:space="preserve">But he invited them to something different, something that wasn't the church. And they came to it because they had been disappointed by the church. When his son stood up and said, "Well, the Honorable Elijah Muhammad called you to the religion and to the Qur'an. And he left it for us to find </w:t>
      </w:r>
      <w:proofErr w:type="gramStart"/>
      <w:r>
        <w:t>he</w:t>
      </w:r>
      <w:proofErr w:type="gramEnd"/>
      <w:r>
        <w:t xml:space="preserve"> way into that book and into the life that that book established. If we can't continue as the Honorable Elijah Muhammad was leading us and guiding us, then we don't want it at all. Almost 100% of the pioneers welcomed me with </w:t>
      </w:r>
      <w:proofErr w:type="gramStart"/>
      <w:r>
        <w:t>their</w:t>
      </w:r>
      <w:proofErr w:type="gramEnd"/>
      <w:r>
        <w:t xml:space="preserve"> hear </w:t>
      </w:r>
      <w:proofErr w:type="spellStart"/>
      <w:r>
        <w:t>nd</w:t>
      </w:r>
      <w:proofErr w:type="spellEnd"/>
      <w:r>
        <w:t xml:space="preserve"> with their support. </w:t>
      </w:r>
      <w:proofErr w:type="gramStart"/>
      <w:r>
        <w:t>Welcome me</w:t>
      </w:r>
      <w:proofErr w:type="gramEnd"/>
      <w:r>
        <w:t xml:space="preserve"> almost 100%. You want to know where the established Pioneers of the Honorable Elijah Muhammad, those old people who were with him from the early days, 30s, 40s, 50s. You want to know where they are. They're with me.</w:t>
      </w:r>
    </w:p>
    <w:p w14:paraId="30616B0C" w14:textId="77777777" w:rsidR="00FB13D7" w:rsidRDefault="00FB13D7" w:rsidP="00FB13D7">
      <w:r>
        <w:lastRenderedPageBreak/>
        <w:t xml:space="preserve">They're not with anybody else. They're with me. If you want to know who's with the others, </w:t>
      </w:r>
      <w:proofErr w:type="gramStart"/>
      <w:r>
        <w:t>they</w:t>
      </w:r>
      <w:proofErr w:type="gramEnd"/>
      <w:r>
        <w:t xml:space="preserve"> are few. Very few. Very few. Those who really knew the Honorable Elijah Muhammad, knew him, what he was, what he represented, what he was. They know that this is the destination. </w:t>
      </w:r>
      <w:proofErr w:type="gramStart"/>
      <w:r>
        <w:t>That what</w:t>
      </w:r>
      <w:proofErr w:type="gramEnd"/>
      <w:r>
        <w:t xml:space="preserve"> we called the temple was not the destination for us. This is the destination. What we were doing then was not the destination. It was </w:t>
      </w:r>
      <w:proofErr w:type="gramStart"/>
      <w:r>
        <w:t>a preparation</w:t>
      </w:r>
      <w:proofErr w:type="gramEnd"/>
      <w:r>
        <w:t xml:space="preserve">. We were preparing to come to this destination, hanging our minds, turning away from the world, getting an independent mind, grooming ourselves to be decent and upright, to be truthful, and being drawn to a book as the word of G-d, the book of G-d, the Qur'an. </w:t>
      </w:r>
      <w:proofErr w:type="gramStart"/>
      <w:r>
        <w:t>So</w:t>
      </w:r>
      <w:proofErr w:type="gramEnd"/>
      <w:r>
        <w:t xml:space="preserve"> we were the people that were being prepared for our destiny, for a destination. We were given a hunger, a hunger for understanding, a hunger for justice. Yes.</w:t>
      </w:r>
    </w:p>
    <w:p w14:paraId="24547564" w14:textId="70F8FD3E" w:rsidR="00FB13D7" w:rsidRDefault="00FB13D7" w:rsidP="00FB13D7">
      <w:r>
        <w:t xml:space="preserve">I'm the child of the Honorable Elijah Muhammad and his wife, Muhammad. May they rest in peace. I'm </w:t>
      </w:r>
      <w:proofErr w:type="gramStart"/>
      <w:r>
        <w:t>the</w:t>
      </w:r>
      <w:proofErr w:type="gramEnd"/>
      <w:r>
        <w:t xml:space="preserve"> </w:t>
      </w:r>
      <w:proofErr w:type="gramStart"/>
      <w:r>
        <w:t>son of them</w:t>
      </w:r>
      <w:proofErr w:type="gramEnd"/>
      <w:r>
        <w:t xml:space="preserve">. And I was born about a year or so after they left the church and joined the new religion. Let us understand that and feel happy about that. Allah has rewarded us for our good intentions. Many of us don't know that the people of </w:t>
      </w:r>
      <w:proofErr w:type="gramStart"/>
      <w:r>
        <w:t>Arabia, they</w:t>
      </w:r>
      <w:proofErr w:type="gramEnd"/>
      <w:r>
        <w:t xml:space="preserve"> were in much the same situation </w:t>
      </w:r>
      <w:proofErr w:type="gramStart"/>
      <w:r>
        <w:t>that</w:t>
      </w:r>
      <w:proofErr w:type="gramEnd"/>
      <w:r>
        <w:t xml:space="preserve"> we were. You know when Muslims pray, especially their mother, if the baby starts crying, you can stop your prayer. In fact, that's what Prophet </w:t>
      </w:r>
      <w:r>
        <w:t>Muhammad</w:t>
      </w:r>
      <w:r>
        <w:t xml:space="preserve"> told us. If you're praying, your baby starts crying, if the baby needs you, you stop your prayer and go take care of the baby. See how sensible our religion is. G-d loves us. He </w:t>
      </w:r>
      <w:proofErr w:type="gramStart"/>
      <w:r>
        <w:t>love</w:t>
      </w:r>
      <w:proofErr w:type="gramEnd"/>
      <w:r>
        <w:t xml:space="preserve"> the baby too. He wants you to use good sense. So even if you </w:t>
      </w:r>
      <w:proofErr w:type="gramStart"/>
      <w:r>
        <w:t>praying</w:t>
      </w:r>
      <w:proofErr w:type="gramEnd"/>
      <w:r>
        <w:t xml:space="preserve">, Prophet Muhammad taught us that if the baby cries, the mother's praying, she should quickly conclude her prayer. Close her prayer and take the baby. Go to the baby. See what the baby needs. Praise be to </w:t>
      </w:r>
      <w:proofErr w:type="gramStart"/>
      <w:r>
        <w:t>Allah .</w:t>
      </w:r>
      <w:proofErr w:type="gramEnd"/>
    </w:p>
    <w:p w14:paraId="5728427C" w14:textId="77777777" w:rsidR="00FB13D7" w:rsidRDefault="00FB13D7" w:rsidP="00FB13D7">
      <w:r>
        <w:t>Allah says in the Qur'an they think they can frustrate the scheme of G-d when He has decided</w:t>
      </w:r>
    </w:p>
    <w:p w14:paraId="3E8B81FD" w14:textId="039337F9" w:rsidR="00FB13D7" w:rsidRDefault="00FB13D7" w:rsidP="00FB13D7">
      <w:r>
        <w:t xml:space="preserve">it's going to be. And nothing can stop it. So let us understand that and be happy and </w:t>
      </w:r>
      <w:r>
        <w:t>seek</w:t>
      </w:r>
      <w:r>
        <w:t xml:space="preserve"> to understand our religion so we can live it better. Our religion requires that we believe that we have faith. </w:t>
      </w:r>
      <w:proofErr w:type="gramStart"/>
      <w:r>
        <w:t>Oh</w:t>
      </w:r>
      <w:proofErr w:type="gramEnd"/>
      <w:r>
        <w:t xml:space="preserve"> people of faith, oh believers, oh believers, oh people of faith. </w:t>
      </w:r>
      <w:proofErr w:type="gramStart"/>
      <w:r>
        <w:t>So</w:t>
      </w:r>
      <w:proofErr w:type="gramEnd"/>
      <w:r>
        <w:t xml:space="preserve"> we should understand that Muslims are people of faith. We believe in Allah. And Allah </w:t>
      </w:r>
      <w:proofErr w:type="gramStart"/>
      <w:r>
        <w:t>over and over again</w:t>
      </w:r>
      <w:proofErr w:type="gramEnd"/>
      <w:r>
        <w:t xml:space="preserve"> singles out </w:t>
      </w:r>
      <w:proofErr w:type="gramStart"/>
      <w:r>
        <w:t>those, who</w:t>
      </w:r>
      <w:proofErr w:type="gramEnd"/>
      <w:r>
        <w:t xml:space="preserve"> believe in Him without having miracles performed for them and all kinds of proof given them before they believe, before they believe. He said those who follow Him, Bil Ghaib, Believe in the unseen. Those who believe without proof being given for everything. Those who believe </w:t>
      </w:r>
      <w:proofErr w:type="gramStart"/>
      <w:r>
        <w:t>on</w:t>
      </w:r>
      <w:proofErr w:type="gramEnd"/>
      <w:r>
        <w:t xml:space="preserve"> faith. Who </w:t>
      </w:r>
      <w:proofErr w:type="gramStart"/>
      <w:r>
        <w:t>believe</w:t>
      </w:r>
      <w:proofErr w:type="gramEnd"/>
      <w:r>
        <w:t xml:space="preserve"> </w:t>
      </w:r>
      <w:proofErr w:type="gramStart"/>
      <w:r>
        <w:t>on</w:t>
      </w:r>
      <w:proofErr w:type="gramEnd"/>
      <w:r>
        <w:t xml:space="preserve"> faith. Anybody who want to believe though, you say G-d revealed something to Prophet Muhammad. They say well, you </w:t>
      </w:r>
      <w:proofErr w:type="gramStart"/>
      <w:r>
        <w:t>have to</w:t>
      </w:r>
      <w:proofErr w:type="gramEnd"/>
      <w:r>
        <w:t xml:space="preserve"> prove it to me. The proof is the excellent life that we have because of the Qur'an, the </w:t>
      </w:r>
      <w:r>
        <w:t>revelation</w:t>
      </w:r>
      <w:r>
        <w:t xml:space="preserve"> to Prophet Muhammad.</w:t>
      </w:r>
    </w:p>
    <w:p w14:paraId="090692D1" w14:textId="77777777" w:rsidR="00FB13D7" w:rsidRDefault="00FB13D7" w:rsidP="00FB13D7">
      <w:r>
        <w:t xml:space="preserve">Now, shouldn't we understand that we shouldn't have a filthy environment for ourselves? If we believe in the creator, Allah in creating babies </w:t>
      </w:r>
      <w:proofErr w:type="gramStart"/>
      <w:r>
        <w:t>have</w:t>
      </w:r>
      <w:proofErr w:type="gramEnd"/>
      <w:r>
        <w:t xml:space="preserve"> told us that He doesn't want us in a filthy environment. And shouldn't we like peace and orderliness, rather than chaos and confusion? Allah has told us that. And should we pour </w:t>
      </w:r>
      <w:proofErr w:type="gramStart"/>
      <w:r>
        <w:t>in</w:t>
      </w:r>
      <w:proofErr w:type="gramEnd"/>
      <w:r>
        <w:t xml:space="preserve"> the baby's mind all </w:t>
      </w:r>
      <w:proofErr w:type="gramStart"/>
      <w:r>
        <w:t>kind</w:t>
      </w:r>
      <w:proofErr w:type="gramEnd"/>
      <w:r>
        <w:t xml:space="preserve"> of fancy fairytales about how he was created? All these fancy fairytales about how good things come. We're approaching now Christmas and a big fairytale about how gifts come to the children. We need children to love parents. If they want to do something to help the family situation today for men and for women, for relatives, they should declare Santa Claus outlaw. See, this is no time to afford this kind of lie when children need to be drawn closer to their parents. Say, let us tell them on National TV that Santa Claus has stolen from you. Have robbed your </w:t>
      </w:r>
      <w:r>
        <w:lastRenderedPageBreak/>
        <w:t xml:space="preserve">father, have robbed your mother out of the appreciation that is meant for your father and mother, that your father and mother work hard and they will buy you this present and they will put that present under a tree. It </w:t>
      </w:r>
      <w:proofErr w:type="spellStart"/>
      <w:r>
        <w:t>ain't</w:t>
      </w:r>
      <w:proofErr w:type="spellEnd"/>
      <w:r>
        <w:t xml:space="preserve"> no white red dressed up white man come down no damn chimney nowhere. Excuse my language.</w:t>
      </w:r>
    </w:p>
    <w:p w14:paraId="5C3B0F7A" w14:textId="77777777" w:rsidR="00FB13D7" w:rsidRDefault="00FB13D7" w:rsidP="00FB13D7">
      <w:r>
        <w:t xml:space="preserve">There </w:t>
      </w:r>
      <w:proofErr w:type="spellStart"/>
      <w:r>
        <w:t>ain't</w:t>
      </w:r>
      <w:proofErr w:type="spellEnd"/>
      <w:r>
        <w:t xml:space="preserve"> no fat belly cherry face white man came down from nowhere and gave your child nothing. Let your parents give you that. Now love them on Christmas for working hard and trying to give you a little present. But they don't want to bring proper life, proper family life to the people as much as they want to bring dollars into their pockets from the lie that created in us an impulse to just spend. Or if I don't do it, Santa Claus, you know, Santa Claus. We should go out there and take cross, two sticks and cross. And every Santa Claus we see in this street, go to his head and put it on his head. Yeah, put the cross to his blood sucker head. They say, "Hell, you people Christian?" Said, "No, we're not Christians, but we think the cross has something to do with this Santa Claus." Or take some kerosene to throw on him. Then tell them the matches </w:t>
      </w:r>
      <w:proofErr w:type="gramStart"/>
      <w:r>
        <w:t>coming</w:t>
      </w:r>
      <w:proofErr w:type="gramEnd"/>
      <w:r>
        <w:t xml:space="preserve"> if you don't hurt up </w:t>
      </w:r>
      <w:proofErr w:type="gramStart"/>
      <w:r>
        <w:t>and</w:t>
      </w:r>
      <w:proofErr w:type="gramEnd"/>
      <w:r>
        <w:t xml:space="preserve"> undress.</w:t>
      </w:r>
    </w:p>
    <w:p w14:paraId="60CD93F5" w14:textId="77777777" w:rsidR="00FB13D7" w:rsidRDefault="00FB13D7" w:rsidP="00FB13D7">
      <w:r>
        <w:t xml:space="preserve">I have a cigarette lighter, something that won't go out if you throw it on anything. Now that's all in a little fun here. Just having a little fun, that's all. But be careful having a Santa Claus down there. I don't </w:t>
      </w:r>
      <w:proofErr w:type="gramStart"/>
      <w:r>
        <w:t>care</w:t>
      </w:r>
      <w:proofErr w:type="gramEnd"/>
      <w:r>
        <w:t xml:space="preserve"> white or black. Putting their </w:t>
      </w:r>
      <w:proofErr w:type="gramStart"/>
      <w:r>
        <w:t>hand</w:t>
      </w:r>
      <w:proofErr w:type="gramEnd"/>
      <w:r>
        <w:t xml:space="preserve"> all in your baby face. You don't know what to do, might have syphilis or something worse. They don't get </w:t>
      </w:r>
      <w:proofErr w:type="gramStart"/>
      <w:r>
        <w:t>no</w:t>
      </w:r>
      <w:proofErr w:type="gramEnd"/>
      <w:r>
        <w:t xml:space="preserve"> big salary. They get them dudes cheap. And I remember white people, they used to think they could put their hand in our baby's mouth anytime. And they didn't have to be Santa Claus. You know, just be downtown, stick his hand right in the baby's face.</w:t>
      </w:r>
    </w:p>
    <w:p w14:paraId="49B219A3" w14:textId="0BAABD71" w:rsidR="00FB13D7" w:rsidRDefault="00FB13D7" w:rsidP="00FB13D7">
      <w:r>
        <w:t xml:space="preserve">They didn't get by with that with us. We were some crazy Muslims under my father. Come sticking his hand, "Hey, hey, what you doing? Get your nasty, don't you put your nasty hand in my little brother's face. Get your hands out of my little brother's face, sucker. You </w:t>
      </w:r>
      <w:proofErr w:type="gramStart"/>
      <w:r>
        <w:t>about to get</w:t>
      </w:r>
      <w:proofErr w:type="gramEnd"/>
      <w:r>
        <w:t xml:space="preserve"> </w:t>
      </w:r>
      <w:proofErr w:type="gramStart"/>
      <w:r>
        <w:t>a whipping</w:t>
      </w:r>
      <w:proofErr w:type="gramEnd"/>
      <w:r>
        <w:t xml:space="preserve">." Yeah, my little brother Akbar, you know? I'm about six years older than he is. So old white man put his hand out. "Hey, what </w:t>
      </w:r>
      <w:proofErr w:type="gramStart"/>
      <w:r>
        <w:t>you</w:t>
      </w:r>
      <w:proofErr w:type="gramEnd"/>
      <w:r>
        <w:t xml:space="preserve"> doing? Get your hand out of his face. Don't put your nasty hands </w:t>
      </w:r>
      <w:proofErr w:type="gramStart"/>
      <w:r>
        <w:t>in</w:t>
      </w:r>
      <w:proofErr w:type="gramEnd"/>
      <w:r>
        <w:t xml:space="preserve"> his face. And my heart was saying, you know you don't like my brother. And I could see it in him. Now some of them are nice, but the nice ones, they intelligent enough to say, May I touch you? They won't just go stick their hand in your baby's face. The one </w:t>
      </w:r>
      <w:proofErr w:type="gramStart"/>
      <w:r>
        <w:t>want</w:t>
      </w:r>
      <w:proofErr w:type="gramEnd"/>
      <w:r>
        <w:t xml:space="preserve"> to stick their hand in your baby face. They </w:t>
      </w:r>
      <w:proofErr w:type="spellStart"/>
      <w:r>
        <w:t>ain't</w:t>
      </w:r>
      <w:proofErr w:type="spellEnd"/>
      <w:r>
        <w:t xml:space="preserve"> nice at all. </w:t>
      </w:r>
      <w:r>
        <w:t>They might</w:t>
      </w:r>
      <w:r>
        <w:t xml:space="preserve"> be crazy. It won't matter what the case is. We should teach them a lesson. Crazy still need a lesson. Yeah. They have different degrees of insanity, don't they? They do. And when you get down to very low, when you get down to very low, you're very, very much beneath the rational level of behavior, they call you like an animal. They identify you like on an animal level. Then </w:t>
      </w:r>
      <w:proofErr w:type="gramStart"/>
      <w:r>
        <w:t>pretty soon</w:t>
      </w:r>
      <w:proofErr w:type="gramEnd"/>
      <w:r>
        <w:t xml:space="preserve">, you're not even animal. Most of the public </w:t>
      </w:r>
      <w:proofErr w:type="gramStart"/>
      <w:r>
        <w:t>now,</w:t>
      </w:r>
      <w:proofErr w:type="gramEnd"/>
      <w:r>
        <w:t xml:space="preserve"> about at least 45% of them, maybe 55%. They've just turned into brute animals.</w:t>
      </w:r>
    </w:p>
    <w:p w14:paraId="508E50D0" w14:textId="77777777" w:rsidR="00FB13D7" w:rsidRDefault="00FB13D7" w:rsidP="00FB13D7">
      <w:r>
        <w:t xml:space="preserve">And people say," Oh, don't bother them. No, don't bother them. Get a stick and work him. Rather than let him take over my life, I </w:t>
      </w:r>
      <w:proofErr w:type="spellStart"/>
      <w:r>
        <w:t>ain't</w:t>
      </w:r>
      <w:proofErr w:type="spellEnd"/>
      <w:r>
        <w:t xml:space="preserve"> going to let him take over my life. I'm going to beat him back. Now, what we have been showing is that Allah is one Lord. He's the Rabb of us and everything. That is the evolver, creator </w:t>
      </w:r>
      <w:proofErr w:type="gramStart"/>
      <w:r>
        <w:t>and also</w:t>
      </w:r>
      <w:proofErr w:type="gramEnd"/>
      <w:r>
        <w:t xml:space="preserve"> the one responsible for that </w:t>
      </w:r>
      <w:proofErr w:type="gramStart"/>
      <w:r>
        <w:t>creation</w:t>
      </w:r>
      <w:proofErr w:type="gramEnd"/>
      <w:r>
        <w:t xml:space="preserve"> </w:t>
      </w:r>
      <w:proofErr w:type="gramStart"/>
      <w:r>
        <w:t>rising up</w:t>
      </w:r>
      <w:proofErr w:type="gramEnd"/>
      <w:r>
        <w:t xml:space="preserve"> to higher levels of dignity, higher levels of dignity and worth. That's the meaning of Rabb. Cares for it and raise it up. In fact, a term very close to it has been used for </w:t>
      </w:r>
      <w:proofErr w:type="gramStart"/>
      <w:r>
        <w:t>parent</w:t>
      </w:r>
      <w:proofErr w:type="gramEnd"/>
      <w:r>
        <w:t xml:space="preserve"> because isn't that the responsibility of parents? To take a child when that child is helpless and </w:t>
      </w:r>
      <w:r>
        <w:lastRenderedPageBreak/>
        <w:t xml:space="preserve">care for that child. Supervise that child's life and urge it on to </w:t>
      </w:r>
      <w:proofErr w:type="gramStart"/>
      <w:r>
        <w:t>greater and greater</w:t>
      </w:r>
      <w:proofErr w:type="gramEnd"/>
      <w:r>
        <w:t xml:space="preserve"> possibilities. </w:t>
      </w:r>
      <w:proofErr w:type="gramStart"/>
      <w:r>
        <w:t>You</w:t>
      </w:r>
      <w:proofErr w:type="gramEnd"/>
      <w:r>
        <w:t xml:space="preserve"> see? Now, Allah says in the Qur'an, there may be something you dislike while it is beneficial and good for you, and there may be something you like while it is harmful to you. And it says, </w:t>
      </w:r>
      <w:proofErr w:type="gramStart"/>
      <w:r>
        <w:t>And</w:t>
      </w:r>
      <w:proofErr w:type="gramEnd"/>
      <w:r>
        <w:t xml:space="preserve"> it is Allah who knows while you do not know. </w:t>
      </w:r>
      <w:proofErr w:type="gramStart"/>
      <w:r>
        <w:t>So</w:t>
      </w:r>
      <w:proofErr w:type="gramEnd"/>
      <w:r>
        <w:t xml:space="preserve"> you see what Allah's telling us here, that even our moral choices have been determined by Allah. Everything is determined. He created everything. He has determined everything, even our moral choices. So don't be bigheaded just because "I'm grown or I've been to school." Some of us with college </w:t>
      </w:r>
      <w:proofErr w:type="gramStart"/>
      <w:r>
        <w:t>degrees, we</w:t>
      </w:r>
      <w:proofErr w:type="gramEnd"/>
      <w:r>
        <w:t xml:space="preserve"> act like little children. "Oh, hell, I'm educated. I don't need </w:t>
      </w:r>
      <w:proofErr w:type="gramStart"/>
      <w:r>
        <w:t>nobody</w:t>
      </w:r>
      <w:proofErr w:type="gramEnd"/>
      <w:r>
        <w:t xml:space="preserve"> in religion telling me anything." Do you have to be educated in this religion because you're educated in physics?</w:t>
      </w:r>
    </w:p>
    <w:p w14:paraId="7EBF2A27" w14:textId="77777777" w:rsidR="00FB13D7" w:rsidRDefault="00FB13D7" w:rsidP="00FB13D7">
      <w:r>
        <w:t xml:space="preserve">A lot of people can manage physics, can't manage their lives. We </w:t>
      </w:r>
      <w:proofErr w:type="gramStart"/>
      <w:r>
        <w:t>find</w:t>
      </w:r>
      <w:proofErr w:type="gramEnd"/>
      <w:r>
        <w:t xml:space="preserve"> a lot of people on skid row who were not only students, but they were professional people. They had gotten their degree and then had started their practice. And we find him and his degree and his license also to practice in the gutter. He's a wine head on skid row. </w:t>
      </w:r>
      <w:proofErr w:type="gramStart"/>
      <w:r>
        <w:t>So</w:t>
      </w:r>
      <w:proofErr w:type="gramEnd"/>
      <w:r>
        <w:t xml:space="preserve"> is that any proof that you know how to manage life just because you got a degree? No, there's no proof. We </w:t>
      </w:r>
      <w:proofErr w:type="gramStart"/>
      <w:r>
        <w:t>have to</w:t>
      </w:r>
      <w:proofErr w:type="gramEnd"/>
      <w:r>
        <w:t xml:space="preserve"> understand that we need help. And many </w:t>
      </w:r>
      <w:proofErr w:type="gramStart"/>
      <w:r>
        <w:t>times</w:t>
      </w:r>
      <w:proofErr w:type="gramEnd"/>
      <w:r>
        <w:t xml:space="preserve"> we get so involved </w:t>
      </w:r>
      <w:proofErr w:type="gramStart"/>
      <w:r>
        <w:t>into</w:t>
      </w:r>
      <w:proofErr w:type="gramEnd"/>
      <w:r>
        <w:t xml:space="preserve"> a career or so involved with our own personal private little project that we lose </w:t>
      </w:r>
      <w:proofErr w:type="gramStart"/>
      <w:r>
        <w:t>sense</w:t>
      </w:r>
      <w:proofErr w:type="gramEnd"/>
      <w:r>
        <w:t xml:space="preserve"> and we can't realize anymore that we are in need ourselves of some supervision. And we should turn to Allah for that supervision and should respect Him. The Muslim is not to be bigheaded. When we make the hajj and we make the circles around, the circuits around the Kaaba, we say Allah, it is you who know, we do not know.</w:t>
      </w:r>
    </w:p>
    <w:p w14:paraId="06C11E45" w14:textId="77777777" w:rsidR="00FB13D7" w:rsidRDefault="00FB13D7" w:rsidP="00FB13D7">
      <w:r>
        <w:t xml:space="preserve">But don't wait till you make hajj to do that. Make the confession now and make it anytime you feel arrogant or bigheaded. So dear beloved people, when we make the circuits around the Kaaba, we make that confession. We do not, Allah It is you who know, we do not know. Whatever we have, we've gotten it from you through your creation, your messenger, your Prophet, et cetera. We don't know. So dear beloved people, we have not had good supervisors. Commercial white people, profiteering white people, went to the motherland and brought our ancestors over here, and they subjected them to the worst kind of human experiences, the worst kind of experience for living creatures. And then after declaring us to be free, they have not given us decent supervision. They have left us </w:t>
      </w:r>
      <w:proofErr w:type="gramStart"/>
      <w:r>
        <w:t>to</w:t>
      </w:r>
      <w:proofErr w:type="gramEnd"/>
      <w:r>
        <w:t xml:space="preserve"> bad environmental conditions. They have encouraged the development of bad environmental conditions for us. They have almost been willing to go to physical combat, to physical war, to keep us out of better environments. We haven't had decent supervision. Now, why should we look for that one white man or that one white woman that is Christ-like, that's sweet, and trust ourselves to them? When there's so many of us, all we need is just to show each other that we appreciate each other. And we have </w:t>
      </w:r>
      <w:proofErr w:type="gramStart"/>
      <w:r>
        <w:t>the resources</w:t>
      </w:r>
      <w:proofErr w:type="gramEnd"/>
      <w:r>
        <w:t>, moral resources, spiritual resources, intellectual resources.</w:t>
      </w:r>
    </w:p>
    <w:p w14:paraId="39B2F989" w14:textId="77777777" w:rsidR="00FB13D7" w:rsidRDefault="00FB13D7" w:rsidP="00FB13D7">
      <w:r>
        <w:t xml:space="preserve">We have all the resources right here among ourselves to establish proper people and give them proper roles, fitting roles in our own community, and they will be good models, good supervisors for us. You all tell me that you're proud of me. You're happy now. You </w:t>
      </w:r>
      <w:proofErr w:type="gramStart"/>
      <w:r>
        <w:t>got</w:t>
      </w:r>
      <w:proofErr w:type="gramEnd"/>
      <w:r>
        <w:t xml:space="preserve"> </w:t>
      </w:r>
      <w:proofErr w:type="gramStart"/>
      <w:r>
        <w:t>a</w:t>
      </w:r>
      <w:proofErr w:type="gramEnd"/>
      <w:r>
        <w:t xml:space="preserve"> Imam, you </w:t>
      </w:r>
      <w:proofErr w:type="gramStart"/>
      <w:r>
        <w:t>got</w:t>
      </w:r>
      <w:proofErr w:type="gramEnd"/>
      <w:r>
        <w:t xml:space="preserve"> a leader you can trust. I like to hear that, but I would feel much better if I saw you trusting each other too. Because I'm one, I can die anytime. You </w:t>
      </w:r>
      <w:proofErr w:type="gramStart"/>
      <w:r>
        <w:t>have to</w:t>
      </w:r>
      <w:proofErr w:type="gramEnd"/>
      <w:r>
        <w:t xml:space="preserve"> trust each other. That is that Allah is the Rabb of everything, that we owe Him worship, an appreciation </w:t>
      </w:r>
      <w:r>
        <w:lastRenderedPageBreak/>
        <w:t>for everything we have, because we could have nothing without Him if He hadn't created the matter and the possibilities for that matter, we would have nothing.</w:t>
      </w:r>
    </w:p>
    <w:p w14:paraId="221BC6A7" w14:textId="77777777" w:rsidR="00FB13D7" w:rsidRDefault="00FB13D7" w:rsidP="00FB13D7">
      <w:r>
        <w:t xml:space="preserve">I was watching television this morning and had a program on in South Africa, exposing the evils of apartheid in South Africa. And I was impressed by a man. He's a black man, but he was </w:t>
      </w:r>
      <w:proofErr w:type="gramStart"/>
      <w:r>
        <w:t>really not</w:t>
      </w:r>
      <w:proofErr w:type="gramEnd"/>
      <w:r>
        <w:t xml:space="preserve"> African. He's from India. I guess his people have lived there in South Africa for some time, but they have sizable population of Indians there in South Africa. Anyhow, this reverend, he's a reverend named Reverend Desmond Tutu. Desmond Tutu. T-U-T-U. He impressed me with his courage. He's not afraid. He's talking about how he had been threatened by the people who want to keep the situation as it is in South Africa.</w:t>
      </w:r>
    </w:p>
    <w:p w14:paraId="1EA0ABE4" w14:textId="77777777" w:rsidR="00FB13D7" w:rsidRDefault="00FB13D7" w:rsidP="00FB13D7">
      <w:r>
        <w:t xml:space="preserve">Of their social duties, of their home environment, of their home obligations. They're more neglectful now of their duties to human beings, to another fellow human being. There was </w:t>
      </w:r>
      <w:proofErr w:type="gramStart"/>
      <w:r>
        <w:t>a</w:t>
      </w:r>
      <w:proofErr w:type="gramEnd"/>
      <w:r>
        <w:t xml:space="preserve"> African American that I have great respect for, I forget his name. I'm not sure </w:t>
      </w:r>
      <w:proofErr w:type="gramStart"/>
      <w:r>
        <w:t>now</w:t>
      </w:r>
      <w:proofErr w:type="gramEnd"/>
      <w:r>
        <w:t xml:space="preserve"> his name's in the back of my mind. He said that from slavery we came into the church and the church became our only institution. He established the church as the black people or African American people only institution. And we know we built a few schools, Tuskegee and a few others, but those schools have not </w:t>
      </w:r>
      <w:proofErr w:type="gramStart"/>
      <w:r>
        <w:t>been experienced</w:t>
      </w:r>
      <w:proofErr w:type="gramEnd"/>
      <w:r>
        <w:t xml:space="preserve"> by the great numbers of people that have experienced church life.</w:t>
      </w:r>
    </w:p>
    <w:p w14:paraId="14EF1EA6" w14:textId="33685AFB" w:rsidR="00FB13D7" w:rsidRDefault="00FB13D7" w:rsidP="00FB13D7">
      <w:r>
        <w:t xml:space="preserve">And it is fear of G-d, respect for G-d, love for G-d. Don't you </w:t>
      </w:r>
      <w:r>
        <w:t>know</w:t>
      </w:r>
      <w:r>
        <w:t xml:space="preserve"> fear of G-d, respect for G-d and love for G-d is what enabled us to endure even the white man's </w:t>
      </w:r>
      <w:r>
        <w:t>Jim-Crowism</w:t>
      </w:r>
      <w:r>
        <w:t xml:space="preserve">, the white man's hundred years of lynching, the white man writing us off as equal human beings, as subhuman and monkeys, as three fifths of a man in the Constitution. Don't you know it was the love of G-d, respect for G-d, devotion to G-d that enabled us to endure that in this history of America. There's some kind of direction to our life, some kind of form to our life, some kind of purpose to our life. That didn't bring you up. The only </w:t>
      </w:r>
      <w:proofErr w:type="gramStart"/>
      <w:r>
        <w:t>thing</w:t>
      </w:r>
      <w:proofErr w:type="gramEnd"/>
      <w:r>
        <w:t xml:space="preserve"> held you together, enabled you to get this far was respect for G-d. Now you want to turn your back on religion. You want to turn your back on true belief in G-d. You need to be put down. That's right. You need to suffer the situation you're suffering. And I'm sure you're going to suffer </w:t>
      </w:r>
      <w:proofErr w:type="gramStart"/>
      <w:r>
        <w:t>worst</w:t>
      </w:r>
      <w:proofErr w:type="gramEnd"/>
      <w:r>
        <w:t xml:space="preserve"> until you change that mind of yours.</w:t>
      </w:r>
    </w:p>
    <w:p w14:paraId="34779175" w14:textId="77777777" w:rsidR="00FB13D7" w:rsidRDefault="00FB13D7" w:rsidP="00FB13D7">
      <w:r>
        <w:t xml:space="preserve"> Ungrateful dog. The social process in this country has done nothing but used the African American man. That's all. They get better advantages for white women. The black lot is still in the same economic situation that it was in a hundred years ago. You want to be a socialist. You want to be </w:t>
      </w:r>
      <w:proofErr w:type="gramStart"/>
      <w:r>
        <w:t>a red</w:t>
      </w:r>
      <w:proofErr w:type="gramEnd"/>
      <w:r>
        <w:t xml:space="preserve">. I </w:t>
      </w:r>
      <w:proofErr w:type="gramStart"/>
      <w:r>
        <w:t>wish</w:t>
      </w:r>
      <w:proofErr w:type="gramEnd"/>
      <w:r>
        <w:t xml:space="preserve"> you </w:t>
      </w:r>
      <w:proofErr w:type="gramStart"/>
      <w:r>
        <w:t>come</w:t>
      </w:r>
      <w:proofErr w:type="gramEnd"/>
      <w:r>
        <w:t xml:space="preserve"> out on the top of the ground. Come out from underground, get on top of the ground. I'll order some people to beat you. That's right. I will order a violent, outright war against our people who call themselves red. And suffer the </w:t>
      </w:r>
      <w:proofErr w:type="gramStart"/>
      <w:r>
        <w:t>consequence</w:t>
      </w:r>
      <w:proofErr w:type="gramEnd"/>
      <w:r>
        <w:t xml:space="preserve">. And I would suffer the </w:t>
      </w:r>
      <w:proofErr w:type="gramStart"/>
      <w:r>
        <w:t>consequence</w:t>
      </w:r>
      <w:proofErr w:type="gramEnd"/>
      <w:r>
        <w:t xml:space="preserve">. </w:t>
      </w:r>
      <w:proofErr w:type="gramStart"/>
      <w:r>
        <w:t>So</w:t>
      </w:r>
      <w:proofErr w:type="gramEnd"/>
      <w:r>
        <w:t xml:space="preserve"> you don't deserve to live and enjoy the benefits that are coming to our people if you turn your back on G-d. Excuse my language, but I can't help it. I find that this is the only effective communication when it comes to you.</w:t>
      </w:r>
    </w:p>
    <w:p w14:paraId="6A141675" w14:textId="77777777" w:rsidR="00FB13D7" w:rsidRDefault="00FB13D7" w:rsidP="00FB13D7">
      <w:r>
        <w:t xml:space="preserve">You can't hear decently. You can't hear respect for G-d. No, you can't. You hear the brute language because you </w:t>
      </w:r>
      <w:proofErr w:type="gramStart"/>
      <w:r>
        <w:t>the</w:t>
      </w:r>
      <w:proofErr w:type="gramEnd"/>
      <w:r>
        <w:t xml:space="preserve"> brute. In this religion, the principles are the discipline we call purity of intent. It's fundamental. Allah says that He has not given to any creature more than one heart. And He said that people will be judged by their intent. The creature gets only what he consciously went after. And what he consciously goes after will soon manifest. This is Allah's </w:t>
      </w:r>
      <w:r>
        <w:lastRenderedPageBreak/>
        <w:t xml:space="preserve">word in Qur'an. And Prophet Muhammad, peace and blessings be on him, he said matters are judged by intention. Yes, matters are judged by intention. And he says whoever went out for the hijra to get himself a wife, then his hijra was for a wife. If he ever went out for Allah's pleasure, it was for Allah's pleasure. </w:t>
      </w:r>
      <w:proofErr w:type="gramStart"/>
      <w:r>
        <w:t>You</w:t>
      </w:r>
      <w:proofErr w:type="gramEnd"/>
      <w:r>
        <w:t xml:space="preserve"> see? This is important. </w:t>
      </w:r>
      <w:proofErr w:type="gramStart"/>
      <w:r>
        <w:t>So</w:t>
      </w:r>
      <w:proofErr w:type="gramEnd"/>
      <w:r>
        <w:t xml:space="preserve"> we are in this Masjid </w:t>
      </w:r>
      <w:proofErr w:type="gramStart"/>
      <w:r>
        <w:t>today</w:t>
      </w:r>
      <w:proofErr w:type="gramEnd"/>
      <w:r>
        <w:t xml:space="preserve"> aren't we? What are you here for? Ask yourself that question. What are you here for? Are you here for Allah because Allah wants that? Or are you here because you want something?</w:t>
      </w:r>
    </w:p>
    <w:p w14:paraId="1FAE885B" w14:textId="7A486E9F" w:rsidR="00FB13D7" w:rsidRDefault="00FB13D7" w:rsidP="00FB13D7">
      <w:r>
        <w:t xml:space="preserve">Yes. Now, if you find that what you want is not what Allah wants. If your chief concern is not Allah's main obligation that He has placed upon you, then you </w:t>
      </w:r>
      <w:proofErr w:type="gramStart"/>
      <w:r>
        <w:t>have to</w:t>
      </w:r>
      <w:proofErr w:type="gramEnd"/>
      <w:r>
        <w:t xml:space="preserve"> sacrifice. You </w:t>
      </w:r>
      <w:proofErr w:type="gramStart"/>
      <w:r>
        <w:t>have to</w:t>
      </w:r>
      <w:proofErr w:type="gramEnd"/>
      <w:r>
        <w:t xml:space="preserve"> sacrifice your mind. </w:t>
      </w:r>
      <w:proofErr w:type="gramStart"/>
      <w:r>
        <w:t>Have to</w:t>
      </w:r>
      <w:proofErr w:type="gramEnd"/>
      <w:r>
        <w:t xml:space="preserve"> sacrifice your wants for what Allah wants. If you're going to be a believer. Praise be to Allah. So let us strive for thoughtful action, thoughtful discipline, because such is required of all Muslims. And the words of Qur'an </w:t>
      </w:r>
      <w:proofErr w:type="gramStart"/>
      <w:r>
        <w:t>are</w:t>
      </w:r>
      <w:proofErr w:type="gramEnd"/>
      <w:r>
        <w:t xml:space="preserve"> and I quote-Obey Allah and obey the Messenger. Means those possessing the fundamental rights. Those possessing </w:t>
      </w:r>
      <w:proofErr w:type="gramStart"/>
      <w:r>
        <w:t>the fundamental</w:t>
      </w:r>
      <w:proofErr w:type="gramEnd"/>
      <w:r>
        <w:t xml:space="preserve"> rights. Some translations say those charged with authority. But it means those possessing the fundamental rights that can be established or supported in the light of G-d. </w:t>
      </w:r>
      <w:proofErr w:type="gramStart"/>
      <w:r>
        <w:t>In light of</w:t>
      </w:r>
      <w:proofErr w:type="gramEnd"/>
      <w:r>
        <w:t xml:space="preserve"> G-d's word. What is this fundamental right? A parent has a fundamental right over </w:t>
      </w:r>
      <w:proofErr w:type="gramStart"/>
      <w:r>
        <w:t>its</w:t>
      </w:r>
      <w:proofErr w:type="gramEnd"/>
      <w:r>
        <w:t xml:space="preserve"> child.</w:t>
      </w:r>
    </w:p>
    <w:p w14:paraId="05B1DC96" w14:textId="77777777" w:rsidR="00FB13D7" w:rsidRDefault="00FB13D7" w:rsidP="00FB13D7">
      <w:r>
        <w:t xml:space="preserve">The Constitution of the United States didn't give her or didn't give the parents that right. That is an inherent or fundamental life. All right? </w:t>
      </w:r>
      <w:proofErr w:type="gramStart"/>
      <w:r>
        <w:t>So</w:t>
      </w:r>
      <w:proofErr w:type="gramEnd"/>
      <w:r>
        <w:t xml:space="preserve"> Allah is going to charge children as to how they </w:t>
      </w:r>
      <w:proofErr w:type="gramStart"/>
      <w:r>
        <w:t>respected</w:t>
      </w:r>
      <w:proofErr w:type="gramEnd"/>
      <w:r>
        <w:t xml:space="preserve"> their parents because their parents are also your teachers. If you're a student in the school, the student owes respect to the teachers. It means you're teacher. Because teaching that quality has been esteemed.</w:t>
      </w:r>
    </w:p>
    <w:p w14:paraId="13680B96" w14:textId="77777777" w:rsidR="00FB13D7" w:rsidRDefault="00FB13D7" w:rsidP="00FB13D7">
      <w:r>
        <w:t xml:space="preserve"> But Prophet Muhammad says, and the teachers will be in a rank right next to the Prophets. Is that Hadith? Yes, that's Hadith. The sunnah of the Prophet. And he says the ink of the scholar is more precious than the blood of the martyr. So that means that if Jesus was seen in his teaching role and understood in this language, he would be better in that role than he was on the cross dying a physical death. According to our teaching, that the act of teaching is seen as more than the act of crucifying or dying on a cross. But that sure didn't redeem sinners, but teaching lasts a little longer. </w:t>
      </w:r>
      <w:proofErr w:type="gramStart"/>
      <w:r>
        <w:t>Stays</w:t>
      </w:r>
      <w:proofErr w:type="gramEnd"/>
      <w:r>
        <w:t xml:space="preserve"> with us a little longer. Excuse me. I didn't intend to take all this time. But like I said, time is short. I've often told you, time is short. We don't know how long we're going to be around here. </w:t>
      </w:r>
      <w:proofErr w:type="gramStart"/>
      <w:r>
        <w:t>Wouldn't</w:t>
      </w:r>
      <w:proofErr w:type="gramEnd"/>
      <w:r>
        <w:t xml:space="preserve"> be a pity for us if G-d blessed us with bowls of oil, reservoirs of water, gold and silver, precious metals and jewels. And we died before we could tell the people where they were. We died and the people had no knowledge of where all that was, so they didn't get the benefit of it. Wouldn't that be pitiful?</w:t>
      </w:r>
    </w:p>
    <w:p w14:paraId="19912999" w14:textId="61399CFD" w:rsidR="00FB13D7" w:rsidRDefault="00FB13D7" w:rsidP="00FB13D7">
      <w:r>
        <w:t xml:space="preserve">So have </w:t>
      </w:r>
      <w:proofErr w:type="gramStart"/>
      <w:r>
        <w:t>patience a little bit</w:t>
      </w:r>
      <w:proofErr w:type="gramEnd"/>
      <w:r>
        <w:t xml:space="preserve">. Not that I'm such a person, but to me, what I have for what Allah has blessed me with, I appreciate it. Just like the man would appreciate </w:t>
      </w:r>
      <w:r>
        <w:t>barrels</w:t>
      </w:r>
      <w:r>
        <w:t xml:space="preserve"> of the finest oil, jewels, precious metals. To me I appreciate it </w:t>
      </w:r>
      <w:proofErr w:type="gramStart"/>
      <w:r>
        <w:t>because</w:t>
      </w:r>
      <w:proofErr w:type="gramEnd"/>
      <w:r>
        <w:t xml:space="preserve"> is valuable like that. More valuable than that. That's right. Now dear beloved people in completing this thought, five sal</w:t>
      </w:r>
      <w:r>
        <w:t>a</w:t>
      </w:r>
      <w:r>
        <w:t xml:space="preserve">ats and thoughtful disciplines are required of every Muslim, except the mentally sick. In the mentally sick, that's our burden. The ill deformed, that's our burden. The decrepit because of years of </w:t>
      </w:r>
      <w:proofErr w:type="gramStart"/>
      <w:r>
        <w:t>worn out</w:t>
      </w:r>
      <w:proofErr w:type="gramEnd"/>
      <w:r>
        <w:t xml:space="preserve"> life, that's our burden. But the youthful, I don't care if you're 80 years old, you </w:t>
      </w:r>
      <w:proofErr w:type="gramStart"/>
      <w:r>
        <w:t>have to</w:t>
      </w:r>
      <w:proofErr w:type="gramEnd"/>
      <w:r>
        <w:t xml:space="preserve"> trust to share the burden. This is our religion. I don't care how old you are. If you still have youthfulness, if you still can see, if you still can run, you </w:t>
      </w:r>
      <w:proofErr w:type="gramStart"/>
      <w:r>
        <w:t>obligated</w:t>
      </w:r>
      <w:proofErr w:type="gramEnd"/>
      <w:r>
        <w:t xml:space="preserve">, you can't retire </w:t>
      </w:r>
      <w:proofErr w:type="gramStart"/>
      <w:r>
        <w:t>in</w:t>
      </w:r>
      <w:proofErr w:type="gramEnd"/>
      <w:r>
        <w:t xml:space="preserve"> this religion. No, indeed.</w:t>
      </w:r>
    </w:p>
    <w:p w14:paraId="70F59D95" w14:textId="77777777" w:rsidR="00FB13D7" w:rsidRDefault="00FB13D7" w:rsidP="00FB13D7">
      <w:r>
        <w:lastRenderedPageBreak/>
        <w:t xml:space="preserve">No, indeed. You can't retire while you still </w:t>
      </w:r>
      <w:proofErr w:type="gramStart"/>
      <w:r>
        <w:t>got</w:t>
      </w:r>
      <w:proofErr w:type="gramEnd"/>
      <w:r>
        <w:t xml:space="preserve"> something to offer. Now, recognition of authority. We </w:t>
      </w:r>
      <w:proofErr w:type="gramStart"/>
      <w:r>
        <w:t>have to</w:t>
      </w:r>
      <w:proofErr w:type="gramEnd"/>
      <w:r>
        <w:t xml:space="preserve"> recognize authority, Allah being uppermost </w:t>
      </w:r>
      <w:proofErr w:type="gramStart"/>
      <w:r>
        <w:t>obviously</w:t>
      </w:r>
      <w:proofErr w:type="gramEnd"/>
      <w:r>
        <w:t xml:space="preserve"> right? All right. And we are to exercise intelligence in that as well. Prophet Muhammad. said Allah is good and honors all good. So that's what Allah tells us. It's part of our </w:t>
      </w:r>
      <w:proofErr w:type="gramStart"/>
      <w:r>
        <w:t>past experience</w:t>
      </w:r>
      <w:proofErr w:type="gramEnd"/>
      <w:r>
        <w:t xml:space="preserve">. I would say the most part of our </w:t>
      </w:r>
      <w:proofErr w:type="gramStart"/>
      <w:r>
        <w:t>past experience</w:t>
      </w:r>
      <w:proofErr w:type="gramEnd"/>
      <w:r>
        <w:t xml:space="preserve">. And many of our fine qualities. </w:t>
      </w:r>
      <w:proofErr w:type="gramStart"/>
      <w:r>
        <w:t>So</w:t>
      </w:r>
      <w:proofErr w:type="gramEnd"/>
      <w:r>
        <w:t xml:space="preserve"> we have a along the way. And I guess that's why the greatest hunger in the free slaves </w:t>
      </w:r>
      <w:proofErr w:type="gramStart"/>
      <w:r>
        <w:t>was the hunger for education</w:t>
      </w:r>
      <w:proofErr w:type="gramEnd"/>
      <w:r>
        <w:t xml:space="preserve">, the </w:t>
      </w:r>
      <w:proofErr w:type="gramStart"/>
      <w:r>
        <w:t>huger</w:t>
      </w:r>
      <w:proofErr w:type="gramEnd"/>
      <w:r>
        <w:t xml:space="preserve"> for knowledge. We don't want to be mediocre. The term that most of you all </w:t>
      </w:r>
      <w:proofErr w:type="gramStart"/>
      <w:r>
        <w:t>understand,</w:t>
      </w:r>
      <w:proofErr w:type="gramEnd"/>
      <w:r>
        <w:t xml:space="preserve"> mediocre means nothing special. Not attractive. Not appealing to those who might have an interest. </w:t>
      </w:r>
      <w:proofErr w:type="gramStart"/>
      <w:r>
        <w:t>So</w:t>
      </w:r>
      <w:proofErr w:type="gramEnd"/>
      <w:r>
        <w:t xml:space="preserve"> if you're a mediocre performer in the work market, who's going to be interested in you? Employers who have some sense. They won't be interested in you. They're not interested in that mediocre performance. They don't want mediocrity. They know that doesn't convince the buyers. And that's what America is fighting right now, isn't it? It's a </w:t>
      </w:r>
      <w:proofErr w:type="gramStart"/>
      <w:r>
        <w:t>fighting that</w:t>
      </w:r>
      <w:proofErr w:type="gramEnd"/>
      <w:r>
        <w:t xml:space="preserve"> tendency that came into it over the last 10 years or more towards mediocrity.</w:t>
      </w:r>
    </w:p>
    <w:p w14:paraId="19AB5684" w14:textId="232573D0" w:rsidR="00FB13D7" w:rsidRDefault="00FB13D7" w:rsidP="00FB13D7">
      <w:r>
        <w:t xml:space="preserve">They don't want mediocre now. Japanese are putting so much pressure on us. The quality of our product can't be mediocre. They </w:t>
      </w:r>
      <w:proofErr w:type="gramStart"/>
      <w:r>
        <w:t>have to</w:t>
      </w:r>
      <w:proofErr w:type="gramEnd"/>
      <w:r>
        <w:t xml:space="preserve"> be excellent. I don't think anybody wants to tolerate mediocrity, not if they have </w:t>
      </w:r>
      <w:proofErr w:type="gramStart"/>
      <w:r>
        <w:t>their good</w:t>
      </w:r>
      <w:proofErr w:type="gramEnd"/>
      <w:r>
        <w:t xml:space="preserve"> senses. We just don't want to perform ordinarily or as the general run of the mill </w:t>
      </w:r>
      <w:proofErr w:type="gramStart"/>
      <w:r>
        <w:t>perform</w:t>
      </w:r>
      <w:proofErr w:type="gramEnd"/>
      <w:r>
        <w:t xml:space="preserve">. We want to be a bit above that. We want to have appeal. Right? Oh yes. I know I do. And many others. Now dear beloved </w:t>
      </w:r>
      <w:r>
        <w:t>people</w:t>
      </w:r>
      <w:r>
        <w:t xml:space="preserve"> </w:t>
      </w:r>
      <w:proofErr w:type="gramStart"/>
      <w:r>
        <w:t>in order to</w:t>
      </w:r>
      <w:proofErr w:type="gramEnd"/>
      <w:r>
        <w:t xml:space="preserve"> do this, we </w:t>
      </w:r>
      <w:proofErr w:type="gramStart"/>
      <w:r>
        <w:t>have to</w:t>
      </w:r>
      <w:proofErr w:type="gramEnd"/>
      <w:r>
        <w:t xml:space="preserve"> improve upon our knowledge and understanding. We shouldn't want mediocre knowledge. The Honorable Elijah Muhammad said if you want to be equal to the white man, then you </w:t>
      </w:r>
      <w:proofErr w:type="gramStart"/>
      <w:r>
        <w:t>have to</w:t>
      </w:r>
      <w:proofErr w:type="gramEnd"/>
      <w:r>
        <w:t xml:space="preserve"> get equal knowledge. I'm quoting him. I know those words. It doesn't mean that all of us will be as smart as the smartest white man, but none of us should be dumber </w:t>
      </w:r>
      <w:proofErr w:type="gramStart"/>
      <w:r>
        <w:t>then</w:t>
      </w:r>
      <w:proofErr w:type="gramEnd"/>
      <w:r>
        <w:t xml:space="preserve"> the dumbest white man. Allah says in the Qur'an, And the community, town, this town, place where people are accustomed together, where they're concentrated, living together. And the town that is good, the good town. And the good town.</w:t>
      </w:r>
    </w:p>
    <w:p w14:paraId="5D22C351" w14:textId="77777777" w:rsidR="00FB13D7" w:rsidRDefault="00FB13D7" w:rsidP="00FB13D7">
      <w:r>
        <w:t xml:space="preserve">It gives up, it gives out its growth. It gives up its growth or </w:t>
      </w:r>
      <w:proofErr w:type="gramStart"/>
      <w:r>
        <w:t>send</w:t>
      </w:r>
      <w:proofErr w:type="gramEnd"/>
      <w:r>
        <w:t xml:space="preserve"> out its growth. With the permission of its Lord. And the one or the </w:t>
      </w:r>
      <w:proofErr w:type="gramStart"/>
      <w:r>
        <w:t>town</w:t>
      </w:r>
      <w:proofErr w:type="gramEnd"/>
      <w:r>
        <w:t xml:space="preserve"> which is </w:t>
      </w:r>
      <w:proofErr w:type="gramStart"/>
      <w:r>
        <w:t>bad, it</w:t>
      </w:r>
      <w:proofErr w:type="gramEnd"/>
      <w:r>
        <w:t xml:space="preserve"> gives up nothing but mediocrity. People now tell us that something has brought about a worsening in their mental makeup, in their social sensitivity, because they are more neglectful now of their social duties, of their home environment, of their home obligations, their more neglectful now of their duty to human beings, to another fellow human being.</w:t>
      </w:r>
    </w:p>
    <w:p w14:paraId="19ABF190" w14:textId="16E28F43" w:rsidR="00FB13D7" w:rsidRDefault="00FB13D7" w:rsidP="00FB13D7">
      <w:r>
        <w:t xml:space="preserve">Prophet Muhammad said Allah is good and orders only good. He also said one who orders wrong is not to be obeyed. That you are to only obey when orders are good. Obedience to bad a wrong instruction is disobedience. This is the Prophet. This is the Prophet. And Allah says in the Qur'an regarding our parents. He says obey them and keep good company with them in this world. Even if they're not Muslim, you're not reading the Qur'an together. They read the Bible or they read Marxism and you're reading the Qur'an. No matter what, in this world, </w:t>
      </w:r>
      <w:proofErr w:type="spellStart"/>
      <w:r>
        <w:t>dunya</w:t>
      </w:r>
      <w:proofErr w:type="spellEnd"/>
      <w:r>
        <w:t xml:space="preserve"> means in this world. Money, you got money, your parents old, your parents ask you for your money, give them what they ask for. I don't care what they believe in. In this world, keep good </w:t>
      </w:r>
      <w:proofErr w:type="gramStart"/>
      <w:r>
        <w:t>relationship</w:t>
      </w:r>
      <w:proofErr w:type="gramEnd"/>
      <w:r>
        <w:t xml:space="preserve"> with them. When you meet them, show them respect, show them love, show them the sentiments of a child toward a parent. Don't break your relationship from them because they don't believe as you believe. They are your </w:t>
      </w:r>
      <w:proofErr w:type="gramStart"/>
      <w:r>
        <w:t>parents,</w:t>
      </w:r>
      <w:proofErr w:type="gramEnd"/>
      <w:r>
        <w:t xml:space="preserve"> they deserve a certain amount of respect in this world.</w:t>
      </w:r>
    </w:p>
    <w:p w14:paraId="745EF3CE" w14:textId="414BE024" w:rsidR="00FB13D7" w:rsidRDefault="00FB13D7" w:rsidP="00FB13D7">
      <w:r>
        <w:lastRenderedPageBreak/>
        <w:t xml:space="preserve">All right? Okay. So </w:t>
      </w:r>
      <w:r>
        <w:t>that’s</w:t>
      </w:r>
      <w:r>
        <w:t xml:space="preserve"> what Allah tells us. He says but. If they vie with you, if they contend with you, to make you accept something regarding what you believe that you have no authority in your religion, then don't obey them. </w:t>
      </w:r>
      <w:proofErr w:type="gramStart"/>
      <w:r>
        <w:t>So</w:t>
      </w:r>
      <w:proofErr w:type="gramEnd"/>
      <w:r>
        <w:t xml:space="preserve"> who is the uppermost authority? Allah. If parents or government or the President or anybody. If anybody challenge Allah's authority, we are to part with them. Say see you later. Praise be To Allah. Allah is good and orders only good. And again, he says peace be upon him. One who did wrong is not to be obeyed. Thank you very much. May Allah grant us belief in our hearts, purify our intentions, and give us the hunger for righteousness. </w:t>
      </w:r>
      <w:proofErr w:type="gramStart"/>
      <w:r>
        <w:t>The hunger</w:t>
      </w:r>
      <w:proofErr w:type="gramEnd"/>
      <w:r>
        <w:t xml:space="preserve"> for truth. </w:t>
      </w:r>
      <w:proofErr w:type="gramStart"/>
      <w:r>
        <w:t>The hunger</w:t>
      </w:r>
      <w:proofErr w:type="gramEnd"/>
      <w:r>
        <w:t xml:space="preserve"> for charity for each other. Goodness </w:t>
      </w:r>
      <w:proofErr w:type="gramStart"/>
      <w:r>
        <w:t>for</w:t>
      </w:r>
      <w:proofErr w:type="gramEnd"/>
      <w:r>
        <w:t xml:space="preserve"> each other.</w:t>
      </w:r>
    </w:p>
    <w:p w14:paraId="79BC2583" w14:textId="77777777" w:rsidR="00FB13D7" w:rsidRDefault="00FB13D7" w:rsidP="00FB13D7">
      <w:r>
        <w:t xml:space="preserve">And pull out of us the disease of envy and jealousy. Take away from us individualism and give us the community life of the Muslims. We pray to Allah for that and ask that He never, never </w:t>
      </w:r>
      <w:proofErr w:type="gramStart"/>
      <w:r>
        <w:t>allow</w:t>
      </w:r>
      <w:proofErr w:type="gramEnd"/>
      <w:r>
        <w:t xml:space="preserve"> our hearts to become corrupt again. Knowledge, knowledge, that's what we're operating with now. I </w:t>
      </w:r>
      <w:proofErr w:type="gramStart"/>
      <w:r>
        <w:t>recall</w:t>
      </w:r>
      <w:proofErr w:type="gramEnd"/>
      <w:r>
        <w:t xml:space="preserve"> my father </w:t>
      </w:r>
      <w:proofErr w:type="gramStart"/>
      <w:r>
        <w:t>saying</w:t>
      </w:r>
      <w:proofErr w:type="gramEnd"/>
      <w:r>
        <w:t xml:space="preserve">, and I mention him because he is a big part of our </w:t>
      </w:r>
      <w:proofErr w:type="gramStart"/>
      <w:r>
        <w:t>past experience</w:t>
      </w:r>
      <w:proofErr w:type="gramEnd"/>
      <w:r>
        <w:t xml:space="preserve">. I would say </w:t>
      </w:r>
      <w:proofErr w:type="gramStart"/>
      <w:r>
        <w:t>the</w:t>
      </w:r>
      <w:proofErr w:type="gramEnd"/>
      <w:r>
        <w:t xml:space="preserve"> major part of our </w:t>
      </w:r>
      <w:proofErr w:type="gramStart"/>
      <w:r>
        <w:t>past experience</w:t>
      </w:r>
      <w:proofErr w:type="gramEnd"/>
      <w:r>
        <w:t xml:space="preserve">. And many of our sound qualities were instilled in us under his leadership. Like the desire to be dignified, desire to be clean, desire to be industrious and not lazy. The desire to be united and not working against each other. Many of the fine qualities and fine concerns that we have now, they are with us from his time, from his leadership. </w:t>
      </w:r>
      <w:proofErr w:type="gramStart"/>
      <w:r>
        <w:t>So</w:t>
      </w:r>
      <w:proofErr w:type="gramEnd"/>
      <w:r>
        <w:t xml:space="preserve"> we </w:t>
      </w:r>
      <w:proofErr w:type="gramStart"/>
      <w:r>
        <w:t>have to</w:t>
      </w:r>
      <w:proofErr w:type="gramEnd"/>
      <w:r>
        <w:t xml:space="preserve"> occasionally recall him in his contribution out of respect and in the spirit of gratitude.</w:t>
      </w:r>
    </w:p>
    <w:p w14:paraId="41F80036" w14:textId="77777777" w:rsidR="00FB13D7" w:rsidRDefault="00FB13D7" w:rsidP="00FB13D7">
      <w:r>
        <w:t xml:space="preserve">That we should be grateful for those that </w:t>
      </w:r>
      <w:proofErr w:type="gramStart"/>
      <w:r>
        <w:t>has</w:t>
      </w:r>
      <w:proofErr w:type="gramEnd"/>
      <w:r>
        <w:t xml:space="preserve"> made the sacrifice to help us along the way. And here now I'm going to bring it to another term and again, we </w:t>
      </w:r>
      <w:proofErr w:type="gramStart"/>
      <w:r>
        <w:t>have to</w:t>
      </w:r>
      <w:proofErr w:type="gramEnd"/>
      <w:r>
        <w:t xml:space="preserve"> be grateful to the Honorable Elijah Muhammad, especially myself and my brothers and sisters and people who came from nothing to something in that experience we call the Nation of Islam. Yes. We toiled from nothing. And I know I was born as a little child. I had nothing. I came into this world with nothing. </w:t>
      </w:r>
      <w:proofErr w:type="gramStart"/>
      <w:r>
        <w:t>So</w:t>
      </w:r>
      <w:proofErr w:type="gramEnd"/>
      <w:r>
        <w:t xml:space="preserve"> we should never forget that our spirit has been the spirit to improve upon our own work as a people. Because slavery almost completely stripped us of </w:t>
      </w:r>
      <w:proofErr w:type="gramStart"/>
      <w:r>
        <w:t>all of</w:t>
      </w:r>
      <w:proofErr w:type="gramEnd"/>
      <w:r>
        <w:t xml:space="preserve"> our precious assets. We turned into </w:t>
      </w:r>
      <w:proofErr w:type="gramStart"/>
      <w:r>
        <w:t>a brute</w:t>
      </w:r>
      <w:proofErr w:type="gramEnd"/>
      <w:r>
        <w:t xml:space="preserve">, into </w:t>
      </w:r>
      <w:proofErr w:type="gramStart"/>
      <w:r>
        <w:t>a</w:t>
      </w:r>
      <w:proofErr w:type="gramEnd"/>
      <w:r>
        <w:t xml:space="preserve"> animal, a work animal by the two or three centuries of slavery that we faced in the West. </w:t>
      </w:r>
      <w:proofErr w:type="gramStart"/>
      <w:r>
        <w:t>So</w:t>
      </w:r>
      <w:proofErr w:type="gramEnd"/>
      <w:r>
        <w:t xml:space="preserve"> we should remember that </w:t>
      </w:r>
      <w:proofErr w:type="gramStart"/>
      <w:r>
        <w:t>the aspirations</w:t>
      </w:r>
      <w:proofErr w:type="gramEnd"/>
    </w:p>
    <w:p w14:paraId="622CE790" w14:textId="77777777" w:rsidR="00FB13D7" w:rsidRDefault="00FB13D7" w:rsidP="00FB13D7">
      <w:r>
        <w:t xml:space="preserve">Of the descendants of those present, as well as the aspirations of those past, was for improvement upon the worth of a people. And I guess that's why the greatest hunger in the free slave </w:t>
      </w:r>
      <w:proofErr w:type="gramStart"/>
      <w:r>
        <w:t>was the hunger for education</w:t>
      </w:r>
      <w:proofErr w:type="gramEnd"/>
      <w:r>
        <w:t xml:space="preserve">, the hunger for knowledge. In the field, once freedom came, the ex-slaves could be seen, leaning upon the plow, reading a book. That's when they were free, because when they were </w:t>
      </w:r>
      <w:proofErr w:type="gramStart"/>
      <w:r>
        <w:t>slaves</w:t>
      </w:r>
      <w:proofErr w:type="gramEnd"/>
      <w:r>
        <w:t xml:space="preserve"> they weren't allowed to read. Only allowed to read the Bible. Praise be to Allah. Most of you all understand. Not attractive, appealing to those who might have an interest. </w:t>
      </w:r>
      <w:proofErr w:type="gramStart"/>
      <w:r>
        <w:t>So</w:t>
      </w:r>
      <w:proofErr w:type="gramEnd"/>
      <w:r>
        <w:t xml:space="preserve"> if you're a mediocre performer in the work market, who will be interested in you? Employers are not interested in that mediocre performer. We know that doesn't convince the buyers.</w:t>
      </w:r>
    </w:p>
    <w:p w14:paraId="6FBC783F" w14:textId="4804B7EF" w:rsidR="00FB13D7" w:rsidRDefault="00FB13D7" w:rsidP="00FB13D7">
      <w:r>
        <w:t xml:space="preserve">Why? Why? Because the force is going to be centralized. The force is centralized. Let me see if I can give you an example. Have you ever </w:t>
      </w:r>
      <w:r>
        <w:t>spun</w:t>
      </w:r>
      <w:r>
        <w:t xml:space="preserve"> a top, </w:t>
      </w:r>
      <w:r>
        <w:t>spun</w:t>
      </w:r>
      <w:r>
        <w:t xml:space="preserve"> a top and watched the top and saw like some kind of vibration and seen that the faster the top spin, the more the vibrations come into the top, and the slower the top goes, the more the vibration goes outward. Speed brings it centralized, right? The speed of it keeps it in its own sphere. And when it relaxes itself, it loses that tenacity, right? And the self is thrown out.</w:t>
      </w:r>
    </w:p>
    <w:p w14:paraId="2C5DE92C" w14:textId="5B00FC71" w:rsidR="00FB13D7" w:rsidRDefault="00FB13D7" w:rsidP="00FB13D7">
      <w:r>
        <w:lastRenderedPageBreak/>
        <w:t xml:space="preserve">Yes. Signals. In the outer appearance or in the outer workings of things, we </w:t>
      </w:r>
      <w:proofErr w:type="gramStart"/>
      <w:r>
        <w:t>have to</w:t>
      </w:r>
      <w:proofErr w:type="gramEnd"/>
      <w:r>
        <w:t xml:space="preserve"> understand our own matter and our own function, our own life better. </w:t>
      </w:r>
      <w:proofErr w:type="gramStart"/>
      <w:r>
        <w:t>You</w:t>
      </w:r>
      <w:proofErr w:type="gramEnd"/>
      <w:r>
        <w:t xml:space="preserve"> see? All right. </w:t>
      </w:r>
      <w:proofErr w:type="gramStart"/>
      <w:r>
        <w:t>So</w:t>
      </w:r>
      <w:proofErr w:type="gramEnd"/>
      <w:r>
        <w:t xml:space="preserve"> earth is spinning, but it's not throwing its water outside. It's not throwing its </w:t>
      </w:r>
      <w:r>
        <w:t>vegetables</w:t>
      </w:r>
      <w:r>
        <w:t xml:space="preserve"> outside. It's spinning at the rate of how much? 1,037 and a third, we used to say. Miles per hour. See, I </w:t>
      </w:r>
      <w:proofErr w:type="gramStart"/>
      <w:r>
        <w:t>didn't forget</w:t>
      </w:r>
      <w:proofErr w:type="gramEnd"/>
      <w:r>
        <w:t xml:space="preserve"> my science. Yes. </w:t>
      </w:r>
      <w:proofErr w:type="gramStart"/>
      <w:r>
        <w:t>So</w:t>
      </w:r>
      <w:proofErr w:type="gramEnd"/>
      <w:r>
        <w:t xml:space="preserve"> it's held in because the tendency because of the rotation and the speed and the uniformity is consistent. If it </w:t>
      </w:r>
      <w:proofErr w:type="gramStart"/>
      <w:r>
        <w:t>did that</w:t>
      </w:r>
      <w:proofErr w:type="gramEnd"/>
      <w:r>
        <w:t xml:space="preserve"> the dances you do, if it went started doing some of those dances, it wouldn't have that.</w:t>
      </w:r>
    </w:p>
    <w:p w14:paraId="29C70032" w14:textId="3E94156A" w:rsidR="00FB13D7" w:rsidRDefault="00FB13D7" w:rsidP="00FB13D7">
      <w:r>
        <w:t xml:space="preserve">It doesn't try to show how many freakish contortions it can make. It's conforming to one movement, consistent movement. And in doing that, the mass is uniform. The mass </w:t>
      </w:r>
      <w:proofErr w:type="gramStart"/>
      <w:r>
        <w:t>become</w:t>
      </w:r>
      <w:proofErr w:type="gramEnd"/>
      <w:r>
        <w:t xml:space="preserve"> uniform. Don't you know if a jagged mass is thrown out, it will eventually become uniform because of rotation? Rotation eventually makes it uniform. It creates a back gravitational </w:t>
      </w:r>
      <w:r>
        <w:t>field</w:t>
      </w:r>
      <w:r>
        <w:t xml:space="preserve"> and the gravitational forces the matter inward. </w:t>
      </w:r>
      <w:proofErr w:type="gramStart"/>
      <w:r>
        <w:t>So</w:t>
      </w:r>
      <w:proofErr w:type="gramEnd"/>
      <w:r>
        <w:t xml:space="preserve"> it centralizes the gravity of the mass. It centralizes it. And in centralizing it, it gives uniformity to the </w:t>
      </w:r>
      <w:proofErr w:type="gramStart"/>
      <w:r>
        <w:t>mass</w:t>
      </w:r>
      <w:proofErr w:type="gramEnd"/>
      <w:r>
        <w:t xml:space="preserve">. </w:t>
      </w:r>
      <w:proofErr w:type="gramStart"/>
      <w:r>
        <w:t>So</w:t>
      </w:r>
      <w:proofErr w:type="gramEnd"/>
      <w:r>
        <w:t xml:space="preserve"> let's see if we go on. I think we can go a little more now.</w:t>
      </w:r>
    </w:p>
    <w:p w14:paraId="525F5561" w14:textId="77777777" w:rsidR="00FB13D7" w:rsidRDefault="00FB13D7" w:rsidP="00FB13D7">
      <w:r>
        <w:t xml:space="preserve">Most important for us, don't forget, is the content of faith, the content of faith. Because it is not </w:t>
      </w:r>
      <w:proofErr w:type="gramStart"/>
      <w:r>
        <w:t>ourselves</w:t>
      </w:r>
      <w:proofErr w:type="gramEnd"/>
      <w:r>
        <w:t xml:space="preserve"> that threw </w:t>
      </w:r>
      <w:proofErr w:type="gramStart"/>
      <w:r>
        <w:t>ourselves</w:t>
      </w:r>
      <w:proofErr w:type="gramEnd"/>
      <w:r>
        <w:t xml:space="preserve"> into action. It is not </w:t>
      </w:r>
      <w:proofErr w:type="gramStart"/>
      <w:r>
        <w:t>ourselves</w:t>
      </w:r>
      <w:proofErr w:type="gramEnd"/>
      <w:r>
        <w:t xml:space="preserve"> that throw </w:t>
      </w:r>
      <w:proofErr w:type="gramStart"/>
      <w:r>
        <w:t>ourselves</w:t>
      </w:r>
      <w:proofErr w:type="gramEnd"/>
      <w:r>
        <w:t xml:space="preserve"> into orbit. Allah delivers us from our mothers. We have no say so. He has designed </w:t>
      </w:r>
      <w:proofErr w:type="gramStart"/>
      <w:r>
        <w:t>the nature</w:t>
      </w:r>
      <w:proofErr w:type="gramEnd"/>
      <w:r>
        <w:t xml:space="preserve"> to do that, right? Yeah. </w:t>
      </w:r>
      <w:proofErr w:type="gramStart"/>
      <w:r>
        <w:t>So</w:t>
      </w:r>
      <w:proofErr w:type="gramEnd"/>
      <w:r>
        <w:t xml:space="preserve"> we </w:t>
      </w:r>
      <w:proofErr w:type="gramStart"/>
      <w:r>
        <w:t>coming</w:t>
      </w:r>
      <w:proofErr w:type="gramEnd"/>
      <w:r>
        <w:t xml:space="preserve"> out of mama whether we want ... We don't ask for that. We don't ask for it. He's coming out of mama by G-d. Yes. </w:t>
      </w:r>
      <w:proofErr w:type="gramStart"/>
      <w:r>
        <w:t>So</w:t>
      </w:r>
      <w:proofErr w:type="gramEnd"/>
      <w:r>
        <w:t xml:space="preserve"> you come out and now you're on your own, and now you're desperate to live under new, strange situations or circumstances. </w:t>
      </w:r>
      <w:proofErr w:type="gramStart"/>
      <w:r>
        <w:t>So</w:t>
      </w:r>
      <w:proofErr w:type="gramEnd"/>
      <w:r>
        <w:t xml:space="preserve"> you struggle for that breath of air, right? Struggle to take that breath of air.</w:t>
      </w:r>
    </w:p>
    <w:p w14:paraId="2E5B5490" w14:textId="77777777" w:rsidR="00FB13D7" w:rsidRDefault="00FB13D7" w:rsidP="00FB13D7">
      <w:r>
        <w:t xml:space="preserve"> Some take it so easy. Some </w:t>
      </w:r>
      <w:proofErr w:type="gramStart"/>
      <w:r>
        <w:t>children they</w:t>
      </w:r>
      <w:proofErr w:type="gramEnd"/>
      <w:r>
        <w:t xml:space="preserve"> can't get it. You </w:t>
      </w:r>
      <w:proofErr w:type="gramStart"/>
      <w:r>
        <w:t>have to</w:t>
      </w:r>
      <w:proofErr w:type="gramEnd"/>
      <w:r>
        <w:t xml:space="preserve"> give them a little help. Yeah, you all know about childbirth. Some of them </w:t>
      </w:r>
      <w:proofErr w:type="gramStart"/>
      <w:r>
        <w:t>have to</w:t>
      </w:r>
      <w:proofErr w:type="gramEnd"/>
      <w:r>
        <w:t xml:space="preserve"> have a little help. Some get it just as </w:t>
      </w:r>
      <w:proofErr w:type="gramStart"/>
      <w:r>
        <w:t>easy</w:t>
      </w:r>
      <w:proofErr w:type="gramEnd"/>
      <w:r>
        <w:t xml:space="preserve"> you never know when they took it, right? Never even know when they took it. Then </w:t>
      </w:r>
      <w:proofErr w:type="gramStart"/>
      <w:r>
        <w:t>some you see that gasping</w:t>
      </w:r>
      <w:proofErr w:type="gramEnd"/>
      <w:r>
        <w:t xml:space="preserve"> for it and crying, right? That's life, isn't it? That's life. See, that's a signal from G-d to tell you how you look on the adult plane. When He say, look, get out of your total dependency and establish some dignity for yourself. Some come out just as easy. You don't even know that they made any change. Then some you </w:t>
      </w:r>
      <w:proofErr w:type="gramStart"/>
      <w:r>
        <w:t>have to</w:t>
      </w:r>
      <w:proofErr w:type="gramEnd"/>
      <w:r>
        <w:t xml:space="preserve"> help them out of it. Then </w:t>
      </w:r>
      <w:proofErr w:type="gramStart"/>
      <w:r>
        <w:t>some they</w:t>
      </w:r>
      <w:proofErr w:type="gramEnd"/>
      <w:r>
        <w:t xml:space="preserve"> struggling like life is going to take everything in them. Yes.</w:t>
      </w:r>
    </w:p>
    <w:p w14:paraId="00C7E87D" w14:textId="77777777" w:rsidR="00FB13D7" w:rsidRDefault="00FB13D7" w:rsidP="00FB13D7">
      <w:r>
        <w:t xml:space="preserve">Now, let us go on. When we manage to have our needs attended and to find a rescuer there in all the critical times, we learn to have faith in this life. Frighten the hell out of us when it opens this first door to us. Yeah. Some doctor said, say if the human being wants to be put, the grownup, but to be put under the pressure that the infant put under when his head emerges through the womb, the opening of the mother, said it would be too much for him, it </w:t>
      </w:r>
      <w:proofErr w:type="gramStart"/>
      <w:r>
        <w:t>would</w:t>
      </w:r>
      <w:proofErr w:type="gramEnd"/>
      <w:r>
        <w:t xml:space="preserve"> kill the average adult. But Allah conditioned the baby to survive it. Yes. </w:t>
      </w:r>
      <w:proofErr w:type="gramStart"/>
      <w:r>
        <w:t>Actually, all</w:t>
      </w:r>
      <w:proofErr w:type="gramEnd"/>
      <w:r>
        <w:t xml:space="preserve"> that pressure's on the skull and everything.</w:t>
      </w:r>
    </w:p>
    <w:p w14:paraId="102EC487" w14:textId="22864441" w:rsidR="00FB13D7" w:rsidRDefault="00FB13D7" w:rsidP="00FB13D7">
      <w:r>
        <w:t xml:space="preserve">And the skull is delicate at that time. If it wasn't, it would, I guess it wouldn't make it. Yes. But in time, because G-d has made mothers and given them the mother instinct, a human being </w:t>
      </w:r>
      <w:proofErr w:type="gramStart"/>
      <w:r>
        <w:t>can</w:t>
      </w:r>
      <w:proofErr w:type="gramEnd"/>
      <w:r>
        <w:t xml:space="preserve"> take over that role if mother died. They automatically take over the </w:t>
      </w:r>
      <w:proofErr w:type="gramStart"/>
      <w:r>
        <w:t>role</w:t>
      </w:r>
      <w:proofErr w:type="gramEnd"/>
      <w:r>
        <w:t xml:space="preserve"> and they become a creature with mother instincts. Because Allah has done that, we grow in faith, grow in trust. Oh yes. So don't forget, faith is most important. And Allah says that He made seven </w:t>
      </w:r>
      <w:r>
        <w:lastRenderedPageBreak/>
        <w:t xml:space="preserve">firm heavens. Seven strong heavens. And He says, and look, do you find anything us holding them up? So those are the </w:t>
      </w:r>
      <w:r>
        <w:t>firmaments</w:t>
      </w:r>
      <w:r>
        <w:t xml:space="preserve"> of faith. Praise be to Allah. Now, let us continue to look at our own substance, our own individual constitution, for a source of strength, source of faith.</w:t>
      </w:r>
    </w:p>
    <w:p w14:paraId="6D361C99" w14:textId="77777777" w:rsidR="00FB13D7" w:rsidRDefault="00FB13D7" w:rsidP="00FB13D7">
      <w:r>
        <w:t>We find that the individual human being is constituted emotionally and in many other ways. And we find most people relate to all circumstances from an emotional base. Isn't that true? I believe science would establish this. Yes. Especially psychology. And no matter what you're dealing with, whether it's getting the money to pay the rent, deciding on a wife, a husband, coping as a family, choosing a religion, whatever it is, I think it all begins from an emotional base doesn't it? Maybe that's why our scripture says, and He began every creature out of water. Yeah, water is symbolic of the emotional makeup of human beings. When we get hurt bad, we cry. Water comes out. Water, as they say, wells up in our eyes.</w:t>
      </w:r>
    </w:p>
    <w:p w14:paraId="4FF40FB5" w14:textId="77777777" w:rsidR="00FB13D7" w:rsidRDefault="00FB13D7" w:rsidP="00FB13D7">
      <w:r>
        <w:t xml:space="preserve">And if we </w:t>
      </w:r>
      <w:proofErr w:type="gramStart"/>
      <w:r>
        <w:t>made</w:t>
      </w:r>
      <w:proofErr w:type="gramEnd"/>
      <w:r>
        <w:t xml:space="preserve"> very happy, we cry many of us, water wells up in our eyes. If somebody catches us after the incident or after the experience, they won't know whether we are hurt or thrilled. "What happened? Why are you crying? Laughing like crazy. Yes, </w:t>
      </w:r>
      <w:proofErr w:type="gramStart"/>
      <w:r>
        <w:t>The</w:t>
      </w:r>
      <w:proofErr w:type="gramEnd"/>
      <w:r>
        <w:t xml:space="preserve"> emotionality, a symbol of </w:t>
      </w:r>
      <w:proofErr w:type="gramStart"/>
      <w:r>
        <w:t>it</w:t>
      </w:r>
      <w:proofErr w:type="gramEnd"/>
      <w:r>
        <w:t xml:space="preserve"> is water. </w:t>
      </w:r>
      <w:proofErr w:type="gramStart"/>
      <w:r>
        <w:t>Also</w:t>
      </w:r>
      <w:proofErr w:type="gramEnd"/>
      <w:r>
        <w:t xml:space="preserve"> air, wind, symbol of the emotional makeup of the creature. One represents just a higher stage or higher activity, a higher possibility for expression. Air, right? Because water, water </w:t>
      </w:r>
      <w:proofErr w:type="gramStart"/>
      <w:r>
        <w:t>has a tendency to</w:t>
      </w:r>
      <w:proofErr w:type="gramEnd"/>
      <w:r>
        <w:t xml:space="preserve"> be at </w:t>
      </w:r>
      <w:proofErr w:type="gramStart"/>
      <w:r>
        <w:t>rest</w:t>
      </w:r>
      <w:proofErr w:type="gramEnd"/>
      <w:r>
        <w:t xml:space="preserve"> and it resists being disturbed more so than air.</w:t>
      </w:r>
    </w:p>
    <w:p w14:paraId="610B6732" w14:textId="77777777" w:rsidR="00FB13D7" w:rsidRDefault="00FB13D7" w:rsidP="00FB13D7">
      <w:r>
        <w:t xml:space="preserve">You touch water, water resist being disturbed. If you could see the movement of air when we did that, you would see a greater response than from water when you do the same, </w:t>
      </w:r>
      <w:proofErr w:type="gramStart"/>
      <w:r>
        <w:t>on</w:t>
      </w:r>
      <w:proofErr w:type="gramEnd"/>
      <w:r>
        <w:t xml:space="preserve"> the same volume. </w:t>
      </w:r>
      <w:proofErr w:type="gramStart"/>
      <w:r>
        <w:t>So</w:t>
      </w:r>
      <w:proofErr w:type="gramEnd"/>
      <w:r>
        <w:t xml:space="preserve"> the air represents a higher reaction, right? Yeah. </w:t>
      </w:r>
      <w:proofErr w:type="gramStart"/>
      <w:r>
        <w:t>So</w:t>
      </w:r>
      <w:proofErr w:type="gramEnd"/>
      <w:r>
        <w:t xml:space="preserve"> it must have to do with altitude and attitude. Right? I guess that's why scriptures say, rebuke not the water, but rebuke the air. </w:t>
      </w:r>
      <w:proofErr w:type="gramStart"/>
      <w:r>
        <w:t>So</w:t>
      </w:r>
      <w:proofErr w:type="gramEnd"/>
      <w:r>
        <w:t xml:space="preserve"> it's not in the water, it's in the air. Wonderful. Not us. It's wonderful what Allah has done. Oh yes. We are emotionally constituted and we can't forget that. </w:t>
      </w:r>
      <w:proofErr w:type="gramStart"/>
      <w:r>
        <w:t>So</w:t>
      </w:r>
      <w:proofErr w:type="gramEnd"/>
      <w:r>
        <w:t xml:space="preserve"> if we are emotionally constituted, then our emotional makeup should be one of our major concerns. Man should watch </w:t>
      </w:r>
      <w:proofErr w:type="gramStart"/>
      <w:r>
        <w:t>all of</w:t>
      </w:r>
      <w:proofErr w:type="gramEnd"/>
      <w:r>
        <w:t xml:space="preserve"> his emotional makeup. He should study his emotional makeup because the crook is doing it if you are not.</w:t>
      </w:r>
    </w:p>
    <w:p w14:paraId="0D82DE35" w14:textId="4FE82A94" w:rsidR="00FB13D7" w:rsidRDefault="00FB13D7" w:rsidP="00FB13D7">
      <w:r>
        <w:t xml:space="preserve">The criminal, the thief. He studies the emotional makeup of </w:t>
      </w:r>
      <w:proofErr w:type="gramStart"/>
      <w:r>
        <w:t>the society</w:t>
      </w:r>
      <w:proofErr w:type="gramEnd"/>
      <w:r>
        <w:t xml:space="preserve">, of the communities, of the individual </w:t>
      </w:r>
      <w:r>
        <w:t xml:space="preserve">to </w:t>
      </w:r>
      <w:proofErr w:type="gramStart"/>
      <w:r>
        <w:t>see</w:t>
      </w:r>
      <w:r>
        <w:t>,</w:t>
      </w:r>
      <w:proofErr w:type="gramEnd"/>
      <w:r>
        <w:t xml:space="preserve"> </w:t>
      </w:r>
      <w:proofErr w:type="gramStart"/>
      <w:r>
        <w:t>how can</w:t>
      </w:r>
      <w:proofErr w:type="gramEnd"/>
      <w:r>
        <w:t xml:space="preserve"> he best </w:t>
      </w:r>
      <w:proofErr w:type="gramStart"/>
      <w:r>
        <w:t>fish</w:t>
      </w:r>
      <w:proofErr w:type="gramEnd"/>
      <w:r>
        <w:t xml:space="preserve"> in their waters. </w:t>
      </w:r>
      <w:proofErr w:type="gramStart"/>
      <w:r>
        <w:t>So</w:t>
      </w:r>
      <w:proofErr w:type="gramEnd"/>
      <w:r>
        <w:t xml:space="preserve"> if you don't do it, your enemies want to do it. </w:t>
      </w:r>
      <w:proofErr w:type="gramStart"/>
      <w:r>
        <w:t>You</w:t>
      </w:r>
      <w:proofErr w:type="gramEnd"/>
      <w:r>
        <w:t xml:space="preserve"> better study your own constitution. Let's continue now. Cause this is wonderful. I don't think there's </w:t>
      </w:r>
      <w:proofErr w:type="gramStart"/>
      <w:r>
        <w:t>nothing</w:t>
      </w:r>
      <w:proofErr w:type="gramEnd"/>
      <w:r>
        <w:t xml:space="preserve"> better than knowledge and understanding. No. What's better than knowledge and understanding? Nothing. The latter the blessing is the greater. And Allah promised believers two blessings. And the latter is the greater. Which one is the latter? Insight. Understanding. Life has never been as pleasant as it is when a person sees what they've been struggling with all the time.</w:t>
      </w:r>
    </w:p>
    <w:p w14:paraId="70934016" w14:textId="77777777" w:rsidR="00FB13D7" w:rsidRDefault="00FB13D7" w:rsidP="00FB13D7">
      <w:r>
        <w:t xml:space="preserve">All right. </w:t>
      </w:r>
      <w:proofErr w:type="gramStart"/>
      <w:r>
        <w:t>So</w:t>
      </w:r>
      <w:proofErr w:type="gramEnd"/>
      <w:r>
        <w:t xml:space="preserve"> let's look at the emotional makeup. Or we can call it sentimental makeup. We know we </w:t>
      </w:r>
      <w:proofErr w:type="spellStart"/>
      <w:r>
        <w:t>ain't</w:t>
      </w:r>
      <w:proofErr w:type="spellEnd"/>
      <w:r>
        <w:t xml:space="preserve"> always sentimental when </w:t>
      </w:r>
      <w:proofErr w:type="gramStart"/>
      <w:r>
        <w:t>we</w:t>
      </w:r>
      <w:proofErr w:type="gramEnd"/>
      <w:r>
        <w:t xml:space="preserve"> </w:t>
      </w:r>
      <w:proofErr w:type="gramStart"/>
      <w:r>
        <w:t>emotional</w:t>
      </w:r>
      <w:proofErr w:type="gramEnd"/>
      <w:r>
        <w:t xml:space="preserve">. But sentimental makeup is also </w:t>
      </w:r>
      <w:proofErr w:type="gramStart"/>
      <w:r>
        <w:t>an upstage</w:t>
      </w:r>
      <w:proofErr w:type="gramEnd"/>
      <w:r>
        <w:t xml:space="preserve">, right? When we get sentimental, water drops from the high quarters. Right? Yeah, we get very sentimental water will start dropping from the high quarters. It's in the high regions, right? When we get nervous, it might drop from anywhere. Oh, I </w:t>
      </w:r>
      <w:proofErr w:type="gramStart"/>
      <w:r>
        <w:t>have to</w:t>
      </w:r>
      <w:proofErr w:type="gramEnd"/>
      <w:r>
        <w:t xml:space="preserve"> excuse myself. Yes. Praise be to Allah. </w:t>
      </w:r>
      <w:proofErr w:type="gramStart"/>
      <w:r>
        <w:t>So</w:t>
      </w:r>
      <w:proofErr w:type="gramEnd"/>
      <w:r>
        <w:t xml:space="preserve"> we find that this makeup needs discipline. Allah created it </w:t>
      </w:r>
      <w:r>
        <w:lastRenderedPageBreak/>
        <w:t xml:space="preserve">to follow discipline. Everybody thrown out from a force, from a situation in the </w:t>
      </w:r>
      <w:proofErr w:type="gramStart"/>
      <w:r>
        <w:t>heavens</w:t>
      </w:r>
      <w:proofErr w:type="gramEnd"/>
      <w:r>
        <w:t xml:space="preserve"> is forced to find its discipline. It </w:t>
      </w:r>
      <w:proofErr w:type="gramStart"/>
      <w:r>
        <w:t>has to</w:t>
      </w:r>
      <w:proofErr w:type="gramEnd"/>
      <w:r>
        <w:t xml:space="preserve"> begin finding itself first and find its axle. It </w:t>
      </w:r>
      <w:proofErr w:type="gramStart"/>
      <w:r>
        <w:t>has to</w:t>
      </w:r>
      <w:proofErr w:type="gramEnd"/>
      <w:r>
        <w:t xml:space="preserve"> learn that the inner is the centralizer and begin walking or orientating itself </w:t>
      </w:r>
      <w:proofErr w:type="gramStart"/>
      <w:r>
        <w:t>on the basis of</w:t>
      </w:r>
      <w:proofErr w:type="gramEnd"/>
      <w:r>
        <w:t xml:space="preserve"> what is internally needed.</w:t>
      </w:r>
    </w:p>
    <w:p w14:paraId="5C0E8BF8" w14:textId="77777777" w:rsidR="00FB13D7" w:rsidRDefault="00FB13D7" w:rsidP="00FB13D7">
      <w:r>
        <w:t xml:space="preserve">And once it does that, then it can find an order and enjoy what is externally needed. Right? Yes. This is Allah, Allah's world and we trying to understand it. </w:t>
      </w:r>
      <w:proofErr w:type="gramStart"/>
      <w:r>
        <w:t>So</w:t>
      </w:r>
      <w:proofErr w:type="gramEnd"/>
      <w:r>
        <w:t xml:space="preserve"> everything needs </w:t>
      </w:r>
      <w:proofErr w:type="gramStart"/>
      <w:r>
        <w:t>a discipline</w:t>
      </w:r>
      <w:proofErr w:type="gramEnd"/>
      <w:r>
        <w:t xml:space="preserve">. The emotionality of man needs to follow discipline. Now we find that the discipline is formed by temperature. Water </w:t>
      </w:r>
      <w:proofErr w:type="gramStart"/>
      <w:r>
        <w:t>get</w:t>
      </w:r>
      <w:proofErr w:type="gramEnd"/>
      <w:r>
        <w:t xml:space="preserve"> cool enough, it freezes. Get hot enough it boils and </w:t>
      </w:r>
      <w:proofErr w:type="gramStart"/>
      <w:r>
        <w:t>run</w:t>
      </w:r>
      <w:proofErr w:type="gramEnd"/>
      <w:r>
        <w:t xml:space="preserve"> away. Yes. </w:t>
      </w:r>
      <w:proofErr w:type="gramStart"/>
      <w:r>
        <w:t>So</w:t>
      </w:r>
      <w:proofErr w:type="gramEnd"/>
      <w:r>
        <w:t xml:space="preserve"> we find temperature to be a factor disciplining water, right? But we find also that contour </w:t>
      </w:r>
      <w:proofErr w:type="gramStart"/>
      <w:r>
        <w:t>discipline</w:t>
      </w:r>
      <w:proofErr w:type="gramEnd"/>
      <w:r>
        <w:t xml:space="preserve"> water. </w:t>
      </w:r>
      <w:proofErr w:type="gramStart"/>
      <w:r>
        <w:t>So</w:t>
      </w:r>
      <w:proofErr w:type="gramEnd"/>
      <w:r>
        <w:t xml:space="preserve"> the water on the earth rested in the contour of the earth that G-d prepared for it by natural processes. The ocean rests in its contour. The lakes rest in their contour. The rivers flow in their contour, right? And when we make a cup, we make a contour and we drink from it.</w:t>
      </w:r>
    </w:p>
    <w:p w14:paraId="351C8C3A" w14:textId="77777777" w:rsidR="00FB13D7" w:rsidRDefault="00FB13D7" w:rsidP="00FB13D7">
      <w:r>
        <w:t xml:space="preserve">And if we want to bring somebody water first, we need a contour. </w:t>
      </w:r>
      <w:proofErr w:type="spellStart"/>
      <w:proofErr w:type="gramStart"/>
      <w:r>
        <w:t>Ain't</w:t>
      </w:r>
      <w:proofErr w:type="spellEnd"/>
      <w:r>
        <w:t xml:space="preserve"> got a cup you</w:t>
      </w:r>
      <w:proofErr w:type="gramEnd"/>
      <w:r>
        <w:t xml:space="preserve"> might bring it in your hand. Leaking on the way. Right? Yes. Another thing that disciplines water is position. Position in reference to balance. Position in reference to balance. For if a surface is perfectly balanced, we can put water on </w:t>
      </w:r>
      <w:proofErr w:type="gramStart"/>
      <w:r>
        <w:t>it</w:t>
      </w:r>
      <w:proofErr w:type="gramEnd"/>
      <w:r>
        <w:t xml:space="preserve"> and it won't go in any direction after it has sprayed over that surface. Right? That's because the surface is correctly balanced. </w:t>
      </w:r>
      <w:proofErr w:type="gramStart"/>
      <w:r>
        <w:t>So</w:t>
      </w:r>
      <w:proofErr w:type="gramEnd"/>
      <w:r>
        <w:t xml:space="preserve"> we can put a drop of water on a surface that's correctly balanced and won't move in any direction.</w:t>
      </w:r>
    </w:p>
    <w:p w14:paraId="233C4C76" w14:textId="77777777" w:rsidR="00FB13D7" w:rsidRDefault="00FB13D7" w:rsidP="00FB13D7">
      <w:r>
        <w:t xml:space="preserve">Textures attract the water, </w:t>
      </w:r>
      <w:proofErr w:type="gramStart"/>
      <w:r>
        <w:t>draws</w:t>
      </w:r>
      <w:proofErr w:type="gramEnd"/>
      <w:r>
        <w:t xml:space="preserve"> it in. Seal the texture or surface, </w:t>
      </w:r>
      <w:proofErr w:type="gramStart"/>
      <w:r>
        <w:t>resists</w:t>
      </w:r>
      <w:proofErr w:type="gramEnd"/>
      <w:r>
        <w:t xml:space="preserve"> it, </w:t>
      </w:r>
      <w:proofErr w:type="gramStart"/>
      <w:r>
        <w:t>keeps</w:t>
      </w:r>
      <w:proofErr w:type="gramEnd"/>
      <w:r>
        <w:t xml:space="preserve"> it in check. Right? You can take water and put it in the </w:t>
      </w:r>
      <w:proofErr w:type="gramStart"/>
      <w:r>
        <w:t>glass</w:t>
      </w:r>
      <w:proofErr w:type="gramEnd"/>
      <w:r>
        <w:t xml:space="preserve"> and the glass surface is sealed. But if you look very closely, you'll find that the water is coming up the glass a </w:t>
      </w:r>
      <w:proofErr w:type="gramStart"/>
      <w:r>
        <w:t>little ways</w:t>
      </w:r>
      <w:proofErr w:type="gramEnd"/>
      <w:r>
        <w:t>. If the water has a boundary about it, it's going to try to get over it. You can make that boundary so slick that the water can't go up high. But I don't care how slick you make the boundary if you look very closely, costly with the eye of a scientist, you will find that the water has creeped up a bit to get out of the boundary. Water doesn't like to be confined.</w:t>
      </w:r>
    </w:p>
    <w:p w14:paraId="5B4E17F8" w14:textId="77777777" w:rsidR="00FB13D7" w:rsidRDefault="00FB13D7" w:rsidP="00FB13D7">
      <w:r>
        <w:t xml:space="preserve">It loves balance. It is not satisfied until it has gone beyond boundaries that </w:t>
      </w:r>
      <w:proofErr w:type="gramStart"/>
      <w:r>
        <w:t>holds</w:t>
      </w:r>
      <w:proofErr w:type="gramEnd"/>
      <w:r>
        <w:t xml:space="preserve"> it in check. </w:t>
      </w:r>
      <w:proofErr w:type="gramStart"/>
      <w:r>
        <w:t>So</w:t>
      </w:r>
      <w:proofErr w:type="gramEnd"/>
      <w:r>
        <w:t xml:space="preserve"> isn't it our emotional makeup that </w:t>
      </w:r>
      <w:proofErr w:type="gramStart"/>
      <w:r>
        <w:t>make</w:t>
      </w:r>
      <w:proofErr w:type="gramEnd"/>
      <w:r>
        <w:t xml:space="preserve"> us want to be free? Where </w:t>
      </w:r>
      <w:proofErr w:type="gramStart"/>
      <w:r>
        <w:t>is this coming</w:t>
      </w:r>
      <w:proofErr w:type="gramEnd"/>
      <w:r>
        <w:t xml:space="preserve"> from? This desire to be free. Where </w:t>
      </w:r>
      <w:proofErr w:type="gramStart"/>
      <w:r>
        <w:t>is</w:t>
      </w:r>
      <w:proofErr w:type="gramEnd"/>
      <w:r>
        <w:t xml:space="preserve"> it </w:t>
      </w:r>
      <w:proofErr w:type="gramStart"/>
      <w:r>
        <w:t>coming</w:t>
      </w:r>
      <w:proofErr w:type="gramEnd"/>
      <w:r>
        <w:t xml:space="preserve"> from? </w:t>
      </w:r>
      <w:proofErr w:type="gramStart"/>
      <w:r>
        <w:t>It's coming</w:t>
      </w:r>
      <w:proofErr w:type="gramEnd"/>
      <w:r>
        <w:t xml:space="preserve"> from your emotional content. That's where </w:t>
      </w:r>
      <w:proofErr w:type="gramStart"/>
      <w:r>
        <w:t>it's coming</w:t>
      </w:r>
      <w:proofErr w:type="gramEnd"/>
      <w:r>
        <w:t xml:space="preserve"> from. Now, if it's coming from there, then what does that say to us? That says to us, you </w:t>
      </w:r>
      <w:proofErr w:type="gramStart"/>
      <w:r>
        <w:t>have to</w:t>
      </w:r>
      <w:proofErr w:type="gramEnd"/>
      <w:r>
        <w:t xml:space="preserve"> watch over your emotional content. Because capacity is only capacity. Once you go beyond capacity, you have nothing else. And if someone can keep your emotionality occupied with their concerns, there'll be no room for your concerns.</w:t>
      </w:r>
    </w:p>
    <w:p w14:paraId="5DFA5B69" w14:textId="77777777" w:rsidR="00FB13D7" w:rsidRDefault="00FB13D7" w:rsidP="00FB13D7">
      <w:r>
        <w:t xml:space="preserve">This is no great revelation. This is nothing but </w:t>
      </w:r>
      <w:proofErr w:type="gramStart"/>
      <w:r>
        <w:t>common sense</w:t>
      </w:r>
      <w:proofErr w:type="gramEnd"/>
      <w:r>
        <w:t xml:space="preserve"> observation. Common sense observation. But you need faith in Allah to appreciate it and get turned on to that kind of thinking. Praise be to Allah. Dear beloved people, we talked about texture. You can take a cord and drop it down in a liquid, and that liquid will wet that whole cord. I don't care if it's six feet long if there's enough liquid down there to get up that cord. Yes. I think they call that process osmosis. The tendency in water to travel up small crevices, small openings.</w:t>
      </w:r>
    </w:p>
    <w:p w14:paraId="6891AE92" w14:textId="77777777" w:rsidR="00FB13D7" w:rsidRDefault="00FB13D7" w:rsidP="00FB13D7">
      <w:r>
        <w:t xml:space="preserve">Now let us look at another situation that disciplines the water. And the air for that matter, they both operate about the same. Slightly different but my mind is on water right now. Pressure. Pressure. Because of the earth rotation, the gravity forward is inward. Centralized. </w:t>
      </w:r>
      <w:r>
        <w:lastRenderedPageBreak/>
        <w:t xml:space="preserve">Inward. Therefore, what is outside is pulled inward. </w:t>
      </w:r>
      <w:proofErr w:type="gramStart"/>
      <w:r>
        <w:t>So</w:t>
      </w:r>
      <w:proofErr w:type="gramEnd"/>
      <w:r>
        <w:t xml:space="preserve"> the airway is bearing on the water surface. And because of the airway bearing on the water surface, the water is held down. Not only held down because of its own gravity, but held down because of pressure, air pressure. Right? Yes. Not only that, </w:t>
      </w:r>
      <w:proofErr w:type="gramStart"/>
      <w:r>
        <w:t>the blood pressure in us is</w:t>
      </w:r>
      <w:proofErr w:type="gramEnd"/>
      <w:r>
        <w:t xml:space="preserve"> so high that if it wasn't for air pressure, we would start bleeding up the nose. The air pressure is holding our blood down. This is science. Not me. This is science. So don't get your thoughts unless you want to differ with science.</w:t>
      </w:r>
    </w:p>
    <w:p w14:paraId="37E318AA" w14:textId="77777777" w:rsidR="00FB13D7" w:rsidRDefault="00FB13D7" w:rsidP="00FB13D7">
      <w:r>
        <w:t xml:space="preserve">All right. </w:t>
      </w:r>
      <w:proofErr w:type="gramStart"/>
      <w:r>
        <w:t>So</w:t>
      </w:r>
      <w:proofErr w:type="gramEnd"/>
      <w:r>
        <w:t xml:space="preserve"> we find pressure is </w:t>
      </w:r>
      <w:proofErr w:type="gramStart"/>
      <w:r>
        <w:t>a discipline</w:t>
      </w:r>
      <w:proofErr w:type="gramEnd"/>
      <w:r>
        <w:t xml:space="preserve">. But not only external pressure, external pressure, because if we create a vacuum, then we can make water go out, </w:t>
      </w:r>
      <w:proofErr w:type="gramStart"/>
      <w:r>
        <w:t>rise up</w:t>
      </w:r>
      <w:proofErr w:type="gramEnd"/>
      <w:r>
        <w:t xml:space="preserve">, leave its flow level. I think they call it syphoning, right? If you want to syphon water up from </w:t>
      </w:r>
      <w:proofErr w:type="spellStart"/>
      <w:proofErr w:type="gramStart"/>
      <w:r>
        <w:t>it's</w:t>
      </w:r>
      <w:proofErr w:type="spellEnd"/>
      <w:proofErr w:type="gramEnd"/>
      <w:r>
        <w:t xml:space="preserve"> level, you create a vacuum above it. And the water will creep up the tube to connect itself again to some important air. And don't forget scripture says, and that old beast, that old Satan, he became a prince of the air. They know the Bible say he was in the water, right? He was on land, he was in the water, and the book said he became a prince of the air.</w:t>
      </w:r>
    </w:p>
    <w:p w14:paraId="1E3614BE" w14:textId="77777777" w:rsidR="00FB13D7" w:rsidRDefault="00FB13D7" w:rsidP="00FB13D7">
      <w:r>
        <w:t xml:space="preserve">What does that mean? A commander of the air. A prince is a commander. When he became a commander of the air. </w:t>
      </w:r>
      <w:proofErr w:type="gramStart"/>
      <w:r>
        <w:t>So</w:t>
      </w:r>
      <w:proofErr w:type="gramEnd"/>
      <w:r>
        <w:t xml:space="preserve"> if he commands the air, that means he is ruling the air over others. Just have patience. I feel your vibrations out there. Some of you are in trouble. It </w:t>
      </w:r>
      <w:proofErr w:type="spellStart"/>
      <w:r>
        <w:t>ain't</w:t>
      </w:r>
      <w:proofErr w:type="spellEnd"/>
      <w:r>
        <w:t xml:space="preserve"> no spooky vibrations either. Scientific vibration. Now, we've talked about pressure. We've talked about these things that discipline the water, the same thing, discipline your emotional makeup. Your emotional makeup is affected by pressure, externally and internally. It's affected by constants. It's affected by invitation. If there are no openings, you just stay where you are. Those who gravitated or contained in their emotional makeup, they tend to become complacent. Complacent.</w:t>
      </w:r>
    </w:p>
    <w:p w14:paraId="1BC66E7B" w14:textId="77777777" w:rsidR="00FB13D7" w:rsidRDefault="00FB13D7" w:rsidP="00FB13D7">
      <w:r>
        <w:t xml:space="preserve">Die that you may live. So, that </w:t>
      </w:r>
      <w:proofErr w:type="gramStart"/>
      <w:r>
        <w:t>particular preposition</w:t>
      </w:r>
      <w:proofErr w:type="gramEnd"/>
      <w:r>
        <w:t xml:space="preserve">, it might be, I believe, that </w:t>
      </w:r>
      <w:proofErr w:type="gramStart"/>
      <w:r>
        <w:t>particular grammatical</w:t>
      </w:r>
      <w:proofErr w:type="gramEnd"/>
      <w:r>
        <w:t xml:space="preserve"> word there. It holds </w:t>
      </w:r>
      <w:proofErr w:type="gramStart"/>
      <w:r>
        <w:t>a great</w:t>
      </w:r>
      <w:proofErr w:type="gramEnd"/>
      <w:r>
        <w:t xml:space="preserve"> significance. It means that once you do this act, you don't have to wait. You immediately come into the next thing. </w:t>
      </w:r>
      <w:proofErr w:type="gramStart"/>
      <w:r>
        <w:t>Fa</w:t>
      </w:r>
      <w:proofErr w:type="gramEnd"/>
      <w:r>
        <w:t xml:space="preserve"> is not like </w:t>
      </w:r>
      <w:proofErr w:type="spellStart"/>
      <w:r>
        <w:t>thuma</w:t>
      </w:r>
      <w:proofErr w:type="spellEnd"/>
      <w:r>
        <w:t xml:space="preserve">. Thuma means something else may happen different from what you expect to go into. Thuma. That's an Arabic word. Thuma. It is used like Fa, means then or afterwards. Thuma means that maybe something else came in and influenced the thing and then the other came. It was coming, it was destined to come, but something else happened in between. Fa means that nothing came between this and that. Immediately, what you hope for come. Means as soon as you die to this superficial system, a show of life, as soon as you die to it and come alive to Allah, you immediately become alive and start to live. You don't have to wait. Nothing else is going to happen between then. No. Immediately you come in touch with </w:t>
      </w:r>
      <w:proofErr w:type="gramStart"/>
      <w:r>
        <w:t>the real</w:t>
      </w:r>
      <w:proofErr w:type="gramEnd"/>
      <w:r>
        <w:t xml:space="preserve"> </w:t>
      </w:r>
      <w:proofErr w:type="gramStart"/>
      <w:r>
        <w:t>life</w:t>
      </w:r>
      <w:proofErr w:type="gramEnd"/>
      <w:r>
        <w:t xml:space="preserve"> and you start to prosper. You start to progress immediately. Yes.</w:t>
      </w:r>
    </w:p>
    <w:p w14:paraId="268913AA" w14:textId="77777777" w:rsidR="00FB13D7" w:rsidRDefault="00FB13D7" w:rsidP="00FB13D7">
      <w:r>
        <w:t xml:space="preserve">For a life that will never fail. Hope for a commerce, a promise that will never fail. And then we are told that there is a tree prepared for </w:t>
      </w:r>
      <w:proofErr w:type="gramStart"/>
      <w:r>
        <w:t>the believers</w:t>
      </w:r>
      <w:proofErr w:type="gramEnd"/>
      <w:r>
        <w:t xml:space="preserve"> that gives </w:t>
      </w:r>
      <w:proofErr w:type="gramStart"/>
      <w:r>
        <w:t>its fruit</w:t>
      </w:r>
      <w:proofErr w:type="gramEnd"/>
      <w:r>
        <w:t xml:space="preserve"> in every season. Oh yes. There's a tree they </w:t>
      </w:r>
      <w:proofErr w:type="gramStart"/>
      <w:r>
        <w:t>called</w:t>
      </w:r>
      <w:proofErr w:type="gramEnd"/>
      <w:r>
        <w:t xml:space="preserve"> the evergreen tree. It </w:t>
      </w:r>
      <w:proofErr w:type="gramStart"/>
      <w:r>
        <w:t>has life</w:t>
      </w:r>
      <w:proofErr w:type="gramEnd"/>
      <w:r>
        <w:t xml:space="preserve"> all year round. Is that right? Yes. But does </w:t>
      </w:r>
      <w:proofErr w:type="gramStart"/>
      <w:r>
        <w:t>it give</w:t>
      </w:r>
      <w:proofErr w:type="gramEnd"/>
      <w:r>
        <w:t xml:space="preserve"> fruit all year round? No. So we can go to the </w:t>
      </w:r>
      <w:proofErr w:type="gramStart"/>
      <w:r>
        <w:t>tropics</w:t>
      </w:r>
      <w:proofErr w:type="gramEnd"/>
      <w:r>
        <w:t xml:space="preserve"> and we'll find certain plants there that stay green all </w:t>
      </w:r>
      <w:proofErr w:type="gramStart"/>
      <w:r>
        <w:t>the year</w:t>
      </w:r>
      <w:proofErr w:type="gramEnd"/>
      <w:r>
        <w:t xml:space="preserve"> round, but they don't give fruits all </w:t>
      </w:r>
      <w:proofErr w:type="gramStart"/>
      <w:r>
        <w:t>the year</w:t>
      </w:r>
      <w:proofErr w:type="gramEnd"/>
      <w:r>
        <w:t xml:space="preserve"> round. Dear people, Allah is telling us with this, that He has prepared us for a superior </w:t>
      </w:r>
      <w:proofErr w:type="gramStart"/>
      <w:r>
        <w:t>plane</w:t>
      </w:r>
      <w:proofErr w:type="gramEnd"/>
      <w:r>
        <w:t xml:space="preserve"> of existence. Though the physical environment is a sign of the great wonders that are held for </w:t>
      </w:r>
      <w:r>
        <w:lastRenderedPageBreak/>
        <w:t xml:space="preserve">you, it is not a sign of the full potential of the human being. </w:t>
      </w:r>
      <w:proofErr w:type="gramStart"/>
      <w:r>
        <w:t>The human being has</w:t>
      </w:r>
      <w:proofErr w:type="gramEnd"/>
      <w:r>
        <w:t xml:space="preserve"> </w:t>
      </w:r>
      <w:proofErr w:type="gramStart"/>
      <w:r>
        <w:t>a greater</w:t>
      </w:r>
      <w:proofErr w:type="gramEnd"/>
      <w:r>
        <w:t xml:space="preserve"> potential than the physical universe. </w:t>
      </w:r>
      <w:proofErr w:type="gramStart"/>
      <w:r>
        <w:t>So</w:t>
      </w:r>
      <w:proofErr w:type="gramEnd"/>
      <w:r>
        <w:t xml:space="preserve"> there is a tree that you can't find on earth.</w:t>
      </w:r>
    </w:p>
    <w:p w14:paraId="73C43653" w14:textId="4E69C8AF" w:rsidR="00FB13D7" w:rsidRDefault="00FB13D7" w:rsidP="00FB13D7">
      <w:r>
        <w:t xml:space="preserve">That is a sign of the life that man can have. Where is that tree? That tree has been established in revelation. It is a tree that is established with wisdom. It is a logical concept, a principle for your life. That is the tree. And if you eat from that tree, you can eat from it all seasons. You </w:t>
      </w:r>
      <w:proofErr w:type="spellStart"/>
      <w:r>
        <w:t>ain't</w:t>
      </w:r>
      <w:proofErr w:type="spellEnd"/>
      <w:r>
        <w:t xml:space="preserve"> going to find no </w:t>
      </w:r>
      <w:proofErr w:type="gramStart"/>
      <w:r>
        <w:t>tree</w:t>
      </w:r>
      <w:proofErr w:type="gramEnd"/>
      <w:r>
        <w:t xml:space="preserve"> out here on the land that can feed you all the time. They have their seasons, even though they may stay green all year round. </w:t>
      </w:r>
      <w:proofErr w:type="gramStart"/>
      <w:r>
        <w:t>So</w:t>
      </w:r>
      <w:proofErr w:type="gramEnd"/>
      <w:r>
        <w:t xml:space="preserve"> Mr. stop buying the Christmas tree. It's green, but it doesn't give fruit all year round. That's the wrong tree. This unique nature that we all </w:t>
      </w:r>
      <w:proofErr w:type="gramStart"/>
      <w:r>
        <w:t>share in common</w:t>
      </w:r>
      <w:proofErr w:type="gramEnd"/>
      <w:r>
        <w:t xml:space="preserve"> with each other all over the earth. It is the very wing or the very </w:t>
      </w:r>
      <w:r>
        <w:t>life bed</w:t>
      </w:r>
      <w:r>
        <w:t xml:space="preserve"> out of which come sincere faith, sincere faith. Sincere faith doesn't come to us out of the sky from some foreign creation. Sincere faith comes from the natural person. From the natural person. The woman with five or six children out in the back country of Tallahassee, Florida, or Memphis. Tennessee, or some other place. She's not in touch with what's happening </w:t>
      </w:r>
      <w:proofErr w:type="gramStart"/>
      <w:r>
        <w:t>over</w:t>
      </w:r>
      <w:proofErr w:type="gramEnd"/>
      <w:r>
        <w:t xml:space="preserve"> TV, in the newspapers, and magazines. She hardly ever hears a record, radio or anything. She doesn't know how to read. She can't even read. But she believes that there is a G-d that she </w:t>
      </w:r>
      <w:proofErr w:type="gramStart"/>
      <w:r>
        <w:t>has to</w:t>
      </w:r>
      <w:proofErr w:type="gramEnd"/>
      <w:r>
        <w:t xml:space="preserve"> answer to.</w:t>
      </w:r>
    </w:p>
    <w:p w14:paraId="4964F8A0" w14:textId="77777777" w:rsidR="00FB13D7" w:rsidRDefault="00FB13D7" w:rsidP="00FB13D7">
      <w:r>
        <w:t xml:space="preserve">If you can find her brother, you will find someone with the ability to manage her life and her children's life in a superior way to those that are educated in the city, got bachelor's degrees, master's degrees, doctorate degrees, but got children and families that are going to hell right under their eyes. They don't have the ability to manage their own individual life. They don't have the ability to manage their children's lives in an intelligent way. But that poor woman that can't read, she's not in touch with our world. She's out there holding a belief that there is a G-d that she </w:t>
      </w:r>
      <w:proofErr w:type="gramStart"/>
      <w:r>
        <w:t>has to</w:t>
      </w:r>
      <w:proofErr w:type="gramEnd"/>
      <w:r>
        <w:t xml:space="preserve"> answer to. And she's raising her family with more intelligence than those people with doctorate degrees.</w:t>
      </w:r>
    </w:p>
    <w:p w14:paraId="41A2F04F" w14:textId="77777777" w:rsidR="00FB13D7" w:rsidRDefault="00FB13D7" w:rsidP="00FB13D7">
      <w:r>
        <w:t xml:space="preserve">That's what I'm talking about. That's what I'm talking about. I'm talking about that intrinsic goodness, that inherent, that innate goodness that arises out of the nature that G-d has created. That nature and that goodness that is universal, universal. Harvard doesn't create it. Yale </w:t>
      </w:r>
      <w:proofErr w:type="gramStart"/>
      <w:r>
        <w:t>don't</w:t>
      </w:r>
      <w:proofErr w:type="gramEnd"/>
      <w:r>
        <w:t xml:space="preserve"> create it. No. G-d has created it. And when it </w:t>
      </w:r>
      <w:proofErr w:type="gramStart"/>
      <w:r>
        <w:t>respond</w:t>
      </w:r>
      <w:proofErr w:type="gramEnd"/>
      <w:r>
        <w:t xml:space="preserve"> to the order that He </w:t>
      </w:r>
      <w:proofErr w:type="gramStart"/>
      <w:r>
        <w:t>set</w:t>
      </w:r>
      <w:proofErr w:type="gramEnd"/>
      <w:r>
        <w:t xml:space="preserve"> and </w:t>
      </w:r>
      <w:proofErr w:type="gramStart"/>
      <w:r>
        <w:t>get</w:t>
      </w:r>
      <w:proofErr w:type="gramEnd"/>
      <w:r>
        <w:t xml:space="preserve"> faith in Him, it </w:t>
      </w:r>
      <w:proofErr w:type="gramStart"/>
      <w:r>
        <w:t>begin</w:t>
      </w:r>
      <w:proofErr w:type="gramEnd"/>
      <w:r>
        <w:t xml:space="preserve"> to </w:t>
      </w:r>
      <w:proofErr w:type="gramStart"/>
      <w:r>
        <w:t>rise up</w:t>
      </w:r>
      <w:proofErr w:type="gramEnd"/>
      <w:r>
        <w:t xml:space="preserve"> and it takes on a faithfulness, on a conscious that is sincere. And that's the difference between the failures and the succeeders. Some are sincere and some are hypocrites. You can give the </w:t>
      </w:r>
      <w:proofErr w:type="gramStart"/>
      <w:r>
        <w:t>hypocrites</w:t>
      </w:r>
      <w:proofErr w:type="gramEnd"/>
      <w:r>
        <w:t xml:space="preserve"> all the degrees in the world. The hypocrite will still be a failure.</w:t>
      </w:r>
    </w:p>
    <w:p w14:paraId="22E9ECE7" w14:textId="77777777" w:rsidR="00FB13D7" w:rsidRDefault="00FB13D7" w:rsidP="00FB13D7">
      <w:r>
        <w:t xml:space="preserve">Oh, yes. Yeah. Die that you may come alive. Oh, yes. Look how much we </w:t>
      </w:r>
      <w:proofErr w:type="gramStart"/>
      <w:r>
        <w:t>have to</w:t>
      </w:r>
      <w:proofErr w:type="gramEnd"/>
      <w:r>
        <w:t xml:space="preserve"> die </w:t>
      </w:r>
      <w:proofErr w:type="gramStart"/>
      <w:r>
        <w:t>to</w:t>
      </w:r>
      <w:proofErr w:type="gramEnd"/>
      <w:r>
        <w:t xml:space="preserve">. We </w:t>
      </w:r>
      <w:proofErr w:type="gramStart"/>
      <w:r>
        <w:t>have to</w:t>
      </w:r>
      <w:proofErr w:type="gramEnd"/>
      <w:r>
        <w:t xml:space="preserve"> </w:t>
      </w:r>
      <w:proofErr w:type="gramStart"/>
      <w:r>
        <w:t>die to</w:t>
      </w:r>
      <w:proofErr w:type="gramEnd"/>
      <w:r>
        <w:t xml:space="preserve"> more than just the physical, physical operation, the physical circle, the physical circle of goods, of material goods. We </w:t>
      </w:r>
      <w:proofErr w:type="gramStart"/>
      <w:r>
        <w:t>have to</w:t>
      </w:r>
      <w:proofErr w:type="gramEnd"/>
      <w:r>
        <w:t xml:space="preserve"> die </w:t>
      </w:r>
      <w:proofErr w:type="gramStart"/>
      <w:r>
        <w:t>to</w:t>
      </w:r>
      <w:proofErr w:type="gramEnd"/>
      <w:r>
        <w:t xml:space="preserve"> those false signs, </w:t>
      </w:r>
      <w:proofErr w:type="gramStart"/>
      <w:r>
        <w:t>to</w:t>
      </w:r>
      <w:proofErr w:type="gramEnd"/>
      <w:r>
        <w:t xml:space="preserve"> those false signals, </w:t>
      </w:r>
      <w:proofErr w:type="gramStart"/>
      <w:r>
        <w:t>to</w:t>
      </w:r>
      <w:proofErr w:type="gramEnd"/>
      <w:r>
        <w:t xml:space="preserve"> the false knowledge. Oh yes, because we are not only feeding on </w:t>
      </w:r>
      <w:proofErr w:type="gramStart"/>
      <w:r>
        <w:t>the physical</w:t>
      </w:r>
      <w:proofErr w:type="gramEnd"/>
      <w:r>
        <w:t xml:space="preserve"> things like </w:t>
      </w:r>
      <w:proofErr w:type="gramStart"/>
      <w:r>
        <w:t>the animals</w:t>
      </w:r>
      <w:proofErr w:type="gramEnd"/>
      <w:r>
        <w:t xml:space="preserve"> and </w:t>
      </w:r>
      <w:proofErr w:type="gramStart"/>
      <w:r>
        <w:t>the plants</w:t>
      </w:r>
      <w:proofErr w:type="gramEnd"/>
      <w:r>
        <w:t xml:space="preserve">. We're feeding also on the signals of creation that reaches our emotional makeup and our mental makeup. We feed on the signals of creation, so we </w:t>
      </w:r>
      <w:proofErr w:type="gramStart"/>
      <w:r>
        <w:t>have to</w:t>
      </w:r>
      <w:proofErr w:type="gramEnd"/>
      <w:r>
        <w:t xml:space="preserve"> die to those false signals so that we may live.</w:t>
      </w:r>
    </w:p>
    <w:p w14:paraId="03322A78" w14:textId="77777777" w:rsidR="00FB13D7" w:rsidRDefault="00FB13D7" w:rsidP="00FB13D7">
      <w:r>
        <w:t xml:space="preserve">When we look at the genealogy of the Prophet, the Holy Prophet Jesus Christ, we find that in the New Testament, his genealogy is traced back to Adam, to Adam. And Adam is the common ancestor for us all. For us all. What is Adam referring to? A black man? A white man? No, it's </w:t>
      </w:r>
      <w:r>
        <w:lastRenderedPageBreak/>
        <w:t xml:space="preserve">referring to the original human being. What is Adam referring to? A woman, a man? No, to the original human thing. Because out of Adam came both male and female. </w:t>
      </w:r>
      <w:proofErr w:type="gramStart"/>
      <w:r>
        <w:t>Jesus</w:t>
      </w:r>
      <w:proofErr w:type="gramEnd"/>
      <w:r>
        <w:t xml:space="preserve"> genealogy is to be traced back to Adam. It </w:t>
      </w:r>
      <w:proofErr w:type="gramStart"/>
      <w:r>
        <w:t>is telling</w:t>
      </w:r>
      <w:proofErr w:type="gramEnd"/>
      <w:r>
        <w:t xml:space="preserve"> us that Adam represents the essence. The essence, the original personality, the original mental and emotional makeup that G-d Himself created.</w:t>
      </w:r>
    </w:p>
    <w:p w14:paraId="3693FB30" w14:textId="77777777" w:rsidR="00FB13D7" w:rsidRDefault="00FB13D7" w:rsidP="00FB13D7">
      <w:r>
        <w:t>Does this die? No, it is inherited. It is inherited. How is it inherited? Is it inherited through the gene, the reproduction, the genes. I am now a creature of the genes of the human family. Here is the gene structure that I have inherited from the human family. If you want to trace the origin of my gene body, you will have to go back to the very first that was on this earth. The nature that G-d put in this gene body from the very beginning has not left the earth. It is in me as it was in Adam.</w:t>
      </w:r>
    </w:p>
    <w:p w14:paraId="66181FC1" w14:textId="55668960" w:rsidR="00FB13D7" w:rsidRDefault="00FB13D7" w:rsidP="00FB13D7">
      <w:r>
        <w:t xml:space="preserve">I might be dead to the original nature, but it is here. It has not gone anywhere. Therefore, Jesus, a man many thousand years after Adam, I would say many millions after Adam. Jesus, that man still traced his </w:t>
      </w:r>
      <w:r>
        <w:t>genealogy</w:t>
      </w:r>
      <w:r>
        <w:t xml:space="preserve"> according to the New Testament back to Adam. And according to the New Testament, he is another type, an Adamic type. The difference between the two according to the New Testament is this. One was a living soul, the other quickening spirit. And this refers to the role of Jesus. That his role was that of a spiritual preacher, preaching spiritual regeneration. Whereas Adam's role was not </w:t>
      </w:r>
      <w:proofErr w:type="gramStart"/>
      <w:r>
        <w:t>the pre</w:t>
      </w:r>
      <w:proofErr w:type="gramEnd"/>
      <w:r>
        <w:t>-spiritual regeneration. His role was to lead the cultivation of society.</w:t>
      </w:r>
    </w:p>
    <w:p w14:paraId="46870C40" w14:textId="77777777" w:rsidR="00FB13D7" w:rsidRDefault="00FB13D7" w:rsidP="00FB13D7">
      <w:r>
        <w:t xml:space="preserve">They distinguished one for another, but nevertheless, they have the same common essence. Now, let's look again. G-d says, everything he has created, sun, moon, star, plant, animal, everything, stone, rock, everything. He has made it excellent. He hasn't created anything inferior. Everything He has created, the </w:t>
      </w:r>
      <w:proofErr w:type="spellStart"/>
      <w:r>
        <w:t>ahsana</w:t>
      </w:r>
      <w:proofErr w:type="spellEnd"/>
      <w:r>
        <w:t>, He has made it excellent. What is this referring to? It is referring to earlier scriptures that we find in the Bible where the scripture says that G-d made on the first day such and such, and He saw that it was good. And on the second day, such and such, and He saw that it was good. And on the second, third day, and on the fourth day, and on the fifth day, and He saw that it was good. And on the sixth day, what is this?</w:t>
      </w:r>
    </w:p>
    <w:p w14:paraId="45EDC49F" w14:textId="77777777" w:rsidR="00FB13D7" w:rsidRDefault="00FB13D7" w:rsidP="00FB13D7">
      <w:r>
        <w:t xml:space="preserve">What have I done now? You know, on the sixth day, say He created man. And the man went wrong. What have I done now? Well, the Holy Qur'an is speaking to that problem. Says every man and everything else He has made not only good, but excellent. Isn't that good news? Isn't that good news? Brothers and sisters, as we were </w:t>
      </w:r>
      <w:proofErr w:type="gramStart"/>
      <w:r>
        <w:t>shouting</w:t>
      </w:r>
      <w:proofErr w:type="gramEnd"/>
      <w:r>
        <w:t xml:space="preserve"> people now is the time to shout. Look how many thousands of years man believing faithfully in the church and in the Mosque and the Synagogue have been carrying this burden of natural sin upon his back, carrying this high of a burden of natural sin on his conscience, that no matter how right I want to be, my nature is unnatural. My nature itself is wrong in the order of G-d. Oh my sister, we should think about this, that G-d made everything when He made man full.</w:t>
      </w:r>
    </w:p>
    <w:p w14:paraId="4D9CEBA4" w14:textId="77777777" w:rsidR="00FB13D7" w:rsidRDefault="00FB13D7" w:rsidP="00FB13D7">
      <w:r>
        <w:t>It bothers me that I ever made man on the earth. That's the scripture, not the Qur'an, not the original Bible, that's the corrupt Bible. So dear people, we should be happy. We should be rejoiceful. We should have jubilant celebration that G-d has revealed to Prophet Muhammad that He made not only the creation, not only the nature, not only the heart, also the intellect, He has made it excellent. Oh yes, we want to come out of the seasons of uncertainty into the life ordered by G-d. That is not a life of uncertainty, but a life of continuous blessings.</w:t>
      </w:r>
    </w:p>
    <w:p w14:paraId="1808D14A" w14:textId="77777777" w:rsidR="00FB13D7" w:rsidRDefault="00FB13D7" w:rsidP="00FB13D7">
      <w:r>
        <w:lastRenderedPageBreak/>
        <w:t xml:space="preserve">Let us look again here at the words of the Qur'an. We have G-d speaking here in the plural, meaning Him with His Prophets and His angels, we have we have honored, gave honor dignity to all the children or descendants of Adam. We have </w:t>
      </w:r>
      <w:proofErr w:type="gramStart"/>
      <w:r>
        <w:t>gave</w:t>
      </w:r>
      <w:proofErr w:type="gramEnd"/>
      <w:r>
        <w:t xml:space="preserve"> dignity and honor to all the descendants of Adam. G-d did it Himself when He created the world. He gave dignity directly in the very fact that </w:t>
      </w:r>
      <w:proofErr w:type="gramStart"/>
      <w:r>
        <w:t>the nature</w:t>
      </w:r>
      <w:proofErr w:type="gramEnd"/>
      <w:r>
        <w:t xml:space="preserve"> is dignified. The original nature is dignified and honorable. It is </w:t>
      </w:r>
      <w:proofErr w:type="gramStart"/>
      <w:r>
        <w:t>the nature</w:t>
      </w:r>
      <w:proofErr w:type="gramEnd"/>
      <w:r>
        <w:t xml:space="preserve"> that quickens consciousness, morals and moral growth. In that very fact that He is the creator that tells us that He dignified and honored us from the very beginning.</w:t>
      </w:r>
    </w:p>
    <w:p w14:paraId="2551CE24" w14:textId="77777777" w:rsidR="00FB13D7" w:rsidRDefault="00FB13D7" w:rsidP="00FB13D7">
      <w:r>
        <w:t xml:space="preserve">But He uses, speaks and the plural sense. He said we have. Now, after He has created this nature, then the angels, the agents of influence that are beyond our mental grasp, they influence behavior in us to make us come into a growth along the lines of that nature. And when we become so intelligent that we can argue with the angels. I don't </w:t>
      </w:r>
      <w:proofErr w:type="gramStart"/>
      <w:r>
        <w:t>believe</w:t>
      </w:r>
      <w:proofErr w:type="gramEnd"/>
      <w:r>
        <w:t xml:space="preserve"> no angels. That doesn't exist. I'm going to ignore that. I don't have to obey that. I don't have to fear. </w:t>
      </w:r>
      <w:proofErr w:type="gramStart"/>
      <w:r>
        <w:t>Fear</w:t>
      </w:r>
      <w:proofErr w:type="gramEnd"/>
      <w:r>
        <w:t xml:space="preserve"> nothing but myself. Then G-d mission the Messenger, a man among men and a human being comes. And he tells us to come back to the original design G-d puts you on. Is that right? Oh yes.</w:t>
      </w:r>
    </w:p>
    <w:p w14:paraId="4E5DEEC7" w14:textId="77777777" w:rsidR="00FB13D7" w:rsidRDefault="00FB13D7" w:rsidP="00FB13D7">
      <w:proofErr w:type="gramStart"/>
      <w:r>
        <w:t>So</w:t>
      </w:r>
      <w:proofErr w:type="gramEnd"/>
      <w:r>
        <w:t xml:space="preserve"> G-d says </w:t>
      </w:r>
      <w:proofErr w:type="spellStart"/>
      <w:r>
        <w:t>Karamna</w:t>
      </w:r>
      <w:proofErr w:type="spellEnd"/>
      <w:r>
        <w:t xml:space="preserve">. Qad </w:t>
      </w:r>
      <w:proofErr w:type="spellStart"/>
      <w:r>
        <w:t>karamna</w:t>
      </w:r>
      <w:proofErr w:type="spellEnd"/>
      <w:r>
        <w:t xml:space="preserve">. Qad is more emphatic and more intense. The intensity of this word is greater than </w:t>
      </w:r>
      <w:proofErr w:type="gramStart"/>
      <w:r>
        <w:t>Ina</w:t>
      </w:r>
      <w:proofErr w:type="gramEnd"/>
      <w:r>
        <w:t xml:space="preserve">. Ina means surely, indeed. Qad, it means even more punch to it, more punch to it. We don't have words in English to carry the meaning of these words. It means authority is so sure and positive that there's no chance for any questioning. Qad </w:t>
      </w:r>
      <w:proofErr w:type="spellStart"/>
      <w:r>
        <w:t>karamna</w:t>
      </w:r>
      <w:proofErr w:type="spellEnd"/>
      <w:r>
        <w:t xml:space="preserve"> Bani Adam. We have certainly dignified and made honorable all the descendants of Adam. What is this referring to? There are scriptures that contain errors brought in unknowingly and some brought in intentionally that </w:t>
      </w:r>
      <w:proofErr w:type="gramStart"/>
      <w:r>
        <w:t>says</w:t>
      </w:r>
      <w:proofErr w:type="gramEnd"/>
      <w:r>
        <w:t xml:space="preserve"> the descendants of Adam became undignified, dishonorable. And it was because they inherited from </w:t>
      </w:r>
      <w:proofErr w:type="gramStart"/>
      <w:r>
        <w:t>Adam,</w:t>
      </w:r>
      <w:proofErr w:type="gramEnd"/>
      <w:r>
        <w:t xml:space="preserve"> his flesh nature.</w:t>
      </w:r>
    </w:p>
    <w:p w14:paraId="049E2EE0" w14:textId="260CC858" w:rsidR="00FB13D7" w:rsidRDefault="00FB13D7" w:rsidP="00FB13D7">
      <w:r>
        <w:t xml:space="preserve">Is that </w:t>
      </w:r>
      <w:proofErr w:type="gramStart"/>
      <w:r>
        <w:t>not</w:t>
      </w:r>
      <w:proofErr w:type="gramEnd"/>
      <w:r>
        <w:t xml:space="preserve"> right? All right. That's what they teach. This revelation in the Qur'an is addressed to that. It is saying that's wrong. Whoever </w:t>
      </w:r>
      <w:proofErr w:type="gramStart"/>
      <w:r>
        <w:t>descend</w:t>
      </w:r>
      <w:proofErr w:type="gramEnd"/>
      <w:r>
        <w:t xml:space="preserve"> from Adam is honorable and dignified. Because Adam is the original nature that G-d put you in. If you descend from that original nature, you can't be any but honorable </w:t>
      </w:r>
      <w:r>
        <w:t>undignified</w:t>
      </w:r>
      <w:r>
        <w:t xml:space="preserve">. Your nature is not responsible for your corruption. Your disobedience is responsible for your corruption. This is what the Qur'an is telling us. </w:t>
      </w:r>
      <w:proofErr w:type="gramStart"/>
      <w:r>
        <w:t>It's nothing</w:t>
      </w:r>
      <w:proofErr w:type="gramEnd"/>
      <w:r>
        <w:t xml:space="preserve"> </w:t>
      </w:r>
      <w:proofErr w:type="gramStart"/>
      <w:r>
        <w:t>wrong</w:t>
      </w:r>
      <w:proofErr w:type="gramEnd"/>
      <w:r>
        <w:t xml:space="preserve"> with </w:t>
      </w:r>
      <w:proofErr w:type="gramStart"/>
      <w:r>
        <w:t>the nature</w:t>
      </w:r>
      <w:proofErr w:type="gramEnd"/>
      <w:r>
        <w:t>. Don't say Adam is wrong or his descendants are wrong. No, his descendants are not wrong.</w:t>
      </w:r>
    </w:p>
    <w:p w14:paraId="4378EE0A" w14:textId="77777777" w:rsidR="00FB13D7" w:rsidRDefault="00FB13D7" w:rsidP="00FB13D7">
      <w:r>
        <w:t xml:space="preserve">Those who descend from Adam, they still have his nature. Now, if you find a rebellious person, a </w:t>
      </w:r>
      <w:proofErr w:type="gramStart"/>
      <w:r>
        <w:t>no good</w:t>
      </w:r>
      <w:proofErr w:type="gramEnd"/>
      <w:r>
        <w:t xml:space="preserve"> sinner, examine him and see if he's a son of the original nature or a son of the world of corruption. If he's a son of the world of corruption, that's why he's dishonorable. He's not honorable and that's why he's not dignified. But go and find that child, girl or boy, that </w:t>
      </w:r>
      <w:proofErr w:type="gramStart"/>
      <w:r>
        <w:t>still keep</w:t>
      </w:r>
      <w:proofErr w:type="gramEnd"/>
      <w:r>
        <w:t xml:space="preserve"> the original nature. Still have the original G-d bearing conscience. Go and find them and you will find somebody honorable, somebody dignified. Oh yes. But there are some that have been made so mentally </w:t>
      </w:r>
      <w:proofErr w:type="gramStart"/>
      <w:r>
        <w:t>dead,</w:t>
      </w:r>
      <w:proofErr w:type="gramEnd"/>
      <w:r>
        <w:t xml:space="preserve"> that have been so mentally confused that their sincerity can't bring them into the dignity of the original nature, because there's obstructions in their thinking that will allow their nature to guide them to the goal.</w:t>
      </w:r>
    </w:p>
    <w:p w14:paraId="1150C4FC" w14:textId="77777777" w:rsidR="00FB13D7" w:rsidRDefault="00FB13D7" w:rsidP="00FB13D7">
      <w:r>
        <w:t xml:space="preserve">They are at war with their good nature while yet </w:t>
      </w:r>
      <w:proofErr w:type="gramStart"/>
      <w:r>
        <w:t>being in agreement</w:t>
      </w:r>
      <w:proofErr w:type="gramEnd"/>
      <w:r>
        <w:t xml:space="preserve"> with their good nature. That is the poor mentally misguided people of the Christian society. A teaching saying that a certain man died for their sin. And suddenly, suddenly they are made to think that I don't </w:t>
      </w:r>
      <w:r>
        <w:lastRenderedPageBreak/>
        <w:t xml:space="preserve">have to now follow the old law. I don't have to stay away from wine, liquor, dope, et cetera. Everything has been made new because a price has been paid by a certain unique person who died for my sin. </w:t>
      </w:r>
      <w:proofErr w:type="gramStart"/>
      <w:r>
        <w:t>So</w:t>
      </w:r>
      <w:proofErr w:type="gramEnd"/>
      <w:r>
        <w:t xml:space="preserve"> this constant presence of Jesus before the eye of the person, as one who takes on the burden of their sins, keeps them going on in their sin. </w:t>
      </w:r>
      <w:proofErr w:type="gramStart"/>
      <w:r>
        <w:t>So</w:t>
      </w:r>
      <w:proofErr w:type="gramEnd"/>
      <w:r>
        <w:t xml:space="preserve"> they get drunk and they're seen staggering down the street. Is there any dignity for someone who is staggering down the street? Don't good Christians stagger down the street? You may say good Muslims too, well they fit in the same category. Although I don't know them because I'll kick them out of here if I find them. Until they can straighten themselves up. Or we will put them on the spot. Put them right under the spotlight. Oh yes. Oh Mister, you are saying something I can't take. You're saying that Jesus is used to keep us weak to sin. Well, if you can't take it, you're not ready for your salvation.</w:t>
      </w:r>
    </w:p>
    <w:p w14:paraId="62A1B8BC" w14:textId="3717225E" w:rsidR="00FB13D7" w:rsidRDefault="00FB13D7" w:rsidP="00FB13D7">
      <w:r>
        <w:t xml:space="preserve">See you later, baby. This is the community of men and women. And when your babies come in, we want </w:t>
      </w:r>
      <w:proofErr w:type="gramStart"/>
      <w:r>
        <w:t>to grow them</w:t>
      </w:r>
      <w:proofErr w:type="gramEnd"/>
      <w:r>
        <w:t xml:space="preserve"> up fast. If they can't grow up fast, we </w:t>
      </w:r>
      <w:proofErr w:type="gramStart"/>
      <w:r>
        <w:t>just see</w:t>
      </w:r>
      <w:proofErr w:type="gramEnd"/>
      <w:r>
        <w:t xml:space="preserve"> you later. Maybe you're not ready </w:t>
      </w:r>
      <w:proofErr w:type="gramStart"/>
      <w:r>
        <w:t>for</w:t>
      </w:r>
      <w:proofErr w:type="gramEnd"/>
      <w:r>
        <w:t xml:space="preserve"> rank number one. Go on back to rank 13 or 14 or wherever you are. We'll see you later. I'm the leader of rank number one. This is the will and purpose of G-d. He </w:t>
      </w:r>
      <w:proofErr w:type="gramStart"/>
      <w:r>
        <w:t>have</w:t>
      </w:r>
      <w:proofErr w:type="gramEnd"/>
      <w:r>
        <w:t xml:space="preserve"> raised me up among you from the loins of the Honorable Elijah Muhammad to make you the best people on this earth. Now in my concluding statements, let me go to the call to prayer, to tie this together. The beginning of our service </w:t>
      </w:r>
      <w:proofErr w:type="gramStart"/>
      <w:r>
        <w:t>is the</w:t>
      </w:r>
      <w:proofErr w:type="gramEnd"/>
      <w:r>
        <w:t xml:space="preserve"> </w:t>
      </w:r>
      <w:proofErr w:type="gramStart"/>
      <w:r>
        <w:t>call</w:t>
      </w:r>
      <w:proofErr w:type="gramEnd"/>
      <w:r>
        <w:t xml:space="preserve"> </w:t>
      </w:r>
      <w:proofErr w:type="gramStart"/>
      <w:r>
        <w:t>to prayer</w:t>
      </w:r>
      <w:proofErr w:type="gramEnd"/>
      <w:r>
        <w:t xml:space="preserve">. The Azan. We say, Haya Al Salat, Haya Al Salat. And it is translated in English, come to prayer. Haya Al Salat, come to prayer. Some </w:t>
      </w:r>
      <w:proofErr w:type="gramStart"/>
      <w:r>
        <w:t>has</w:t>
      </w:r>
      <w:proofErr w:type="gramEnd"/>
      <w:r>
        <w:t xml:space="preserve"> translated rush to prayer. Haya Al Salat. The very word Haya indicates alive, being alive. Something </w:t>
      </w:r>
      <w:proofErr w:type="spellStart"/>
      <w:r>
        <w:t>Hayun</w:t>
      </w:r>
      <w:proofErr w:type="spellEnd"/>
      <w:r>
        <w:t xml:space="preserve"> is living. Something dead is </w:t>
      </w:r>
      <w:proofErr w:type="spellStart"/>
      <w:r>
        <w:t>Maytun</w:t>
      </w:r>
      <w:proofErr w:type="spellEnd"/>
      <w:r>
        <w:t>.</w:t>
      </w:r>
      <w:r>
        <w:t xml:space="preserve"> </w:t>
      </w:r>
      <w:proofErr w:type="spellStart"/>
      <w:r>
        <w:t>Hayun</w:t>
      </w:r>
      <w:proofErr w:type="spellEnd"/>
      <w:r>
        <w:t xml:space="preserve"> living, </w:t>
      </w:r>
      <w:proofErr w:type="spellStart"/>
      <w:r>
        <w:t>Maytun</w:t>
      </w:r>
      <w:proofErr w:type="spellEnd"/>
      <w:r>
        <w:t xml:space="preserve"> dead. </w:t>
      </w:r>
      <w:proofErr w:type="gramStart"/>
      <w:r>
        <w:t>So</w:t>
      </w:r>
      <w:proofErr w:type="gramEnd"/>
      <w:r>
        <w:t xml:space="preserve"> we say Haya Al Salat. It </w:t>
      </w:r>
      <w:proofErr w:type="gramStart"/>
      <w:r>
        <w:t xml:space="preserve">means </w:t>
      </w:r>
      <w:proofErr w:type="gramEnd"/>
      <w:r>
        <w:t>come to prayer</w:t>
      </w:r>
      <w:proofErr w:type="gramStart"/>
      <w:r>
        <w:t>.</w:t>
      </w:r>
      <w:proofErr w:type="gramEnd"/>
      <w:r>
        <w:t xml:space="preserve"> But the message here is that this is a call to life. Oh yes, this is a call to life. And the call is being sent out for those who are dead.</w:t>
      </w:r>
    </w:p>
    <w:p w14:paraId="7138DF2F" w14:textId="77777777" w:rsidR="00FB13D7" w:rsidRDefault="00FB13D7" w:rsidP="00FB13D7">
      <w:r>
        <w:t xml:space="preserve">We are calling to the dead. We're asking them to come to life. But they are not physically dead. They're humanly dead. Oh yes. We are calling to the </w:t>
      </w:r>
      <w:proofErr w:type="gramStart"/>
      <w:r>
        <w:t>humanly</w:t>
      </w:r>
      <w:proofErr w:type="gramEnd"/>
      <w:r>
        <w:t xml:space="preserve"> dead to come to life. What will bring me to life? Al Salat. Haya Al Salat. Oh yes. This will bring you to life. But to come to this kind of worship and give yourself fully to it, eventually you're going to have to have an inner change like that, that Nicodemus had with Christ according to the New Testament. Some of you anyway, many of you don't have that problem, but some of you </w:t>
      </w:r>
      <w:proofErr w:type="gramStart"/>
      <w:r>
        <w:t>have to</w:t>
      </w:r>
      <w:proofErr w:type="gramEnd"/>
      <w:r>
        <w:t xml:space="preserve"> have this conversation. </w:t>
      </w:r>
      <w:proofErr w:type="gramStart"/>
      <w:r>
        <w:t>So</w:t>
      </w:r>
      <w:proofErr w:type="gramEnd"/>
      <w:r>
        <w:t xml:space="preserve"> you're saying come to life. How am I going to come to life? I've already been born once. See, you're saying come to life. I was born already </w:t>
      </w:r>
      <w:proofErr w:type="gramStart"/>
      <w:r>
        <w:t>of</w:t>
      </w:r>
      <w:proofErr w:type="gramEnd"/>
      <w:r>
        <w:t xml:space="preserve"> my mother's womb. Nevertheless, Haya Al Salat.</w:t>
      </w:r>
    </w:p>
    <w:p w14:paraId="2DD6F494" w14:textId="77777777" w:rsidR="00FB13D7" w:rsidRDefault="00FB13D7" w:rsidP="00FB13D7">
      <w:r>
        <w:t xml:space="preserve">Social behavior. And our senses are burned up in the fires of social misbehaving. Is that not true? As the summer reaches extreme, it gets the hottest, but it reaches extreme. And then that brings on the fall because it </w:t>
      </w:r>
      <w:proofErr w:type="gramStart"/>
      <w:r>
        <w:t>burned</w:t>
      </w:r>
      <w:proofErr w:type="gramEnd"/>
      <w:r>
        <w:t xml:space="preserve"> up our juices and we die. And then the winter comes over us. </w:t>
      </w:r>
      <w:proofErr w:type="gramStart"/>
      <w:r>
        <w:t>So</w:t>
      </w:r>
      <w:proofErr w:type="gramEnd"/>
      <w:r>
        <w:t xml:space="preserve"> winter comes over us and we're thrown into spiritual bags. Look how we suddenly changed after the black fist power movement, how we suddenly changed and went into all these old nutty spiritual bags. All </w:t>
      </w:r>
      <w:proofErr w:type="gramStart"/>
      <w:r>
        <w:t>kind</w:t>
      </w:r>
      <w:proofErr w:type="gramEnd"/>
      <w:r>
        <w:t xml:space="preserve"> of mysterious, </w:t>
      </w:r>
      <w:proofErr w:type="gramStart"/>
      <w:r>
        <w:t>spooky looking</w:t>
      </w:r>
      <w:proofErr w:type="gramEnd"/>
      <w:r>
        <w:t xml:space="preserve"> houses for blacks to go into and do religious services. Went into a fruit bag. Yes, </w:t>
      </w:r>
      <w:proofErr w:type="gramStart"/>
      <w:r>
        <w:t>went</w:t>
      </w:r>
      <w:proofErr w:type="gramEnd"/>
      <w:r>
        <w:t xml:space="preserve"> into the darkness. Right behind the black power movement, went into the darkness, went after money and mysticism, money and superstition, money and moral corruption. That's what happened to us.</w:t>
      </w:r>
    </w:p>
    <w:p w14:paraId="2A7197D3" w14:textId="752211F0" w:rsidR="00FB13D7" w:rsidRDefault="00FB13D7" w:rsidP="00FB13D7">
      <w:r>
        <w:lastRenderedPageBreak/>
        <w:t xml:space="preserve">And look, dear beloved people. What has followed that? A cold breath. Cold breath. And we blame it on Reagan. That's not Reagan. Reagan </w:t>
      </w:r>
      <w:proofErr w:type="spellStart"/>
      <w:r>
        <w:t>ain't</w:t>
      </w:r>
      <w:proofErr w:type="spellEnd"/>
      <w:r>
        <w:t xml:space="preserve"> got no North Pole in his mouth. And your lost soul is in your blindness. You can't see </w:t>
      </w:r>
      <w:proofErr w:type="gramStart"/>
      <w:r>
        <w:t>direction</w:t>
      </w:r>
      <w:proofErr w:type="gramEnd"/>
      <w:r>
        <w:t xml:space="preserve">. You have no direction for your generation. You just live for the moment. You respond </w:t>
      </w:r>
      <w:proofErr w:type="gramStart"/>
      <w:r>
        <w:t>in</w:t>
      </w:r>
      <w:proofErr w:type="gramEnd"/>
      <w:r>
        <w:t xml:space="preserve"> the circumstances of the day. You have no </w:t>
      </w:r>
      <w:proofErr w:type="gramStart"/>
      <w:r>
        <w:t>plan</w:t>
      </w:r>
      <w:proofErr w:type="gramEnd"/>
      <w:r>
        <w:t xml:space="preserve"> for tomorrow. So naturally, you're governed by the environmental climate. seasons come over and they take you with us. If it's spring you spring, if it'</w:t>
      </w:r>
      <w:r>
        <w:t xml:space="preserve">s </w:t>
      </w:r>
      <w:r>
        <w:t xml:space="preserve">summer you </w:t>
      </w:r>
      <w:proofErr w:type="gramStart"/>
      <w:r>
        <w:t>hot</w:t>
      </w:r>
      <w:proofErr w:type="gramEnd"/>
      <w:r>
        <w:t xml:space="preserve">. If it's </w:t>
      </w:r>
      <w:r>
        <w:t>f</w:t>
      </w:r>
      <w:r>
        <w:t xml:space="preserve">all </w:t>
      </w:r>
      <w:proofErr w:type="gramStart"/>
      <w:r>
        <w:t>you</w:t>
      </w:r>
      <w:proofErr w:type="gramEnd"/>
      <w:r>
        <w:t xml:space="preserve"> fall, if it's winter you freeze up. You don't have </w:t>
      </w:r>
      <w:proofErr w:type="gramStart"/>
      <w:r>
        <w:t>no</w:t>
      </w:r>
      <w:proofErr w:type="gramEnd"/>
      <w:r>
        <w:t xml:space="preserve"> life of your own. You don't know how to build a house to protect you from the inclement weather.</w:t>
      </w:r>
    </w:p>
    <w:p w14:paraId="62DA4D1F" w14:textId="2103EE0E" w:rsidR="00FB13D7" w:rsidRDefault="00FB13D7" w:rsidP="00FB13D7">
      <w:r>
        <w:t xml:space="preserve">Praise be to Allah. Our dear beloved people, G-d knows that I'm going all I possibly can. I'm battling with every ounce of strength in my being, to help you get up off the ground, get up out of the dead matter and walk and run. Praise be to Allah. We don't want to walk. We want to be able to run too. And I'm doing all I can to put in you a desire to stand up and to walk for yourself and run if you </w:t>
      </w:r>
      <w:proofErr w:type="gramStart"/>
      <w:r>
        <w:t>have to</w:t>
      </w:r>
      <w:proofErr w:type="gramEnd"/>
      <w:r>
        <w:t xml:space="preserve"> in competition with the rest of the people that are seeking to go through this world. But what are you doing? You </w:t>
      </w:r>
      <w:proofErr w:type="gramStart"/>
      <w:r>
        <w:t>taking</w:t>
      </w:r>
      <w:proofErr w:type="gramEnd"/>
      <w:r>
        <w:t xml:space="preserve"> me for entertainment and trying to make mockery of me behind my back. And don't know the mockery that you make is mockery </w:t>
      </w:r>
      <w:proofErr w:type="gramStart"/>
      <w:r>
        <w:t>of</w:t>
      </w:r>
      <w:proofErr w:type="gramEnd"/>
      <w:r>
        <w:t xml:space="preserve"> yourself. Like a stupid child that </w:t>
      </w:r>
      <w:proofErr w:type="gramStart"/>
      <w:r>
        <w:t>look</w:t>
      </w:r>
      <w:proofErr w:type="gramEnd"/>
      <w:r>
        <w:t xml:space="preserve"> at complicated theories or </w:t>
      </w:r>
      <w:r>
        <w:t>signs. That’s</w:t>
      </w:r>
      <w:r>
        <w:t xml:space="preserve"> the likeness of your mind when you look at me and laugh at me.</w:t>
      </w:r>
    </w:p>
    <w:p w14:paraId="6BCD8570" w14:textId="63B0898D" w:rsidR="00FB13D7" w:rsidRDefault="00FB13D7" w:rsidP="00FB13D7">
      <w:r>
        <w:t xml:space="preserve">Praise be to Allah who has mercy on all of us. No philosopher, no combination of learned men on this earth can match this book. They cannot do it. We have come to understand now that the Qur'an doesn't only give us a spirit to live in, but it also gives us a spirit to move by. The spirit of the Qur'an gives us an environment that protects us to live in, Taqwa to expand upon. But the Qur'an also gives us a spirit to direct us in this world. Allah </w:t>
      </w:r>
      <w:proofErr w:type="gramStart"/>
      <w:r>
        <w:t xml:space="preserve">says </w:t>
      </w:r>
      <w:proofErr w:type="gramEnd"/>
      <w:r>
        <w:t xml:space="preserve">Seek with the means I have </w:t>
      </w:r>
      <w:proofErr w:type="gramStart"/>
      <w:r>
        <w:t>availed</w:t>
      </w:r>
      <w:proofErr w:type="gramEnd"/>
      <w:r>
        <w:t xml:space="preserve"> you the promised land or the hereafter</w:t>
      </w:r>
      <w:proofErr w:type="gramStart"/>
      <w:r>
        <w:t>.</w:t>
      </w:r>
      <w:proofErr w:type="gramEnd"/>
      <w:r>
        <w:t xml:space="preserve"> But don't forget your share of this present world. Isn't that what G-d </w:t>
      </w:r>
      <w:proofErr w:type="gramStart"/>
      <w:r>
        <w:t>says</w:t>
      </w:r>
      <w:proofErr w:type="gramEnd"/>
      <w:r>
        <w:t xml:space="preserve">? </w:t>
      </w:r>
      <w:proofErr w:type="gramStart"/>
      <w:r>
        <w:t>So</w:t>
      </w:r>
      <w:proofErr w:type="gramEnd"/>
      <w:r>
        <w:t xml:space="preserve"> we know that this Qur'an clearly establish for us what is best for us and what we should do. Not only that, what does Qur'an say? Allah say in the Qur'an of the Jumu'ah says when you hear the call for the Jumah prayer, leave your commerce. Leave your business. And when you are finished with Jumu'ah, what does it say? Say disperse and go in the ways of your business. Go in the ways of business growth. Go out and make money. That's what the Qur'an says. Read it from yourself if you haven't read it. In the chapter </w:t>
      </w:r>
      <w:proofErr w:type="gramStart"/>
      <w:r>
        <w:t>called</w:t>
      </w:r>
      <w:proofErr w:type="gramEnd"/>
      <w:r>
        <w:t xml:space="preserve"> Jumu'ah. It says leave business. When you </w:t>
      </w:r>
      <w:proofErr w:type="gramStart"/>
      <w:r>
        <w:t>hear to call</w:t>
      </w:r>
      <w:proofErr w:type="gramEnd"/>
      <w:r>
        <w:t xml:space="preserve"> the prayer on Jumu'ah and come to worship. And when the </w:t>
      </w:r>
      <w:r>
        <w:t>Jumu’ah</w:t>
      </w:r>
      <w:r>
        <w:t xml:space="preserve"> is over, go back into your profitable ways.</w:t>
      </w:r>
    </w:p>
    <w:p w14:paraId="4684F819" w14:textId="77777777" w:rsidR="00FB13D7" w:rsidRDefault="00FB13D7" w:rsidP="00FB13D7">
      <w:r>
        <w:t xml:space="preserve">Don't you know this is a religion that's going to </w:t>
      </w:r>
      <w:proofErr w:type="gramStart"/>
      <w:r>
        <w:t>lift up</w:t>
      </w:r>
      <w:proofErr w:type="gramEnd"/>
      <w:r>
        <w:t xml:space="preserve"> the common man on this earth? And the only reason why the common man has fallen on the earth because he has </w:t>
      </w:r>
      <w:proofErr w:type="gramStart"/>
      <w:r>
        <w:t>drank</w:t>
      </w:r>
      <w:proofErr w:type="gramEnd"/>
      <w:r>
        <w:t xml:space="preserve"> at the well of this religion and has dined upon the table that this religion spreads out and have become false, greedy, pampered. His greed destroyed him. But you don't find that this religion is destroyed. You find that certain members, certain people in it are destroyed. But this religion is still as potent as it ever was. You find that it's still making soldiers for G-d.</w:t>
      </w:r>
    </w:p>
    <w:p w14:paraId="762EABD3" w14:textId="77777777" w:rsidR="00FB13D7" w:rsidRDefault="00FB13D7" w:rsidP="00FB13D7">
      <w:r>
        <w:t xml:space="preserve">They think it's dead, and in </w:t>
      </w:r>
      <w:proofErr w:type="gramStart"/>
      <w:r>
        <w:t>winter time</w:t>
      </w:r>
      <w:proofErr w:type="gramEnd"/>
      <w:r>
        <w:t xml:space="preserve"> </w:t>
      </w:r>
      <w:proofErr w:type="gramStart"/>
      <w:r>
        <w:t>pops up the soldier</w:t>
      </w:r>
      <w:proofErr w:type="gramEnd"/>
      <w:r>
        <w:t xml:space="preserve"> for G-d. In Afghanistan, in the heat of the summer or in fall time, they think the religion is dead and a soldier pops up for this religion. In China, in Africa, in Arabia, we pop up all over the world. And it doesn't depend on what season it is. We pop up in winter and summer and spring and fall. We pop up in any season. Look at the season we </w:t>
      </w:r>
      <w:proofErr w:type="gramStart"/>
      <w:r>
        <w:t>had</w:t>
      </w:r>
      <w:proofErr w:type="gramEnd"/>
      <w:r>
        <w:t xml:space="preserve"> here in this country. It didn't indicate that this kind of </w:t>
      </w:r>
      <w:r>
        <w:lastRenderedPageBreak/>
        <w:t xml:space="preserve">leader would raise up, would </w:t>
      </w:r>
      <w:proofErr w:type="gramStart"/>
      <w:r>
        <w:t>rise up</w:t>
      </w:r>
      <w:proofErr w:type="gramEnd"/>
      <w:r>
        <w:t xml:space="preserve"> in this country, especially among you. The hand, the sign of time didn't indicate that, but look what happened. Praise me to Allah. </w:t>
      </w:r>
      <w:proofErr w:type="gramStart"/>
      <w:r>
        <w:t>So</w:t>
      </w:r>
      <w:proofErr w:type="gramEnd"/>
      <w:r>
        <w:t xml:space="preserve"> what does Allah say in the Qur'an? That </w:t>
      </w:r>
      <w:proofErr w:type="gramStart"/>
      <w:r>
        <w:t>this</w:t>
      </w:r>
      <w:proofErr w:type="gramEnd"/>
      <w:r>
        <w:t xml:space="preserve"> religion, what is </w:t>
      </w:r>
      <w:proofErr w:type="gramStart"/>
      <w:r>
        <w:t>it's</w:t>
      </w:r>
      <w:proofErr w:type="gramEnd"/>
      <w:r>
        <w:t xml:space="preserve"> description? It is the blessed tree. Neither </w:t>
      </w:r>
      <w:proofErr w:type="spellStart"/>
      <w:r>
        <w:t>east</w:t>
      </w:r>
      <w:proofErr w:type="spellEnd"/>
      <w:r>
        <w:t xml:space="preserve"> nor west. It gives us fruit in every season.</w:t>
      </w:r>
    </w:p>
    <w:p w14:paraId="7782A833" w14:textId="77777777" w:rsidR="00FB13D7" w:rsidRDefault="00FB13D7" w:rsidP="00FB13D7">
      <w:r>
        <w:t xml:space="preserve">Praise be to Allah. </w:t>
      </w:r>
      <w:proofErr w:type="gramStart"/>
      <w:r>
        <w:t>So</w:t>
      </w:r>
      <w:proofErr w:type="gramEnd"/>
      <w:r>
        <w:t xml:space="preserve"> this is the </w:t>
      </w:r>
      <w:proofErr w:type="gramStart"/>
      <w:r>
        <w:t>ever green</w:t>
      </w:r>
      <w:proofErr w:type="gramEnd"/>
      <w:r>
        <w:t xml:space="preserve"> tree. Not the one that you </w:t>
      </w:r>
      <w:proofErr w:type="gramStart"/>
      <w:r>
        <w:t>thinking</w:t>
      </w:r>
      <w:proofErr w:type="gramEnd"/>
      <w:r>
        <w:t xml:space="preserve"> about. That thing has nothing but pine scent. Well, you know, the Christmas tree is a disgrace. </w:t>
      </w:r>
      <w:proofErr w:type="gramStart"/>
      <w:r>
        <w:t>Has</w:t>
      </w:r>
      <w:proofErr w:type="gramEnd"/>
      <w:r>
        <w:t xml:space="preserve"> nothing but pine scent. It represents </w:t>
      </w:r>
      <w:proofErr w:type="gramStart"/>
      <w:r>
        <w:t>spiritual long</w:t>
      </w:r>
      <w:proofErr w:type="gramEnd"/>
      <w:r>
        <w:t xml:space="preserve"> life. And the tree that the Qur'an mentioned is a tree that gives you food. The olive is filling. It's meat, solid meat too. And not only that, </w:t>
      </w:r>
      <w:proofErr w:type="gramStart"/>
      <w:r>
        <w:t>it</w:t>
      </w:r>
      <w:proofErr w:type="gramEnd"/>
      <w:r>
        <w:t xml:space="preserve"> also produces </w:t>
      </w:r>
      <w:proofErr w:type="gramStart"/>
      <w:r>
        <w:t>an oil</w:t>
      </w:r>
      <w:proofErr w:type="gramEnd"/>
      <w:r>
        <w:t xml:space="preserve">. You can eat and see what you </w:t>
      </w:r>
      <w:proofErr w:type="gramStart"/>
      <w:r>
        <w:t>eating</w:t>
      </w:r>
      <w:proofErr w:type="gramEnd"/>
      <w:r>
        <w:t xml:space="preserve">. You can take the olive oil and put it in a lamp and light the lamp and then eat olives to the light of its own oil. It makes it so we can see what you eat. All right? But they </w:t>
      </w:r>
      <w:proofErr w:type="gramStart"/>
      <w:r>
        <w:t>have to</w:t>
      </w:r>
      <w:proofErr w:type="gramEnd"/>
      <w:r>
        <w:t xml:space="preserve"> decorate that tree with </w:t>
      </w:r>
      <w:proofErr w:type="gramStart"/>
      <w:r>
        <w:t>lights</w:t>
      </w:r>
      <w:proofErr w:type="gramEnd"/>
      <w:r>
        <w:t xml:space="preserve"> don't they? And they don't say to read by it. You don't </w:t>
      </w:r>
      <w:proofErr w:type="gramStart"/>
      <w:r>
        <w:t>read by</w:t>
      </w:r>
      <w:proofErr w:type="gramEnd"/>
      <w:r>
        <w:t xml:space="preserve"> green, yellow, blue, orange. Don't read by those lights. Praise be to Allah. Okay, so </w:t>
      </w:r>
      <w:proofErr w:type="gramStart"/>
      <w:r>
        <w:t>go on</w:t>
      </w:r>
      <w:proofErr w:type="gramEnd"/>
      <w:r>
        <w:t xml:space="preserve"> back, you sons of the donkey if you want. </w:t>
      </w:r>
      <w:proofErr w:type="gramStart"/>
      <w:r>
        <w:t>Go on</w:t>
      </w:r>
      <w:proofErr w:type="gramEnd"/>
      <w:r>
        <w:t xml:space="preserve"> back to your robbers again if you like. Or you can make your mind up right here today that the only man on this earth you follow is Imam Warith Udin Mohammed. Then you will be on the right path. Then you will be on the right path. Say, what about Prophet Muhammad? We follow him. We follow him in his life and in his office. We follow him. But I'm talking about a mortal flesh and blood man walking around here, waiting for death like you are. If you're going to follow a man like that, you better follow me.</w:t>
      </w:r>
    </w:p>
    <w:p w14:paraId="6A7B91C1" w14:textId="77777777" w:rsidR="00FB13D7" w:rsidRDefault="00FB13D7" w:rsidP="00FB13D7">
      <w:r>
        <w:t xml:space="preserve">If you want something, stop going back to the robbers. Who </w:t>
      </w:r>
      <w:proofErr w:type="gramStart"/>
      <w:r>
        <w:t>use</w:t>
      </w:r>
      <w:proofErr w:type="gramEnd"/>
      <w:r>
        <w:t xml:space="preserve"> you to rob the rest of your folks. Be nigger plantation bosses, over the rest of your folks. You should be ashamed of yourself. I would feel two too dignified in this day and time for a job like that. Praise be to Allah. So dear beloved people, I see the sign of the Quraish as a sign of us. I see it pointing to us. I see the sign of the </w:t>
      </w:r>
      <w:proofErr w:type="spellStart"/>
      <w:r>
        <w:t>Ka'aba</w:t>
      </w:r>
      <w:proofErr w:type="spellEnd"/>
      <w:r>
        <w:t xml:space="preserve"> as a sign of what is invaluable in us that </w:t>
      </w:r>
      <w:proofErr w:type="gramStart"/>
      <w:r>
        <w:t>have</w:t>
      </w:r>
      <w:proofErr w:type="gramEnd"/>
      <w:r>
        <w:t xml:space="preserve"> been resurrected. And the black stone is the heart that dies to the light of this world and becomes black in its nature or goes back to </w:t>
      </w:r>
      <w:proofErr w:type="spellStart"/>
      <w:proofErr w:type="gramStart"/>
      <w:r>
        <w:t>it's</w:t>
      </w:r>
      <w:proofErr w:type="spellEnd"/>
      <w:proofErr w:type="gramEnd"/>
      <w:r>
        <w:t xml:space="preserve"> original nature. And in doing that, it becomes a center. It becomes a hope for the whole world to align itself with. Isn't that wonderful? That in doing the right things, coming and taking the right position in your heart, for G-d says, </w:t>
      </w:r>
      <w:proofErr w:type="gramStart"/>
      <w:r>
        <w:t>Never</w:t>
      </w:r>
      <w:proofErr w:type="gramEnd"/>
      <w:r>
        <w:t xml:space="preserve"> will He change the state of the people until they change the state of their heart.</w:t>
      </w:r>
    </w:p>
    <w:p w14:paraId="2193823D" w14:textId="77777777" w:rsidR="00FB13D7" w:rsidRDefault="00FB13D7" w:rsidP="00FB13D7">
      <w:r>
        <w:t xml:space="preserve">Which means that when we turn back to Allah and submit to our better, our better motivations, our pure aspirations, that when that heart becomes right, then it dies to the world of fascination, sensationalism, crime, et cetera. It dies </w:t>
      </w:r>
      <w:proofErr w:type="gramStart"/>
      <w:r>
        <w:t>to</w:t>
      </w:r>
      <w:proofErr w:type="gramEnd"/>
      <w:r>
        <w:t xml:space="preserve"> that. And we know black is a symbol of death because when white people die, they look black. You know that? They </w:t>
      </w:r>
      <w:proofErr w:type="gramStart"/>
      <w:r>
        <w:t>die</w:t>
      </w:r>
      <w:proofErr w:type="gramEnd"/>
      <w:r>
        <w:t xml:space="preserve"> their skin turn black. And when you die, you get blacker. Did you know that? Yeah. When you die, you get blacker. Sometimes you get so black, you look ashy. Yeah, you die, you look grayish.</w:t>
      </w:r>
    </w:p>
    <w:p w14:paraId="32F831EE" w14:textId="6A827846" w:rsidR="00FB13D7" w:rsidRDefault="00FB13D7" w:rsidP="00FB13D7">
      <w:r>
        <w:t xml:space="preserve">You can be too black if you mean staying in nature, because I saw a program on television about Haiti and this program called Haiti, a Voodoo Isle. A Voodoo Isle. Now we know Haiti has Christian society </w:t>
      </w:r>
      <w:r>
        <w:t>there, supposed</w:t>
      </w:r>
      <w:r>
        <w:t xml:space="preserve"> to be a Christian nation, right? But they call it Voodoo Isle. This was recently on </w:t>
      </w:r>
      <w:proofErr w:type="gramStart"/>
      <w:r>
        <w:t>television,</w:t>
      </w:r>
      <w:proofErr w:type="gramEnd"/>
      <w:r>
        <w:t xml:space="preserve"> I watched the program. Why do they call it Voodoo Isle? Because Christianity is not strong enough to stop superstition. It's not strong enough to check superstition. And you know most of us who have become Christian, most of us are uncultured, under educated people, we just as superstitious as we can be. We're still people on a voodoo </w:t>
      </w:r>
      <w:r>
        <w:lastRenderedPageBreak/>
        <w:t>island, aren't we? Yeah, we still people on a voodoo island. And some of you, you can't follow me because I don't give you voodoo.</w:t>
      </w:r>
    </w:p>
    <w:p w14:paraId="76A05425" w14:textId="77777777" w:rsidR="00FB13D7" w:rsidRDefault="00FB13D7" w:rsidP="00FB13D7">
      <w:r>
        <w:t xml:space="preserve">You say, Hell, where the voodoo man? He's not so interesting. Where's the voodoo magic? We know that's the ignorance in your mind. The world has deprived you of knowledge, deprived you of understanding. </w:t>
      </w:r>
      <w:proofErr w:type="gramStart"/>
      <w:r>
        <w:t>So</w:t>
      </w:r>
      <w:proofErr w:type="gramEnd"/>
      <w:r>
        <w:t xml:space="preserve"> your spirit is given to foolishness, superstition. </w:t>
      </w:r>
      <w:proofErr w:type="gramStart"/>
      <w:r>
        <w:t>You</w:t>
      </w:r>
      <w:proofErr w:type="gramEnd"/>
      <w:r>
        <w:t xml:space="preserve"> see? </w:t>
      </w:r>
      <w:proofErr w:type="gramStart"/>
      <w:r>
        <w:t>So</w:t>
      </w:r>
      <w:proofErr w:type="gramEnd"/>
      <w:r>
        <w:t xml:space="preserve"> we should understand that this is a circumstance, this is a situation. And now </w:t>
      </w:r>
      <w:proofErr w:type="gramStart"/>
      <w:r>
        <w:t>the religion</w:t>
      </w:r>
      <w:proofErr w:type="gramEnd"/>
      <w:r>
        <w:t xml:space="preserve"> has come to us to purify us, cleanse us of all of that, and to establish us equal to everybody. You know that's a natural aspiration in man. Man doesn't like to see his image beneath the image of other people. Man's nature rebels against that. I don't like to see the image of my race as beggars, Lazarus or something worse. I don't like that. And most of us don't like that. We don't like to hear reports on the </w:t>
      </w:r>
      <w:proofErr w:type="gramStart"/>
      <w:r>
        <w:t>news,</w:t>
      </w:r>
      <w:proofErr w:type="gramEnd"/>
      <w:r>
        <w:t xml:space="preserve"> that we don't have employment. We don't have any established finances, that our community is financially unstable.</w:t>
      </w:r>
    </w:p>
    <w:p w14:paraId="7FC903BA" w14:textId="77777777" w:rsidR="00FB13D7" w:rsidRDefault="00FB13D7" w:rsidP="00FB13D7">
      <w:r>
        <w:t xml:space="preserve">We don't like to hear that kind of talk and see Asians come over here in the same period of financial hard times, and in a few months or few years, they got some economic stability. We don't like that, but we </w:t>
      </w:r>
      <w:proofErr w:type="gramStart"/>
      <w:r>
        <w:t>trying</w:t>
      </w:r>
      <w:proofErr w:type="gramEnd"/>
      <w:r>
        <w:t xml:space="preserve"> to work. We're trying to work. We're trying to work hard. We have tried this world's </w:t>
      </w:r>
      <w:proofErr w:type="gramStart"/>
      <w:r>
        <w:t>way</w:t>
      </w:r>
      <w:proofErr w:type="gramEnd"/>
      <w:r>
        <w:t xml:space="preserve"> and this world just takes us from season to season and never allows us to establish ourselves.</w:t>
      </w:r>
    </w:p>
    <w:p w14:paraId="5DA0F32D" w14:textId="77777777" w:rsidR="00FB13D7" w:rsidRDefault="00FB13D7" w:rsidP="00FB13D7">
      <w:r>
        <w:t xml:space="preserve">See, this is not the one you think he is. This is not the terrorist. This is the mercy of G-d. Mercy for all humanity. That's what he said with his gesture of forgiveness, forgave all his enemies. Some had cruelly treated his own relatives. Some had </w:t>
      </w:r>
      <w:proofErr w:type="gramStart"/>
      <w:r>
        <w:t>really cruelly</w:t>
      </w:r>
      <w:proofErr w:type="gramEnd"/>
      <w:r>
        <w:t xml:space="preserve"> inflicted injury upon him. When he went to Taif, how did they respond to his call to good sense and excellence? They stoned him with rocks until his body bled. Those who reported the history say that you could </w:t>
      </w:r>
      <w:proofErr w:type="gramStart"/>
      <w:r>
        <w:t>hear the sound of</w:t>
      </w:r>
      <w:proofErr w:type="gramEnd"/>
      <w:r>
        <w:t xml:space="preserve"> blood in his sandals. </w:t>
      </w:r>
      <w:proofErr w:type="gramStart"/>
      <w:r>
        <w:t>The blood</w:t>
      </w:r>
      <w:proofErr w:type="gramEnd"/>
      <w:r>
        <w:t xml:space="preserve"> was running from his body into his </w:t>
      </w:r>
      <w:proofErr w:type="gramStart"/>
      <w:r>
        <w:t>sandals</w:t>
      </w:r>
      <w:proofErr w:type="gramEnd"/>
      <w:r>
        <w:t xml:space="preserve"> and his feet were making the sound of blood in his sandals as he walked out of Taif. Did he say, "Where are those people that did that to me in Taif?" He didn't look for them. He said, "This is the way of mercy." He forgave his enemy. This is not </w:t>
      </w:r>
      <w:proofErr w:type="gramStart"/>
      <w:r>
        <w:t>dream</w:t>
      </w:r>
      <w:proofErr w:type="gramEnd"/>
      <w:r>
        <w:t xml:space="preserve"> reporting.</w:t>
      </w:r>
    </w:p>
    <w:p w14:paraId="029DE1E3" w14:textId="77777777" w:rsidR="00FB13D7" w:rsidRDefault="00FB13D7" w:rsidP="00FB13D7">
      <w:r>
        <w:t xml:space="preserve">This is not a sky, dark sky with visitation message. This is history reported by historians as well as religious people. This is history. What we have been told about Jesus has to be believed on the strength of religion. What I'm telling you can be proved on the strength of historical reporting. This is what you have to understand. Dear beloved people you stand on solid ground if you are Muslim believing in the Qur'an and believe in in Prophet Muhammad. You stand on solid ground. And Allah says one of us, you are the uppermost if you're faithful. Nobody above you, nobody above the Muslim, no Jewish community, no Christian community, no atheist community, no Communist, nobody above the Muslim. If you know your religion and you are faithful to that, you </w:t>
      </w:r>
      <w:proofErr w:type="gramStart"/>
      <w:r>
        <w:t>above</w:t>
      </w:r>
      <w:proofErr w:type="gramEnd"/>
      <w:r>
        <w:t xml:space="preserve"> all the communities of the world. And we put the same challenge to them that Allah gave us through His Prophet.</w:t>
      </w:r>
    </w:p>
    <w:p w14:paraId="7DEF8173" w14:textId="77777777" w:rsidR="00FB13D7" w:rsidRDefault="00FB13D7" w:rsidP="00FB13D7">
      <w:r>
        <w:t xml:space="preserve">We will meet them in an argument. We'll face them. If they think that they're </w:t>
      </w:r>
      <w:proofErr w:type="gramStart"/>
      <w:r>
        <w:t>the better</w:t>
      </w:r>
      <w:proofErr w:type="gramEnd"/>
      <w:r>
        <w:t xml:space="preserve"> off, they think that they have </w:t>
      </w:r>
      <w:proofErr w:type="gramStart"/>
      <w:r>
        <w:t>the better</w:t>
      </w:r>
      <w:proofErr w:type="gramEnd"/>
      <w:r>
        <w:t xml:space="preserve">, we'll ask them. Come on, let's debate and let the world hear us. Let the whole world hear us on international television as we </w:t>
      </w:r>
      <w:proofErr w:type="gramStart"/>
      <w:r>
        <w:t>debate, and</w:t>
      </w:r>
      <w:proofErr w:type="gramEnd"/>
      <w:r>
        <w:t xml:space="preserve"> then count the number of the masses and the elect that you lose to us after the debate. We know we are the winner. No doubt about it. Not a question. No more questions. Allah </w:t>
      </w:r>
      <w:proofErr w:type="gramStart"/>
      <w:r>
        <w:t>have</w:t>
      </w:r>
      <w:proofErr w:type="gramEnd"/>
      <w:r>
        <w:t xml:space="preserve"> answered them </w:t>
      </w:r>
      <w:r>
        <w:lastRenderedPageBreak/>
        <w:t xml:space="preserve">all. Praise be to Allah. Now dear beloved people </w:t>
      </w:r>
      <w:proofErr w:type="gramStart"/>
      <w:r>
        <w:t>going</w:t>
      </w:r>
      <w:proofErr w:type="gramEnd"/>
      <w:r>
        <w:t xml:space="preserve"> back to Quraish, connecting it with the house that Abraham and his son Ishmael built up. We know by the very terminology used in the building of that house, that that house has a double meaning. That house has meaning in nature, and it has meaning also in enlightenment or in expression. It refers to the nature that Allah intended for the human being to have, which is a common nature for all people. It doesn't differ from land to land or from color to color. But we know also that there's a science that G-d reveals out of that nature and that science becomes an articulate language and that science and its articulation is education, enlightenment. And we know that the very first word that came to talk Mohammed, peace and blessings be upon him was Iqra. Again, you have two letters of Quraish. Two letters of Quraish. All right?</w:t>
      </w:r>
    </w:p>
    <w:p w14:paraId="68461DA0" w14:textId="4DEA0D06" w:rsidR="00FB13D7" w:rsidRDefault="00FB13D7" w:rsidP="00FB13D7">
      <w:r>
        <w:t xml:space="preserve">Iqra, read. So that house that he established, now it has become a message given in pages. The house itself is the house that must not be violated. The inviolable house, </w:t>
      </w:r>
      <w:proofErr w:type="gramStart"/>
      <w:r>
        <w:t>You</w:t>
      </w:r>
      <w:proofErr w:type="gramEnd"/>
      <w:r>
        <w:t xml:space="preserve"> cannot violate that house. Don't take anything obscene there. No corruption there, no sin there, et cetera. These are the pages, bearing the science that connects us with that nature that G-d wants in all mankind. And with this expression in the world, for it to grow. Of that science that is on pages, what does it say? Says on purified pages. The pages are pure. Not adulterated, not corrupt, not interpolated, not translated out of their original concept or their original name. No, indeed. Unadulterated. Purified pages. Now, when Prophet Muhammad came, where was the </w:t>
      </w:r>
      <w:r>
        <w:t>purified</w:t>
      </w:r>
      <w:r>
        <w:t xml:space="preserve"> pages?</w:t>
      </w:r>
    </w:p>
    <w:p w14:paraId="64EB75D7" w14:textId="77777777" w:rsidR="00FB13D7" w:rsidRDefault="00FB13D7" w:rsidP="00FB13D7">
      <w:r>
        <w:t xml:space="preserve">Did he give pages? No. Prophet Muhammad was inspired by </w:t>
      </w:r>
      <w:proofErr w:type="gramStart"/>
      <w:r>
        <w:t>Allah</w:t>
      </w:r>
      <w:proofErr w:type="gramEnd"/>
      <w:r>
        <w:t xml:space="preserve"> and he gave the words with his mouth. The words that were imprinted upon his heart, he gave it with his mouth. And the word, the people got the pages from his body. </w:t>
      </w:r>
      <w:proofErr w:type="gramStart"/>
      <w:r>
        <w:t>So</w:t>
      </w:r>
      <w:proofErr w:type="gramEnd"/>
      <w:r>
        <w:t xml:space="preserve"> we know that pages are sheets upon sheets. And skin upon skin. Right? Oh yes, more to that than that when time will allow it. All right. As they say, the spirit is willing, but the flesh is weak. You know that saying right? Western religious people </w:t>
      </w:r>
      <w:proofErr w:type="gramStart"/>
      <w:r>
        <w:t>saying</w:t>
      </w:r>
      <w:proofErr w:type="gramEnd"/>
      <w:r>
        <w:t xml:space="preserve">. Okay. </w:t>
      </w:r>
      <w:proofErr w:type="gramStart"/>
      <w:r>
        <w:t>So</w:t>
      </w:r>
      <w:proofErr w:type="gramEnd"/>
      <w:r>
        <w:t xml:space="preserve"> we </w:t>
      </w:r>
      <w:proofErr w:type="gramStart"/>
      <w:r>
        <w:t>still</w:t>
      </w:r>
      <w:proofErr w:type="gramEnd"/>
      <w:r>
        <w:t xml:space="preserve"> talking about the house. Now, what do we see in connection with the house? How can you connect this with that </w:t>
      </w:r>
      <w:proofErr w:type="gramStart"/>
      <w:r>
        <w:t>house</w:t>
      </w:r>
      <w:proofErr w:type="gramEnd"/>
      <w:r>
        <w:t xml:space="preserve"> Brother Imam?</w:t>
      </w:r>
    </w:p>
    <w:p w14:paraId="38149678" w14:textId="79211E0F" w:rsidR="00FB13D7" w:rsidRDefault="00FB13D7" w:rsidP="00FB13D7">
      <w:r>
        <w:t xml:space="preserve">Imam, Allah revealed the house to be erected where it should be built and Ibrahim and his son built it, Peace be on them. And Prophet Muhammad was there and he took his hand and brought the stone, the precious storm back to place it, ordered </w:t>
      </w:r>
      <w:proofErr w:type="gramStart"/>
      <w:r>
        <w:t>it's</w:t>
      </w:r>
      <w:proofErr w:type="gramEnd"/>
      <w:r>
        <w:t xml:space="preserve"> reconstruction. Now where does this flesh come </w:t>
      </w:r>
      <w:proofErr w:type="gramStart"/>
      <w:r>
        <w:t>in to</w:t>
      </w:r>
      <w:proofErr w:type="gramEnd"/>
      <w:r>
        <w:t xml:space="preserve"> this? How can you hear without flesh? How can you see without flesh? How can you feel without flesh? How can you smell without flesh? How can you enjoy the function of the five senses without flesh? All right. Now, let's see. Out of the body that has the five senses and the nature that Allah created will come a </w:t>
      </w:r>
      <w:r>
        <w:t>caller</w:t>
      </w:r>
      <w:r>
        <w:t xml:space="preserve"> saying Allahu Akbar. Calling the people. La ILaha Il Allah, Muhammadan Rasulalah. Still talking about Quraish. On the day of victory, who did he tell to go on top of that house? And make the ad</w:t>
      </w:r>
      <w:r>
        <w:t>h</w:t>
      </w:r>
      <w:r>
        <w:t>an. It was the man that Omar, I believe, and some other Muslims had seen in a vision. Two Muslims had seen Bilal in a vision. Not one man, two people had the same vision. And they saw the Bilal calling the people to prayer, to worship. And Prophet Muhammad told them, "Go get Bilal and tell him." He agreed with this. He saw the same thing. After some time, Prophet Muhammad saw the same thing, that it was Bilal who should be given that role. He told them to go get Bilal and have him make the ad</w:t>
      </w:r>
      <w:r>
        <w:t>h</w:t>
      </w:r>
      <w:r>
        <w:t>an. Now we know flesh is flesh, isn't it?</w:t>
      </w:r>
    </w:p>
    <w:p w14:paraId="08DD3983" w14:textId="77777777" w:rsidR="00FB13D7" w:rsidRDefault="00FB13D7" w:rsidP="00FB13D7">
      <w:r>
        <w:t xml:space="preserve">But as a sign, what makes the black flesh different from the white flesh? As a sign, the white flesh is enlightenment, science, conscious. And the black flesh is feeling, spirit etcetera. The </w:t>
      </w:r>
      <w:r>
        <w:lastRenderedPageBreak/>
        <w:t xml:space="preserve">black flesh represents </w:t>
      </w:r>
      <w:proofErr w:type="gramStart"/>
      <w:r>
        <w:t>the nature</w:t>
      </w:r>
      <w:proofErr w:type="gramEnd"/>
      <w:r>
        <w:t xml:space="preserve">. </w:t>
      </w:r>
      <w:proofErr w:type="gramStart"/>
      <w:r>
        <w:t>The whiteness</w:t>
      </w:r>
      <w:proofErr w:type="gramEnd"/>
      <w:r>
        <w:t xml:space="preserve"> represents expression out of </w:t>
      </w:r>
      <w:proofErr w:type="gramStart"/>
      <w:r>
        <w:t>the nature</w:t>
      </w:r>
      <w:proofErr w:type="gramEnd"/>
      <w:r>
        <w:t xml:space="preserve">. Now, why is it a black man that is told to go on the </w:t>
      </w:r>
      <w:proofErr w:type="spellStart"/>
      <w:r>
        <w:t>Ka'baa</w:t>
      </w:r>
      <w:proofErr w:type="spellEnd"/>
      <w:r>
        <w:t xml:space="preserve">? Well, isn't the stone black? The precious stone that he put back in </w:t>
      </w:r>
      <w:proofErr w:type="spellStart"/>
      <w:proofErr w:type="gramStart"/>
      <w:r>
        <w:t>it's</w:t>
      </w:r>
      <w:proofErr w:type="spellEnd"/>
      <w:proofErr w:type="gramEnd"/>
      <w:r>
        <w:t xml:space="preserve"> </w:t>
      </w:r>
      <w:proofErr w:type="gramStart"/>
      <w:r>
        <w:t>place?</w:t>
      </w:r>
      <w:proofErr w:type="gramEnd"/>
      <w:r>
        <w:t xml:space="preserve"> Isn't it black? Oh, does that represent the Africans? Yes and no. It represents all men. It represents the death of the white flesh. White flesh becomes polluted. White flesh in time becomes leprosy flesh. It's a white disease in the blood. In time, the white flesh </w:t>
      </w:r>
      <w:proofErr w:type="gramStart"/>
      <w:r>
        <w:t>become</w:t>
      </w:r>
      <w:proofErr w:type="gramEnd"/>
      <w:r>
        <w:t xml:space="preserve"> leopard flesh, </w:t>
      </w:r>
      <w:proofErr w:type="gramStart"/>
      <w:r>
        <w:t>you</w:t>
      </w:r>
      <w:proofErr w:type="gramEnd"/>
      <w:r>
        <w:t xml:space="preserve"> see? And it </w:t>
      </w:r>
      <w:proofErr w:type="gramStart"/>
      <w:r>
        <w:t>has to</w:t>
      </w:r>
      <w:proofErr w:type="gramEnd"/>
      <w:r>
        <w:t xml:space="preserve"> die </w:t>
      </w:r>
      <w:proofErr w:type="gramStart"/>
      <w:r>
        <w:t>in order for</w:t>
      </w:r>
      <w:proofErr w:type="gramEnd"/>
      <w:r>
        <w:t xml:space="preserve"> it to be reborn again. Now death is blackness, but it's blackness now going back to its original nature. And then out of the black comes the light again.</w:t>
      </w:r>
    </w:p>
    <w:p w14:paraId="29F407BF" w14:textId="0F0C7DBC" w:rsidR="00FB13D7" w:rsidRDefault="00FB13D7" w:rsidP="00FB13D7">
      <w:r>
        <w:t xml:space="preserve">And then Allah says See how He makes the black, the night </w:t>
      </w:r>
      <w:proofErr w:type="gramStart"/>
      <w:r>
        <w:t>go</w:t>
      </w:r>
      <w:proofErr w:type="gramEnd"/>
      <w:r>
        <w:t xml:space="preserve"> ahead of the day and how he makes it the day, go ahead of the night in submission. See how He </w:t>
      </w:r>
      <w:proofErr w:type="gramStart"/>
      <w:r>
        <w:t>revolves</w:t>
      </w:r>
      <w:proofErr w:type="gramEnd"/>
      <w:r>
        <w:t xml:space="preserve"> the kingdom? Now, isn't it wonderful that Prophet Muhammad saw the black man as a sign of the nature? That the nature will survive the death of the knowledge in the society? The white man will die, but the black man will survive that death. </w:t>
      </w:r>
      <w:proofErr w:type="gramStart"/>
      <w:r>
        <w:t>So</w:t>
      </w:r>
      <w:proofErr w:type="gramEnd"/>
      <w:r>
        <w:t xml:space="preserve"> he told Bilal to go on top of the </w:t>
      </w:r>
      <w:proofErr w:type="spellStart"/>
      <w:r>
        <w:t>Ka'aba</w:t>
      </w:r>
      <w:proofErr w:type="spellEnd"/>
      <w:r>
        <w:t xml:space="preserve"> and call them to </w:t>
      </w:r>
      <w:proofErr w:type="gramStart"/>
      <w:r>
        <w:t>prayer</w:t>
      </w:r>
      <w:proofErr w:type="gramEnd"/>
      <w:r>
        <w:t xml:space="preserve">. On the day of victory. That </w:t>
      </w:r>
      <w:proofErr w:type="gramStart"/>
      <w:r>
        <w:t>tell</w:t>
      </w:r>
      <w:proofErr w:type="gramEnd"/>
      <w:r>
        <w:t xml:space="preserve"> you that.</w:t>
      </w:r>
      <w:r>
        <w:t xml:space="preserve"> </w:t>
      </w:r>
      <w:r>
        <w:t xml:space="preserve">He didn't tell him to do that any other time. Only on the day of victory. But all men were called there. All people would call there. And when mercy was given even to criminals. Who is it that is giving mercy to the criminals today? Isn't </w:t>
      </w:r>
      <w:proofErr w:type="spellStart"/>
      <w:r>
        <w:t>ot</w:t>
      </w:r>
      <w:proofErr w:type="spellEnd"/>
      <w:r>
        <w:t xml:space="preserve"> Imam Warith Udin Mohammed? Isn't he the man that's given mercy to the criminals?</w:t>
      </w:r>
    </w:p>
    <w:p w14:paraId="11D9E3DC" w14:textId="76788686" w:rsidR="00FB13D7" w:rsidRDefault="00FB13D7" w:rsidP="00FB13D7">
      <w:r>
        <w:t xml:space="preserve">And saying, no, our doors are open to all races. This is mercy. I'm not Muhammad. I'm not Bilal. But what happened in his day points to what's happening now. Praise be to Allah. Now, dear beloved people, you go there and not only </w:t>
      </w:r>
      <w:proofErr w:type="gramStart"/>
      <w:r>
        <w:t>the stone is</w:t>
      </w:r>
      <w:proofErr w:type="gramEnd"/>
      <w:r>
        <w:t xml:space="preserve"> black, but most of the time you see in fact all the time. You see the house itself shrouded in the black garment. Praise be to Allah. A symbol of the original nature that Allah gave to all men. And out of that original nature, if we orientate ourselves towards that original nature, that original nature with the guidance of G-d will bring us back into </w:t>
      </w:r>
      <w:proofErr w:type="gramStart"/>
      <w:r>
        <w:t>the pure</w:t>
      </w:r>
      <w:proofErr w:type="gramEnd"/>
      <w:r>
        <w:t xml:space="preserve"> life. Dear beloved Muslims now let me go on because this is one of those long </w:t>
      </w:r>
      <w:r>
        <w:t>Khutbahs</w:t>
      </w:r>
      <w:r>
        <w:t>. And may Allah forgive us for our sins, our wrongdoings and our mistakes. Now, dear beloved people look at this. Prophet Muhammad received protection from his enemy on the strength of his membership in the tribe of Quraish. Certain enemies of his own family, they wanted to incite the Quraish against Prophet Muhammad. What checked their anger, what checked their rage, the fact that he was a member of the Quraish. They say, how can we do this to a member of the Quraish and especially to Muhammad, our son?</w:t>
      </w:r>
    </w:p>
    <w:p w14:paraId="6F072E9C" w14:textId="04E27A77" w:rsidR="00FB13D7" w:rsidRDefault="00FB13D7" w:rsidP="00FB13D7">
      <w:r>
        <w:t xml:space="preserve">Well, that was a terrible idea in their </w:t>
      </w:r>
      <w:proofErr w:type="gramStart"/>
      <w:r>
        <w:t>mind</w:t>
      </w:r>
      <w:proofErr w:type="gramEnd"/>
      <w:r>
        <w:t xml:space="preserve">. </w:t>
      </w:r>
      <w:proofErr w:type="gramStart"/>
      <w:r>
        <w:t>Oh</w:t>
      </w:r>
      <w:proofErr w:type="gramEnd"/>
      <w:r>
        <w:t xml:space="preserve"> this is terrifying that we will go and inflict mortal wounds upon Muhammad. And we know that from the idolaters came defenders, protecters, to protect Muhammad. They didn't become Muslim, they were still idolators, but they stood by Prophet Muhammad. Is that </w:t>
      </w:r>
      <w:proofErr w:type="gramStart"/>
      <w:r>
        <w:t>not</w:t>
      </w:r>
      <w:proofErr w:type="gramEnd"/>
      <w:r>
        <w:t xml:space="preserve"> right? Yes. This is </w:t>
      </w:r>
      <w:proofErr w:type="gramStart"/>
      <w:r>
        <w:t>the history</w:t>
      </w:r>
      <w:proofErr w:type="gramEnd"/>
      <w:r>
        <w:t xml:space="preserve">. All right, let us go on now. Don't forget what we said. Don't forget where we are going, the direction we're going in. We're showing the comparison. Making a comparison. Now, Prophet Muhammad peace and blessings be on </w:t>
      </w:r>
      <w:r>
        <w:t>him</w:t>
      </w:r>
      <w:r>
        <w:t>, received a Surah with the Qur'an entitled the Quraish Surah are-For the protection of the Quraish it is translated. For the protection of the Quraish, their protection is guaranteed through both summer, winter and summer. Now, G-d Almighty, whose proper name is Allah, has blessed me with some insight into this. As He promised. He promised those who remain faithful</w:t>
      </w:r>
    </w:p>
    <w:p w14:paraId="0193FFA7" w14:textId="095696B3" w:rsidR="00FB13D7" w:rsidRDefault="00FB13D7" w:rsidP="00FB13D7">
      <w:r>
        <w:lastRenderedPageBreak/>
        <w:t xml:space="preserve">and </w:t>
      </w:r>
      <w:proofErr w:type="gramStart"/>
      <w:r>
        <w:t>pure</w:t>
      </w:r>
      <w:proofErr w:type="gramEnd"/>
      <w:r>
        <w:t xml:space="preserve">, that they will be given insight. Not only did He promise that through </w:t>
      </w:r>
      <w:r>
        <w:t>Prophet</w:t>
      </w:r>
      <w:r>
        <w:t xml:space="preserve"> Muhammad, he promised also that He would take the uneducated and make the uneducated a professor. This is Hadith, authentic Hadith. Prophet Muhammad said, "And he shall raise up a </w:t>
      </w:r>
      <w:proofErr w:type="spellStart"/>
      <w:r>
        <w:t>Mu'alim</w:t>
      </w:r>
      <w:proofErr w:type="spellEnd"/>
      <w:r>
        <w:t xml:space="preserve">." That's a professor. And here he is looking at you and you're looking at him. Believe it or not, because it doesn't take away anything no matter what your position is. All right? But it helps your situation if you recognize the truth. Not wanting any attention </w:t>
      </w:r>
      <w:proofErr w:type="gramStart"/>
      <w:r>
        <w:t>on</w:t>
      </w:r>
      <w:proofErr w:type="gramEnd"/>
      <w:r>
        <w:t xml:space="preserve"> me, I don't want that, but the truth should be told. Praise be to Allah. Now, dear beloved people, here is the Surah by the title Quraish and we find in it a word </w:t>
      </w:r>
      <w:proofErr w:type="spellStart"/>
      <w:r>
        <w:t>Elafi</w:t>
      </w:r>
      <w:proofErr w:type="spellEnd"/>
      <w:r>
        <w:t xml:space="preserve">. If you think about that word, you can hear almost in that </w:t>
      </w:r>
      <w:proofErr w:type="gramStart"/>
      <w:r>
        <w:t>word,</w:t>
      </w:r>
      <w:proofErr w:type="gramEnd"/>
      <w:r>
        <w:t xml:space="preserve"> the letter alif, or the word alif. Alif is called alif and with emphasis on the </w:t>
      </w:r>
      <w:proofErr w:type="spellStart"/>
      <w:r>
        <w:t>Aaa</w:t>
      </w:r>
      <w:proofErr w:type="spellEnd"/>
      <w:r>
        <w:t>.</w:t>
      </w:r>
      <w:r>
        <w:t xml:space="preserve"> </w:t>
      </w:r>
      <w:proofErr w:type="gramStart"/>
      <w:r>
        <w:t>And</w:t>
      </w:r>
      <w:proofErr w:type="gramEnd"/>
      <w:r>
        <w:t xml:space="preserve"> this point to what? It points to the social bond. The social bond in the life of the people. The Quraish are singled out for this </w:t>
      </w:r>
      <w:proofErr w:type="gramStart"/>
      <w:r>
        <w:t>particular quality</w:t>
      </w:r>
      <w:proofErr w:type="gramEnd"/>
      <w:r>
        <w:t xml:space="preserve"> or attribute. And we see in their </w:t>
      </w:r>
      <w:proofErr w:type="gramStart"/>
      <w:r>
        <w:t>history of</w:t>
      </w:r>
      <w:proofErr w:type="gramEnd"/>
      <w:r>
        <w:t xml:space="preserve"> how strong their social sentiment was, how strong the sentiment of social togetherness, of social bonding was with them. They didn't think that they should move against a member of their social tribe, of their social group. Strong social bonding.</w:t>
      </w:r>
    </w:p>
    <w:p w14:paraId="25C34937" w14:textId="77777777" w:rsidR="00FB13D7" w:rsidRDefault="00FB13D7" w:rsidP="00FB13D7">
      <w:r>
        <w:t xml:space="preserve">What does the word Alif mean? </w:t>
      </w:r>
      <w:proofErr w:type="gramStart"/>
      <w:r>
        <w:t>it</w:t>
      </w:r>
      <w:proofErr w:type="gramEnd"/>
      <w:r>
        <w:t xml:space="preserve"> means moved by social concern. A person who is </w:t>
      </w:r>
      <w:proofErr w:type="spellStart"/>
      <w:r>
        <w:t>Alifun</w:t>
      </w:r>
      <w:proofErr w:type="spellEnd"/>
      <w:r>
        <w:t xml:space="preserve"> is a person who is moved by social concerns, social amenity, social kindness, social sentiment. That's a person, that's the person that you call </w:t>
      </w:r>
      <w:proofErr w:type="spellStart"/>
      <w:r>
        <w:t>Alifun</w:t>
      </w:r>
      <w:proofErr w:type="spellEnd"/>
      <w:r>
        <w:t xml:space="preserve">. You're saying that he's a person with those attributes. All right. Now, look at another word in the Arabic language, you find it in </w:t>
      </w:r>
      <w:proofErr w:type="gramStart"/>
      <w:r>
        <w:t>the dictionary,</w:t>
      </w:r>
      <w:proofErr w:type="gramEnd"/>
      <w:r>
        <w:t xml:space="preserve"> Arabic dictionary. It's the name of the plant that we eat. And that plant's name is Mauf. And what is </w:t>
      </w:r>
      <w:proofErr w:type="spellStart"/>
      <w:r>
        <w:t>Mauf</w:t>
      </w:r>
      <w:proofErr w:type="spellEnd"/>
      <w:r>
        <w:t xml:space="preserve">? Cabbage. And what is a cabbage? They have </w:t>
      </w:r>
      <w:proofErr w:type="gramStart"/>
      <w:r>
        <w:t>a white</w:t>
      </w:r>
      <w:proofErr w:type="gramEnd"/>
      <w:r>
        <w:t xml:space="preserve"> cabbage and </w:t>
      </w:r>
      <w:proofErr w:type="gramStart"/>
      <w:r>
        <w:t>a red</w:t>
      </w:r>
      <w:proofErr w:type="gramEnd"/>
      <w:r>
        <w:t xml:space="preserve"> cabbage. And the green one. And in the dietary laws of the old Nation of Islam, the first experience, we were told not to eat those greenhead cabbages because their leaves tend to be loose. They're not bonded so well as a group. But we were told to eat that hardhead white cabbage, because </w:t>
      </w:r>
      <w:proofErr w:type="gramStart"/>
      <w:r>
        <w:t>it'</w:t>
      </w:r>
      <w:proofErr w:type="gramEnd"/>
      <w:r>
        <w:t xml:space="preserve"> members tend to be strongly bonded as a group, they hug each other tight. And I found out that the red cabbage is even more delicious. </w:t>
      </w:r>
      <w:proofErr w:type="gramStart"/>
      <w:r>
        <w:t>So</w:t>
      </w:r>
      <w:proofErr w:type="gramEnd"/>
      <w:r>
        <w:t xml:space="preserve"> I eat them all now.</w:t>
      </w:r>
    </w:p>
    <w:p w14:paraId="4FDC8884" w14:textId="5C8453CE" w:rsidR="00FB13D7" w:rsidRDefault="00FB13D7" w:rsidP="00FB13D7">
      <w:r>
        <w:t xml:space="preserve">Praise be to Allah. Now, dear </w:t>
      </w:r>
      <w:r>
        <w:t>beloved</w:t>
      </w:r>
      <w:r>
        <w:t xml:space="preserve"> people, we're looking at the Quraish, looking at that history and that presence in the Qur'an is a sign of what's here today. The Quraish tribe were in a pagan situation before there had been a Prophet Muhammad, his Prophethood. </w:t>
      </w:r>
      <w:proofErr w:type="gramStart"/>
      <w:r>
        <w:t>But yet</w:t>
      </w:r>
      <w:proofErr w:type="gramEnd"/>
      <w:r>
        <w:t xml:space="preserve"> they were calling on G-d. They were religious people. Many of them were not religious. They were bankrupt </w:t>
      </w:r>
      <w:r>
        <w:t>spiritually</w:t>
      </w:r>
      <w:r>
        <w:t xml:space="preserve"> we know. For their society, </w:t>
      </w:r>
      <w:proofErr w:type="gramStart"/>
      <w:r>
        <w:t>was</w:t>
      </w:r>
      <w:proofErr w:type="gramEnd"/>
      <w:r>
        <w:t xml:space="preserve"> a society of hoodlums. That's </w:t>
      </w:r>
      <w:proofErr w:type="gramStart"/>
      <w:r>
        <w:t>the history</w:t>
      </w:r>
      <w:proofErr w:type="gramEnd"/>
      <w:r>
        <w:t xml:space="preserve">. The Black Panthers. The El </w:t>
      </w:r>
      <w:proofErr w:type="spellStart"/>
      <w:r>
        <w:t>Rukun</w:t>
      </w:r>
      <w:proofErr w:type="spellEnd"/>
      <w:r>
        <w:t xml:space="preserve">, the Disciples, et cetera, et cetera. They had them all on the </w:t>
      </w:r>
      <w:r>
        <w:t>peninsula</w:t>
      </w:r>
      <w:r>
        <w:t xml:space="preserve"> of Arabia when Prophet Muhammad began preaching. Right? You who study history, you know. All right. And they would say, "Hey, what are you doing on my turf? When I had to come through this way, I </w:t>
      </w:r>
      <w:proofErr w:type="gramStart"/>
      <w:r>
        <w:t>have to</w:t>
      </w:r>
      <w:proofErr w:type="gramEnd"/>
      <w:r>
        <w:t xml:space="preserve"> buy something. I </w:t>
      </w:r>
      <w:proofErr w:type="gramStart"/>
      <w:r>
        <w:t>have to</w:t>
      </w:r>
      <w:proofErr w:type="gramEnd"/>
      <w:r>
        <w:t xml:space="preserve"> do something shopping in that area. I'm coming to see a relative over there. Okay, pay your toll, pay your church toll right here. Or take your whipping." Right? You know the history. Can't you see yourself 1400 years ago? You didn't know you'd been living that long ago. You're still around here on your turf, demanding toll, church toll.</w:t>
      </w:r>
    </w:p>
    <w:p w14:paraId="5A6E0482" w14:textId="77777777" w:rsidR="00FB13D7" w:rsidRDefault="00FB13D7" w:rsidP="00FB13D7">
      <w:r>
        <w:t xml:space="preserve">All right. </w:t>
      </w:r>
      <w:proofErr w:type="gramStart"/>
      <w:r>
        <w:t>So</w:t>
      </w:r>
      <w:proofErr w:type="gramEnd"/>
      <w:r>
        <w:t xml:space="preserve"> if we look at the word Quraish in connection with its attribute, this quality that it was noted for, this sociable bonding, and we look at us, we see a good sign. </w:t>
      </w:r>
      <w:proofErr w:type="gramStart"/>
      <w:r>
        <w:t>Look</w:t>
      </w:r>
      <w:proofErr w:type="gramEnd"/>
      <w:r>
        <w:t xml:space="preserve"> how they were divided. All those warring factions. Look how we are divided. Look at </w:t>
      </w:r>
      <w:proofErr w:type="gramStart"/>
      <w:r>
        <w:t>all of</w:t>
      </w:r>
      <w:proofErr w:type="gramEnd"/>
      <w:r>
        <w:t xml:space="preserve"> our petty factions. Look how they were giving worship to idol G-ds. Look how we are doing the same. Look how they were told that the house that you have made idolatrous was built for the </w:t>
      </w:r>
      <w:r>
        <w:lastRenderedPageBreak/>
        <w:t xml:space="preserve">worship of one G-d. And </w:t>
      </w:r>
      <w:proofErr w:type="gramStart"/>
      <w:r>
        <w:t>look</w:t>
      </w:r>
      <w:proofErr w:type="gramEnd"/>
      <w:r>
        <w:t xml:space="preserve"> how we were told the same. Look, this is no coincidence that I can draw this kind of comparison. That's no coincidence. That's the </w:t>
      </w:r>
      <w:proofErr w:type="gramStart"/>
      <w:r>
        <w:t>working</w:t>
      </w:r>
      <w:proofErr w:type="gramEnd"/>
      <w:r>
        <w:t xml:space="preserve"> of Allah.</w:t>
      </w:r>
    </w:p>
    <w:p w14:paraId="49AFDB93" w14:textId="77777777" w:rsidR="00FB13D7" w:rsidRDefault="00FB13D7" w:rsidP="00FB13D7">
      <w:r>
        <w:t xml:space="preserve">All right. Look how </w:t>
      </w:r>
      <w:proofErr w:type="gramStart"/>
      <w:r>
        <w:t>the strong</w:t>
      </w:r>
      <w:proofErr w:type="gramEnd"/>
      <w:r>
        <w:t xml:space="preserve"> social sentiment is still in us, in spite or despite </w:t>
      </w:r>
      <w:proofErr w:type="gramStart"/>
      <w:r>
        <w:t>all of</w:t>
      </w:r>
      <w:proofErr w:type="gramEnd"/>
      <w:r>
        <w:t xml:space="preserve"> our divisions. Look how the little child is still loved by the mama. Look how she will sell her dignity. Look how she will separate from her husband. Look how she'll go out and take a man's job. Look how she'll even sell her body to give food to that child, to save her child. That shows us that there is still strong social sentiment, strong social bonding in the African Americans or the black people as we call ourselves. Isn't that a fact? Look, if you read the Qur'an, you wonder how come the Qur'an has attributed that kind of quality to the Quraish. When you see how they were factions, arrogant factions, foolish factions. When you see how they were so divided up, you wonder how come the Qur'an is saying that they were so solidly bonded. Where is that unity? It certainly wasn't in their actions, certainly wasn't in their practices, certainly wasn't in their traditions. Where was that unity? In their heart. In their heart. And that's what the house represents. The heart of man. The original nature that G-d put in the heart of man.</w:t>
      </w:r>
    </w:p>
    <w:p w14:paraId="7A8762E7" w14:textId="15D71A51" w:rsidR="00FB13D7" w:rsidRDefault="00FB13D7" w:rsidP="00FB13D7">
      <w:r>
        <w:t xml:space="preserve">If things get confused or if their life gets miserable, they know it's a very simple matter. They don't have to run all over the world looking for someone to help them. They go directly to Allah. Very simple matter. See, this is </w:t>
      </w:r>
      <w:proofErr w:type="gramStart"/>
      <w:r>
        <w:t>first of all</w:t>
      </w:r>
      <w:proofErr w:type="gramEnd"/>
      <w:r>
        <w:t xml:space="preserve"> La Ilaha Il Allah, Muhammadan Rasulalah. And there's no mysterious mystic exercises that you </w:t>
      </w:r>
      <w:proofErr w:type="gramStart"/>
      <w:r>
        <w:t>have to</w:t>
      </w:r>
      <w:proofErr w:type="gramEnd"/>
      <w:r>
        <w:t xml:space="preserve"> go through. You don't have to join some kind of cult or some kind of secret order and learn how to communicate with Allah. You're born knowing how to communicate with Allah. There's no priesthood. No father and no Pope and nothing to go through. No holy man. You don't have to go all over the world looking for the holiest man on earth so I can reach G-d. No, just go straight to him anytime you want to. So that's the concept of G-d. La Ilaha Il Allah. Muhammadan Rasulalah. Muhammad is not G-d. He's the </w:t>
      </w:r>
      <w:r>
        <w:t>Messenger</w:t>
      </w:r>
      <w:r>
        <w:t xml:space="preserve"> of G-d. Muhammad can't answer for your life either. You </w:t>
      </w:r>
      <w:proofErr w:type="gramStart"/>
      <w:r>
        <w:t>have to</w:t>
      </w:r>
      <w:proofErr w:type="gramEnd"/>
      <w:r>
        <w:t xml:space="preserve"> answer for your own life. </w:t>
      </w:r>
      <w:proofErr w:type="gramStart"/>
      <w:r>
        <w:t>So</w:t>
      </w:r>
      <w:proofErr w:type="gramEnd"/>
      <w:r>
        <w:t xml:space="preserve"> you don't go to Prophet Muhammad, peace be on him. You go directly to Allah. You can't pray to Prophet Muhammad. You can't say, Old Prophet, Oh Lordy, oh heaven mercy. Oh Prophet, help me. You can't do that. The Prophet would tell you, he said, no, I'm only a </w:t>
      </w:r>
      <w:proofErr w:type="gramStart"/>
      <w:r>
        <w:t>Messenger .</w:t>
      </w:r>
      <w:proofErr w:type="gramEnd"/>
      <w:r>
        <w:t xml:space="preserve"> You </w:t>
      </w:r>
      <w:proofErr w:type="gramStart"/>
      <w:r>
        <w:t>have to</w:t>
      </w:r>
      <w:proofErr w:type="gramEnd"/>
      <w:r>
        <w:t xml:space="preserve"> go directly to Him for repentance. Get your life right. And then what comes next? Salat. Prayer.</w:t>
      </w:r>
    </w:p>
    <w:p w14:paraId="36EA2337" w14:textId="304C66AA" w:rsidR="00FB13D7" w:rsidRDefault="00FB13D7" w:rsidP="00FB13D7">
      <w:r>
        <w:t xml:space="preserve">The Muslim prays. And the Muslim prayer as the Honorable Elijah Muhammad said, may G-d forgive him his sons and he rest in peace. I pray he </w:t>
      </w:r>
      <w:proofErr w:type="gramStart"/>
      <w:r>
        <w:t>enter</w:t>
      </w:r>
      <w:proofErr w:type="gramEnd"/>
      <w:r>
        <w:t xml:space="preserve"> </w:t>
      </w:r>
      <w:proofErr w:type="gramStart"/>
      <w:r>
        <w:t>the paradise</w:t>
      </w:r>
      <w:proofErr w:type="gramEnd"/>
      <w:r>
        <w:t xml:space="preserve">. The Honorable Elijah Muhammad said there is no religion with a prayer service that equal that of Islam. And we see that now. Yeah, we see and understand that now. So much meaning, so much meaning in the prayer of the Muslim. Five daily prayers before the day even </w:t>
      </w:r>
      <w:proofErr w:type="gramStart"/>
      <w:r>
        <w:t>open up</w:t>
      </w:r>
      <w:proofErr w:type="gramEnd"/>
      <w:r>
        <w:t xml:space="preserve"> so we can make our way around. We </w:t>
      </w:r>
      <w:proofErr w:type="gramStart"/>
      <w:r>
        <w:t>have to</w:t>
      </w:r>
      <w:proofErr w:type="gramEnd"/>
      <w:r>
        <w:t xml:space="preserve"> get up and pray. Imagine the people before the </w:t>
      </w:r>
      <w:r>
        <w:t>electric</w:t>
      </w:r>
      <w:r>
        <w:t xml:space="preserve"> lights. Imagine people living out in the country, far away from the village, far away from the town, far away from the small community in that time when there was no electricity. Getting up and some nights I imagine was just pitch black. And they had to feel their way around, maybe light up fire or something. And feel their way around, getting up before day while it's still dark to make prayer to Allah. You tell me that's not power. Believe me, I know G-d has blessed me to know enough about </w:t>
      </w:r>
      <w:proofErr w:type="gramStart"/>
      <w:r>
        <w:t>the human</w:t>
      </w:r>
      <w:proofErr w:type="gramEnd"/>
      <w:r>
        <w:t xml:space="preserve"> makeup, to know that any people that can do that have power.</w:t>
      </w:r>
    </w:p>
    <w:p w14:paraId="4F55D304" w14:textId="77777777" w:rsidR="00FB13D7" w:rsidRDefault="00FB13D7" w:rsidP="00FB13D7">
      <w:r>
        <w:lastRenderedPageBreak/>
        <w:t xml:space="preserve">Weaklings can't do that. Take power to do that. And that's the blessing of Allah. The blessing of faith. Prayer. And then we have fasting during the month of Ramadan. And we know the </w:t>
      </w:r>
      <w:proofErr w:type="gramStart"/>
      <w:r>
        <w:t>Sunnah,</w:t>
      </w:r>
      <w:proofErr w:type="gramEnd"/>
      <w:r>
        <w:t xml:space="preserve"> the tradition or the habits of Prophet Muhammad was to fast outside of Ramadan also as he prayed prayers outside of the prayers that were ordered. He did additional prayers. And that's his Sunnah or his tradition that we follow. We do those extra prayers. And we also fast too on days too other than the month of Ramadan.</w:t>
      </w:r>
    </w:p>
    <w:p w14:paraId="2A8D18B8" w14:textId="77777777" w:rsidR="00FB13D7" w:rsidRDefault="00FB13D7" w:rsidP="00FB13D7">
      <w:r>
        <w:t xml:space="preserve">We're told that he </w:t>
      </w:r>
      <w:proofErr w:type="gramStart"/>
      <w:r>
        <w:t>fast</w:t>
      </w:r>
      <w:proofErr w:type="gramEnd"/>
      <w:r>
        <w:t xml:space="preserve"> the first 10 days, I believe, right? Yes. The first 10 days of Sawah, he would fast. He would do that regularly. That was his habit that he had formed. And occasionally he would fast at other times. But we know that for the Muslim Ramadan is a must for all of those who witness that month and who are able health wise to do the fast, you see? </w:t>
      </w:r>
      <w:proofErr w:type="gramStart"/>
      <w:r>
        <w:t>And</w:t>
      </w:r>
      <w:proofErr w:type="gramEnd"/>
      <w:r>
        <w:t xml:space="preserve"> are old enough to do the fast. Praise be for Allah. </w:t>
      </w:r>
      <w:proofErr w:type="gramStart"/>
      <w:r>
        <w:t>So</w:t>
      </w:r>
      <w:proofErr w:type="gramEnd"/>
      <w:r>
        <w:t xml:space="preserve"> we see in these principles, we call the five principles of Islam or Al Islam as it is in the Qur'an as really the basis for Muslim life. These are the basis for Muslim life. And without </w:t>
      </w:r>
      <w:proofErr w:type="gramStart"/>
      <w:r>
        <w:t>these basis</w:t>
      </w:r>
      <w:proofErr w:type="gramEnd"/>
      <w:r>
        <w:t xml:space="preserve">, you don't have the Muslim life. And we know from experience that the more we comply, the more blessings we see in our life, we know from experience. We don't need anybody to explain that to us. We know from </w:t>
      </w:r>
      <w:proofErr w:type="spellStart"/>
      <w:r>
        <w:t>self experience</w:t>
      </w:r>
      <w:proofErr w:type="spellEnd"/>
      <w:r>
        <w:t xml:space="preserve">, the more we comply, the more we believe and say in our hearts and practice and follow, respond to that with the right kind of behavior, La Ilaha Il Allah, and pray and fast. Many blessings come </w:t>
      </w:r>
      <w:proofErr w:type="gramStart"/>
      <w:r>
        <w:t>as a result of</w:t>
      </w:r>
      <w:proofErr w:type="gramEnd"/>
      <w:r>
        <w:t xml:space="preserve"> that.</w:t>
      </w:r>
    </w:p>
    <w:p w14:paraId="01FA23A3" w14:textId="77777777" w:rsidR="00FB13D7" w:rsidRDefault="00FB13D7" w:rsidP="00FB13D7">
      <w:r>
        <w:t xml:space="preserve">Then there comes hajj. Prophet Muhammad peace be on him, he said: The religion has been, the religion of Al Islam has been built or structured upon five basic, five principles. And he said what they are. And we have said three and now we're on the fourth one. The fourth one is charity. And it's wonderful what he said, what is reported too that he said, of these pillars and their relationship </w:t>
      </w:r>
      <w:proofErr w:type="gramStart"/>
      <w:r>
        <w:t>to</w:t>
      </w:r>
      <w:proofErr w:type="gramEnd"/>
      <w:r>
        <w:t xml:space="preserve"> each other. He said they are like the post of a tent. And I'm sure the scouts and some of the rest of us, we have been in tents and the simple tents that they have, the Indians and many people have, desert people. Simple tents </w:t>
      </w:r>
      <w:proofErr w:type="gramStart"/>
      <w:r>
        <w:t>is</w:t>
      </w:r>
      <w:proofErr w:type="gramEnd"/>
      <w:r>
        <w:t xml:space="preserve"> just to put up four corners, four corners, and a center, a center post. And he said that La Ilaha Il Allah, the first principle or the first Kalima. La Ilaha Il Allah, Muhammadan Rasualah, he said it's like that center post. And if the rope should break on the four corners, the tent will still be held up by the center post. It won't collapse. You just </w:t>
      </w:r>
      <w:proofErr w:type="gramStart"/>
      <w:r>
        <w:t>have to</w:t>
      </w:r>
      <w:proofErr w:type="gramEnd"/>
      <w:r>
        <w:t xml:space="preserve"> take it and put the corners back. But if you were standing in that tent, you would still be covered, wouldn't you? And it would be still held up by the center post, </w:t>
      </w:r>
      <w:proofErr w:type="gramStart"/>
      <w:r>
        <w:t>you</w:t>
      </w:r>
      <w:proofErr w:type="gramEnd"/>
      <w:r>
        <w:t xml:space="preserve"> see? So that's what he said about La Ilaha Il Allah. And we know Muhammadan Rasulalah is part of that.</w:t>
      </w:r>
    </w:p>
    <w:p w14:paraId="7435E10E" w14:textId="77777777" w:rsidR="00FB13D7" w:rsidRDefault="00FB13D7" w:rsidP="00FB13D7">
      <w:r>
        <w:t xml:space="preserve">Muslims don't believe La Ilaha Il Allah without Muhammadan Rasulalah. I hope you can understand that. See is we believe La Ilaha Il Allah without Muhammadan Rasulalah, then our belief is superstition. How do we know this? We know this through a human being. That's what Muhammadan Rasulalah means. We know this through a human being, not through dreams, not through superstition, through a human being, a natural human being who </w:t>
      </w:r>
      <w:proofErr w:type="gramStart"/>
      <w:r>
        <w:t>practice</w:t>
      </w:r>
      <w:proofErr w:type="gramEnd"/>
      <w:r>
        <w:t xml:space="preserve"> the natural life of human beings. That's how we know it. Not through the mystic who knows nothing about marrying and having children, but knows all about something way, way out there. Not through him. La Ilaha Il Allah, Muhammadan Rasulalah, </w:t>
      </w:r>
      <w:proofErr w:type="gramStart"/>
      <w:r>
        <w:t>you</w:t>
      </w:r>
      <w:proofErr w:type="gramEnd"/>
      <w:r>
        <w:t xml:space="preserve"> see? And what is wonderful, and we understand what Qur'an says about La Ilaha Il Allah. Allah Most High says in Qur'an whoever holds onto La Ilaha Il Allah. And I'm going to elaborate on this a bit. Whoever holds onto La Ilaha Il Allah, that alone will bring them up from hell in time. If you don't know the rest, you don't know the rest. You're doubtful about the rest. You don't know </w:t>
      </w:r>
      <w:r>
        <w:lastRenderedPageBreak/>
        <w:t xml:space="preserve">the rest. Or you just haven't been taught the rest. You're not informed about the rest. </w:t>
      </w:r>
      <w:proofErr w:type="gramStart"/>
      <w:r>
        <w:t>So</w:t>
      </w:r>
      <w:proofErr w:type="gramEnd"/>
      <w:r>
        <w:t xml:space="preserve"> your life, your religious life </w:t>
      </w:r>
      <w:proofErr w:type="gramStart"/>
      <w:r>
        <w:t>is</w:t>
      </w:r>
      <w:proofErr w:type="gramEnd"/>
      <w:r>
        <w:t xml:space="preserve"> not established. Your religious life is not established. You have </w:t>
      </w:r>
      <w:proofErr w:type="gramStart"/>
      <w:r>
        <w:t>no</w:t>
      </w:r>
      <w:proofErr w:type="gramEnd"/>
      <w:r>
        <w:t xml:space="preserve"> organized, rational concept of religion. You're just moved by faith. That's all. And your faith, you understand the faith is very limited. You don't know the faith and the mysteries, the faith, and the highest ideas of this reality, and the highest, higher knowledge of this reality. Your faith is just that some power is greater than </w:t>
      </w:r>
      <w:proofErr w:type="gramStart"/>
      <w:r>
        <w:t>me</w:t>
      </w:r>
      <w:proofErr w:type="gramEnd"/>
      <w:r>
        <w:t xml:space="preserve"> and is possible for me. And I fear that.</w:t>
      </w:r>
    </w:p>
    <w:p w14:paraId="5207C2CF" w14:textId="77777777" w:rsidR="00FB13D7" w:rsidRDefault="00FB13D7" w:rsidP="00FB13D7">
      <w:r>
        <w:t xml:space="preserve">That's all your faith is. It's that. It goes no further. Allah says in Qur'an if you have just that, and you keep to that, that alone will bring you out of hell. Now, mind you, when Allah said, this is not for the strong believers and for the knowledgeable believers, this is for the uninformed, the misinformed, the uninformed, and it's for the sleepers. </w:t>
      </w:r>
      <w:proofErr w:type="gramStart"/>
      <w:r>
        <w:t>You</w:t>
      </w:r>
      <w:proofErr w:type="gramEnd"/>
      <w:r>
        <w:t xml:space="preserve"> see? Now, dear beloved people. When Allah says in the Qur'an, that whoever holds on to no power, no authority, no G-d, no deity, except Allah ... Mind you, this is Arabic. Don't think now oh that means that I </w:t>
      </w:r>
      <w:proofErr w:type="gramStart"/>
      <w:r>
        <w:t>have to</w:t>
      </w:r>
      <w:proofErr w:type="gramEnd"/>
      <w:r>
        <w:t xml:space="preserve"> be a Muslim. No. No.</w:t>
      </w:r>
    </w:p>
    <w:p w14:paraId="0EC95F30" w14:textId="77777777" w:rsidR="00FB13D7" w:rsidRDefault="00FB13D7" w:rsidP="00FB13D7">
      <w:r>
        <w:t xml:space="preserve">Allah is Allah for Muslims, Christians, everybody. To be a Muslim is to hold onto more than Allah, La Ilah Il Allah. To be a Muslim is to follow the Muslim religion. </w:t>
      </w:r>
      <w:proofErr w:type="gramStart"/>
      <w:r>
        <w:t>So</w:t>
      </w:r>
      <w:proofErr w:type="gramEnd"/>
      <w:r>
        <w:t xml:space="preserve"> what this mean, if a Muslim become confused, or misguided, or negligent to the extent that he's not practicing anything, he just moved by there is an authority over me, a supreme, a superior that I </w:t>
      </w:r>
      <w:proofErr w:type="gramStart"/>
      <w:r>
        <w:t>have to</w:t>
      </w:r>
      <w:proofErr w:type="gramEnd"/>
      <w:r>
        <w:t xml:space="preserve"> account to and I can't go to the world or nobody else. And if a Christian hold the same, a Jew hold the same, or somebody out there in the primitive wilderness, don't know what he might call G-d. If he holds to the same, I'm elaborating on this.</w:t>
      </w:r>
    </w:p>
    <w:p w14:paraId="5E555BB3" w14:textId="77777777" w:rsidR="00FB13D7" w:rsidRDefault="00FB13D7" w:rsidP="00FB13D7">
      <w:r>
        <w:t xml:space="preserve">Now this is me. This </w:t>
      </w:r>
      <w:proofErr w:type="gramStart"/>
      <w:r>
        <w:t>is</w:t>
      </w:r>
      <w:proofErr w:type="gramEnd"/>
      <w:r>
        <w:t xml:space="preserve"> </w:t>
      </w:r>
      <w:proofErr w:type="gramStart"/>
      <w:r>
        <w:t>me</w:t>
      </w:r>
      <w:proofErr w:type="gramEnd"/>
      <w:r>
        <w:t xml:space="preserve"> </w:t>
      </w:r>
      <w:proofErr w:type="gramStart"/>
      <w:r>
        <w:t>saying</w:t>
      </w:r>
      <w:proofErr w:type="gramEnd"/>
      <w:r>
        <w:t xml:space="preserve">. I'm saying this, okay? So don't go out here saying that the Imam Warith Udin Mohammed said that was his understanding or his view of his opinion. All right? Don't give it to people like you're supposed to open the Qur'an and find everything I'm saying. Or open the Sunnah of Prophet Muhammad and find verification for everything that I am saying. You'll find verification, but it </w:t>
      </w:r>
      <w:proofErr w:type="gramStart"/>
      <w:r>
        <w:t>has to</w:t>
      </w:r>
      <w:proofErr w:type="gramEnd"/>
      <w:r>
        <w:t xml:space="preserve"> be understood. This is the way I understand </w:t>
      </w:r>
      <w:proofErr w:type="gramStart"/>
      <w:r>
        <w:t>it</w:t>
      </w:r>
      <w:proofErr w:type="gramEnd"/>
      <w:r>
        <w:t xml:space="preserve"> and I want to </w:t>
      </w:r>
      <w:proofErr w:type="gramStart"/>
      <w:r>
        <w:t>share</w:t>
      </w:r>
      <w:proofErr w:type="gramEnd"/>
      <w:r>
        <w:t xml:space="preserve"> with you because this is the way that the common human heart understands it. All right.</w:t>
      </w:r>
    </w:p>
    <w:p w14:paraId="0BABC2C3" w14:textId="77777777" w:rsidR="00FB13D7" w:rsidRDefault="00FB13D7" w:rsidP="00FB13D7">
      <w:r>
        <w:t xml:space="preserve">Oh, what does that mean? And that shouldn't be an invitation to anyone to become lax in his religion. You know what that did to me? That made me stronger in my devotion because I love more now, Allah. I loved him a whole lot before. But now that I know that He judges us by our intent, by our intent, and if we mean well, Allah will be with us until we change that heart. </w:t>
      </w:r>
      <w:proofErr w:type="gramStart"/>
      <w:r>
        <w:t>As long as</w:t>
      </w:r>
      <w:proofErr w:type="gramEnd"/>
      <w:r>
        <w:t xml:space="preserve"> we keep that heart, meaning well, Allah will be by us. And even though we fall into hell, if we keep that, Allah says it'll bring you up again.</w:t>
      </w:r>
    </w:p>
    <w:p w14:paraId="575B796C" w14:textId="77777777" w:rsidR="00FB13D7" w:rsidRDefault="00FB13D7" w:rsidP="00FB13D7">
      <w:r>
        <w:t xml:space="preserve">See? </w:t>
      </w:r>
      <w:proofErr w:type="gramStart"/>
      <w:r>
        <w:t>So</w:t>
      </w:r>
      <w:proofErr w:type="gramEnd"/>
      <w:r>
        <w:t xml:space="preserve"> it wasn't an invitation to me to become lapsed in my religion. Instead, it made me tighten up the grip. It made me get better control of my life. It made me love Allah and appreciate Allah more. </w:t>
      </w:r>
      <w:proofErr w:type="gramStart"/>
      <w:r>
        <w:t>So</w:t>
      </w:r>
      <w:proofErr w:type="gramEnd"/>
      <w:r>
        <w:t xml:space="preserve"> I said, because of that, I </w:t>
      </w:r>
      <w:proofErr w:type="gramStart"/>
      <w:r>
        <w:t>have to</w:t>
      </w:r>
      <w:proofErr w:type="gramEnd"/>
      <w:r>
        <w:t xml:space="preserve"> be more dutiful. That was natural. I didn't reason that out. I didn't sit down at the desk and work that out on paper. That happened in a split second. Yes. Praise be to Allah. It was instant. Such a G-d. Oh, I should be better in my behavior. I should give him even more. Praise be to Allah. So let us understand this. Al </w:t>
      </w:r>
      <w:proofErr w:type="spellStart"/>
      <w:r>
        <w:t>Hamduillahi</w:t>
      </w:r>
      <w:proofErr w:type="spellEnd"/>
      <w:r>
        <w:t xml:space="preserve"> Rabbil Al Amin. Allah, He is the cherishing Lord, the keeper of all the </w:t>
      </w:r>
      <w:r>
        <w:lastRenderedPageBreak/>
        <w:t>worlds. Not just one. I heard an Imam from Pakistan. He was quoting a mystic. I don't know if it was Sufi or not, but it was a mystic.</w:t>
      </w:r>
    </w:p>
    <w:p w14:paraId="6B4E021E" w14:textId="72E2280E" w:rsidR="00FB13D7" w:rsidRDefault="00FB13D7" w:rsidP="00FB13D7">
      <w:r>
        <w:t xml:space="preserve">And he said that this mystic, see these mystics, that's one thing I don't like about them. They take too many privileges. They go from the </w:t>
      </w:r>
      <w:r>
        <w:t>Sunnah</w:t>
      </w:r>
      <w:r>
        <w:t xml:space="preserve"> of the Prophet and that's not allowed. You're supposed to follow this religion as Allah guided Prophet Muhammad to follow it. You're not supposed to come up with your own ideas and do your own thing, knowing that your own thing is violating the traditions of the Prophet. </w:t>
      </w:r>
      <w:proofErr w:type="gramStart"/>
      <w:r>
        <w:t>So</w:t>
      </w:r>
      <w:proofErr w:type="gramEnd"/>
      <w:r>
        <w:t xml:space="preserve"> this </w:t>
      </w:r>
      <w:proofErr w:type="gramStart"/>
      <w:r>
        <w:t>particular Sufi</w:t>
      </w:r>
      <w:proofErr w:type="gramEnd"/>
      <w:r>
        <w:t xml:space="preserve"> or mystic or something, I don't know. He was praying and he was in a country where there was a lot of corruption in government. It was Muslim country, but there was a lot of corruption in government. And the Mosques of that country, Masjids of that country, had become corrupt too because of government and the government had placed all their little corrupt Imams in the Mosque of that country. And the sincere people were oppressed. They were held down and kept from their real life by a corrupt government and puppet Imams serving that corrupt government.</w:t>
      </w:r>
    </w:p>
    <w:p w14:paraId="2AB42998" w14:textId="77777777" w:rsidR="00FB13D7" w:rsidRDefault="00FB13D7" w:rsidP="00FB13D7">
      <w:proofErr w:type="gramStart"/>
      <w:r>
        <w:t>So</w:t>
      </w:r>
      <w:proofErr w:type="gramEnd"/>
      <w:r>
        <w:t xml:space="preserve"> this mystic, he wanted to show his dislike for it. And the presence of these powerful oppressors was so great that everyone feared the loss of life if they would just speak out against them, </w:t>
      </w:r>
      <w:proofErr w:type="gramStart"/>
      <w:r>
        <w:t>you</w:t>
      </w:r>
      <w:proofErr w:type="gramEnd"/>
      <w:r>
        <w:t xml:space="preserve"> see? </w:t>
      </w:r>
      <w:proofErr w:type="gramStart"/>
      <w:r>
        <w:t>So</w:t>
      </w:r>
      <w:proofErr w:type="gramEnd"/>
      <w:r>
        <w:t xml:space="preserve"> he didn't speak directly to them. He spoke in his prayer. So instead of starting the prayer off like they normally started off, he didn't start it off like that. He didn't say </w:t>
      </w:r>
      <w:proofErr w:type="spellStart"/>
      <w:r>
        <w:t>Alhamduilahi</w:t>
      </w:r>
      <w:proofErr w:type="spellEnd"/>
      <w:r>
        <w:t xml:space="preserve"> </w:t>
      </w:r>
      <w:proofErr w:type="spellStart"/>
      <w:r>
        <w:t>Rabbil</w:t>
      </w:r>
      <w:proofErr w:type="spellEnd"/>
      <w:r>
        <w:t xml:space="preserve"> Al Amin. That's where the prayer starts. He didn't say that. He said, </w:t>
      </w:r>
      <w:proofErr w:type="gramStart"/>
      <w:r>
        <w:t>All</w:t>
      </w:r>
      <w:proofErr w:type="gramEnd"/>
      <w:r>
        <w:t xml:space="preserve"> praise is due to Allah, the Lord of the Muslims, in his prayer, He said, </w:t>
      </w:r>
      <w:proofErr w:type="spellStart"/>
      <w:r>
        <w:t>Alhamduillah</w:t>
      </w:r>
      <w:proofErr w:type="spellEnd"/>
      <w:r>
        <w:t xml:space="preserve"> Raabil Muslimeen. </w:t>
      </w:r>
      <w:proofErr w:type="gramStart"/>
      <w:r>
        <w:t>So</w:t>
      </w:r>
      <w:proofErr w:type="gramEnd"/>
      <w:r>
        <w:t xml:space="preserve"> they corrected him and they said, they grabbed him and they shook him and he said, "What is this? What's wrong with you? Have you lost your mind?" He said, "Well, the conduct of this country tells me that the Lord of the world is not here, that all we have is the Muslim authority, the government, and that's the Lord of the Muslims." </w:t>
      </w:r>
      <w:proofErr w:type="gramStart"/>
      <w:r>
        <w:t>So</w:t>
      </w:r>
      <w:proofErr w:type="gramEnd"/>
      <w:r>
        <w:t xml:space="preserve"> he was saying that there is no Lord of all the </w:t>
      </w:r>
      <w:proofErr w:type="gramStart"/>
      <w:r>
        <w:t>worlds</w:t>
      </w:r>
      <w:proofErr w:type="gramEnd"/>
      <w:r>
        <w:t xml:space="preserve"> anymore. There's just a Muslim Lord here, so I'll pray to the Muslim Lord. These </w:t>
      </w:r>
      <w:proofErr w:type="gramStart"/>
      <w:r>
        <w:t>mystics, they</w:t>
      </w:r>
      <w:proofErr w:type="gramEnd"/>
      <w:r>
        <w:t xml:space="preserve"> have a way of embarrassing </w:t>
      </w:r>
      <w:proofErr w:type="gramStart"/>
      <w:r>
        <w:t>the society</w:t>
      </w:r>
      <w:proofErr w:type="gramEnd"/>
      <w:r>
        <w:t>. I call them woods devils. They have their role.</w:t>
      </w:r>
    </w:p>
    <w:p w14:paraId="5CAC66E3" w14:textId="77777777" w:rsidR="00FB13D7" w:rsidRDefault="00FB13D7" w:rsidP="00FB13D7">
      <w:r>
        <w:t xml:space="preserve">They're devils of the woods. </w:t>
      </w:r>
      <w:proofErr w:type="gramStart"/>
      <w:r>
        <w:t>So</w:t>
      </w:r>
      <w:proofErr w:type="gramEnd"/>
      <w:r>
        <w:t xml:space="preserve"> we </w:t>
      </w:r>
      <w:proofErr w:type="gramStart"/>
      <w:r>
        <w:t>have to</w:t>
      </w:r>
      <w:proofErr w:type="gramEnd"/>
      <w:r>
        <w:t xml:space="preserve"> understand from this that if you're sincere, then Allah will never leave you. No matter how far you drift or how much in the dark you are. Prophet Muhammad, peace be on him, he says. In this religion, matters are judged by intention. Even in the courts of the Muslim, the judge </w:t>
      </w:r>
      <w:proofErr w:type="gramStart"/>
      <w:r>
        <w:t>has to</w:t>
      </w:r>
      <w:proofErr w:type="gramEnd"/>
      <w:r>
        <w:t xml:space="preserve"> respect the intent. He </w:t>
      </w:r>
      <w:proofErr w:type="gramStart"/>
      <w:r>
        <w:t>looks</w:t>
      </w:r>
      <w:proofErr w:type="gramEnd"/>
      <w:r>
        <w:t xml:space="preserve"> for the motive, what was the intent? And he wants to see the conscious motive, the conscious motive, because many times we are motivated unconsciously, aren't we? </w:t>
      </w:r>
      <w:proofErr w:type="gramStart"/>
      <w:r>
        <w:t>So</w:t>
      </w:r>
      <w:proofErr w:type="gramEnd"/>
      <w:r>
        <w:t xml:space="preserve"> we are not going to be punished for </w:t>
      </w:r>
      <w:proofErr w:type="gramStart"/>
      <w:r>
        <w:t>an unconscious</w:t>
      </w:r>
      <w:proofErr w:type="gramEnd"/>
      <w:r>
        <w:t xml:space="preserve"> motivation, only for </w:t>
      </w:r>
      <w:proofErr w:type="gramStart"/>
      <w:r>
        <w:t>a conscious</w:t>
      </w:r>
      <w:proofErr w:type="gramEnd"/>
      <w:r>
        <w:t xml:space="preserve"> motivation. Now, it takes wise men to judge people. In fact, Allah is a judge. The wise man just looked to see what </w:t>
      </w:r>
      <w:proofErr w:type="gramStart"/>
      <w:r>
        <w:t>is Allah's decision in this matter</w:t>
      </w:r>
      <w:proofErr w:type="gramEnd"/>
      <w:r>
        <w:t xml:space="preserve">. He's supposed to have </w:t>
      </w:r>
      <w:proofErr w:type="gramStart"/>
      <w:r>
        <w:t>the insight</w:t>
      </w:r>
      <w:proofErr w:type="gramEnd"/>
      <w:r>
        <w:t xml:space="preserve"> into the word of G-d and the knowledge of the science of </w:t>
      </w:r>
      <w:proofErr w:type="gramStart"/>
      <w:r>
        <w:t>the religion</w:t>
      </w:r>
      <w:proofErr w:type="gramEnd"/>
      <w:r>
        <w:t xml:space="preserve"> to be able to understand human behavior.</w:t>
      </w:r>
    </w:p>
    <w:p w14:paraId="5CF3F4EB" w14:textId="77777777" w:rsidR="00FB13D7" w:rsidRDefault="00FB13D7" w:rsidP="00FB13D7">
      <w:r>
        <w:t xml:space="preserve">And </w:t>
      </w:r>
      <w:proofErr w:type="gramStart"/>
      <w:r>
        <w:t>on the basis of</w:t>
      </w:r>
      <w:proofErr w:type="gramEnd"/>
      <w:r>
        <w:t xml:space="preserve"> the </w:t>
      </w:r>
      <w:proofErr w:type="gramStart"/>
      <w:r>
        <w:t>word of</w:t>
      </w:r>
      <w:proofErr w:type="gramEnd"/>
      <w:r>
        <w:t xml:space="preserve"> G-d, his understanding of </w:t>
      </w:r>
      <w:proofErr w:type="gramStart"/>
      <w:r>
        <w:t>the science</w:t>
      </w:r>
      <w:proofErr w:type="gramEnd"/>
      <w:r>
        <w:t xml:space="preserve"> and his knowledge of that and respect for G-d and his obedience to G-d, he makes wise judgments. But it's not his judgment. It's the judgment of Allah, the judgment of the </w:t>
      </w:r>
      <w:proofErr w:type="gramStart"/>
      <w:r>
        <w:t>word of</w:t>
      </w:r>
      <w:proofErr w:type="gramEnd"/>
      <w:r>
        <w:t xml:space="preserve"> G-d, </w:t>
      </w:r>
      <w:proofErr w:type="gramStart"/>
      <w:r>
        <w:t>you</w:t>
      </w:r>
      <w:proofErr w:type="gramEnd"/>
      <w:r>
        <w:t xml:space="preserve"> see? And the average one of us </w:t>
      </w:r>
      <w:proofErr w:type="gramStart"/>
      <w:r>
        <w:t>don't</w:t>
      </w:r>
      <w:proofErr w:type="gramEnd"/>
      <w:r>
        <w:t xml:space="preserve"> know that. I wish we could understand that because if we could, we would become wiser in our private lives. We're not judges, but we need more wisdom. The more wisdom we have, the better performance we will give in ourselves and our own private mind. We'll be performing better if we get more wisdom. And we know the followers of the </w:t>
      </w:r>
      <w:r>
        <w:lastRenderedPageBreak/>
        <w:t xml:space="preserve">Honorable Elijah Muhammad, they were wisdom seekers. Yes, sir. If you ask any followers, I mean </w:t>
      </w:r>
      <w:proofErr w:type="gramStart"/>
      <w:r>
        <w:t>follower</w:t>
      </w:r>
      <w:proofErr w:type="gramEnd"/>
      <w:r>
        <w:t xml:space="preserve">, I'm not talking about these hoodlums and FBI agents that </w:t>
      </w:r>
      <w:proofErr w:type="gramStart"/>
      <w:r>
        <w:t>came in</w:t>
      </w:r>
      <w:proofErr w:type="gramEnd"/>
      <w:r>
        <w:t xml:space="preserve"> here during the 60s. I'm talking about the real followers of the Honorable Elijah Muhammad.</w:t>
      </w:r>
    </w:p>
    <w:p w14:paraId="1607CF23" w14:textId="77777777" w:rsidR="00FB13D7" w:rsidRDefault="00FB13D7" w:rsidP="00FB13D7">
      <w:r>
        <w:t xml:space="preserve">If you ask any real </w:t>
      </w:r>
      <w:proofErr w:type="gramStart"/>
      <w:r>
        <w:t>follower</w:t>
      </w:r>
      <w:proofErr w:type="gramEnd"/>
      <w:r>
        <w:t xml:space="preserve"> </w:t>
      </w:r>
      <w:proofErr w:type="gramStart"/>
      <w:r>
        <w:t>about</w:t>
      </w:r>
      <w:proofErr w:type="gramEnd"/>
      <w:r>
        <w:t xml:space="preserve"> what </w:t>
      </w:r>
      <w:proofErr w:type="gramStart"/>
      <w:r>
        <w:t>were they</w:t>
      </w:r>
      <w:proofErr w:type="gramEnd"/>
      <w:r>
        <w:t xml:space="preserve"> seeking? They would tell you knowledge, wisdom, wisdom. And they would most likely tell you, say, "Have you read </w:t>
      </w:r>
      <w:proofErr w:type="gramStart"/>
      <w:r>
        <w:t>the Supreme</w:t>
      </w:r>
      <w:proofErr w:type="gramEnd"/>
      <w:r>
        <w:t xml:space="preserve"> Wisdom?" And we </w:t>
      </w:r>
      <w:proofErr w:type="gramStart"/>
      <w:r>
        <w:t>have to</w:t>
      </w:r>
      <w:proofErr w:type="gramEnd"/>
      <w:r>
        <w:t xml:space="preserve"> study that because the knowledge is locked up in there. Yes, praise be to Allah. </w:t>
      </w:r>
      <w:proofErr w:type="gramStart"/>
      <w:r>
        <w:t>So</w:t>
      </w:r>
      <w:proofErr w:type="gramEnd"/>
      <w:r>
        <w:t xml:space="preserve"> we were wisdom seekers and the people who've been deprived of knowledge in the world and kept out of </w:t>
      </w:r>
      <w:proofErr w:type="gramStart"/>
      <w:r>
        <w:t>the higher</w:t>
      </w:r>
      <w:proofErr w:type="gramEnd"/>
      <w:r>
        <w:t xml:space="preserve"> knowledge, that's their hunger. </w:t>
      </w:r>
      <w:proofErr w:type="gramStart"/>
      <w:r>
        <w:t>The hunger</w:t>
      </w:r>
      <w:proofErr w:type="gramEnd"/>
      <w:r>
        <w:t xml:space="preserve"> is knowledge. </w:t>
      </w:r>
      <w:proofErr w:type="gramStart"/>
      <w:r>
        <w:t>So</w:t>
      </w:r>
      <w:proofErr w:type="gramEnd"/>
      <w:r>
        <w:t xml:space="preserve"> let's not forget that. But seek most of all, the pleasure of Allah. </w:t>
      </w:r>
      <w:proofErr w:type="gramStart"/>
      <w:r>
        <w:t>So</w:t>
      </w:r>
      <w:proofErr w:type="gramEnd"/>
      <w:r>
        <w:t xml:space="preserve"> you know the commandments and the proverbs in the </w:t>
      </w:r>
      <w:proofErr w:type="gramStart"/>
      <w:r>
        <w:t>Qur'an</w:t>
      </w:r>
      <w:proofErr w:type="gramEnd"/>
      <w:r>
        <w:t xml:space="preserve"> right? </w:t>
      </w:r>
      <w:proofErr w:type="gramStart"/>
      <w:r>
        <w:t>So</w:t>
      </w:r>
      <w:proofErr w:type="gramEnd"/>
      <w:r>
        <w:t xml:space="preserve"> we know that you won't get knowledge and wisdom unless you put Allah first. Yeah, praise be to Allah. Dear beloved people, if we could understand the wisdom that is to be applied in making judgments, oh, our life would be so much more pleasant. Don't you know most of our lives are miserable because we are constantly making bad judgments in our relationship with others? Hardly a day passed that some of us don't have </w:t>
      </w:r>
      <w:proofErr w:type="gramStart"/>
      <w:r>
        <w:t>a heart</w:t>
      </w:r>
      <w:proofErr w:type="gramEnd"/>
      <w:r>
        <w:t xml:space="preserve"> discomfort, </w:t>
      </w:r>
      <w:proofErr w:type="gramStart"/>
      <w:r>
        <w:t>a discomfort</w:t>
      </w:r>
      <w:proofErr w:type="gramEnd"/>
      <w:r>
        <w:t xml:space="preserve"> </w:t>
      </w:r>
      <w:proofErr w:type="gramStart"/>
      <w:r>
        <w:t>to</w:t>
      </w:r>
      <w:proofErr w:type="gramEnd"/>
      <w:r>
        <w:t xml:space="preserve"> our hearts because of our inability to relate to each other properly.</w:t>
      </w:r>
    </w:p>
    <w:p w14:paraId="44A23D8B" w14:textId="77777777" w:rsidR="00FB13D7" w:rsidRDefault="00FB13D7" w:rsidP="00FB13D7">
      <w:r>
        <w:t xml:space="preserve">"Oh, I'm upset. Oh, you know so and so and so. " That fool, that sucker said such and such. Don't talk to me. I don't want to talk to you now." But how come mama, I haven't done anything to you?" Leave me alone, boy. Go upstairs, go upstairs, go upstairs and close the door." Why? The boy didn't do anything. The boy </w:t>
      </w:r>
      <w:proofErr w:type="gramStart"/>
      <w:r>
        <w:t>haven't</w:t>
      </w:r>
      <w:proofErr w:type="gramEnd"/>
      <w:r>
        <w:t xml:space="preserve"> done a thing. Why is he being treated like that? Because mama suffered a discomfort in her relationship with somebody today when she </w:t>
      </w:r>
      <w:proofErr w:type="gramStart"/>
      <w:r>
        <w:t>comes</w:t>
      </w:r>
      <w:proofErr w:type="gramEnd"/>
      <w:r>
        <w:t xml:space="preserve"> back home and </w:t>
      </w:r>
      <w:proofErr w:type="gramStart"/>
      <w:r>
        <w:t>can't</w:t>
      </w:r>
      <w:proofErr w:type="gramEnd"/>
      <w:r>
        <w:t xml:space="preserve"> control herself, right? No, I just referred this to mama, but that's me, that's you. That's all of us, right? All of us. We let a situation with one individual cause us to mistreat or put something on another individual uncalled for.</w:t>
      </w:r>
    </w:p>
    <w:p w14:paraId="1F1FD072" w14:textId="77777777" w:rsidR="00FB13D7" w:rsidRDefault="00FB13D7" w:rsidP="00FB13D7">
      <w:r>
        <w:t xml:space="preserve">Some people speak </w:t>
      </w:r>
      <w:proofErr w:type="gramStart"/>
      <w:r>
        <w:t>for</w:t>
      </w:r>
      <w:proofErr w:type="gramEnd"/>
      <w:r>
        <w:t xml:space="preserve"> me to make me love them. That's true. They don't have any purpose other than to make me love them. And they can't read my tone. They can't read my emotions and my tones. Although I'm speaking with them. I'm speaking with my tone, with my emotions. I'm speaking. I'm saying, okay, that's the best you can do. I hope Allah helps you out. Then some of us go to the other extreme. We like to inflict pain. We greet </w:t>
      </w:r>
      <w:proofErr w:type="gramStart"/>
      <w:r>
        <w:t>to hurt</w:t>
      </w:r>
      <w:proofErr w:type="gramEnd"/>
      <w:r>
        <w:t xml:space="preserve"> people. "</w:t>
      </w:r>
      <w:proofErr w:type="spellStart"/>
      <w:r>
        <w:t>Asalaam</w:t>
      </w:r>
      <w:proofErr w:type="spellEnd"/>
      <w:r>
        <w:t xml:space="preserve"> Alaikum." </w:t>
      </w:r>
      <w:proofErr w:type="spellStart"/>
      <w:r>
        <w:t>Asalaam</w:t>
      </w:r>
      <w:proofErr w:type="spellEnd"/>
      <w:r>
        <w:t xml:space="preserve"> Alaikum Brother Imam. Or don't give the greeting at all. </w:t>
      </w:r>
      <w:proofErr w:type="gramStart"/>
      <w:r>
        <w:t>Look</w:t>
      </w:r>
      <w:proofErr w:type="gramEnd"/>
      <w:r>
        <w:t xml:space="preserve"> them right in the face. Then there are some, they don't like the company of those that say, </w:t>
      </w:r>
      <w:proofErr w:type="spellStart"/>
      <w:r>
        <w:t>Asalaam</w:t>
      </w:r>
      <w:proofErr w:type="spellEnd"/>
      <w:r>
        <w:t xml:space="preserve"> Alaikum how are you? They don't like the company of those. They like the company of the one that </w:t>
      </w:r>
      <w:proofErr w:type="gramStart"/>
      <w:r>
        <w:t>don't</w:t>
      </w:r>
      <w:proofErr w:type="gramEnd"/>
      <w:r>
        <w:t xml:space="preserve"> speak. You find them always with the </w:t>
      </w:r>
      <w:proofErr w:type="gramStart"/>
      <w:r>
        <w:t>one</w:t>
      </w:r>
      <w:proofErr w:type="gramEnd"/>
      <w:r>
        <w:t xml:space="preserve"> that don't speak and don't treat people </w:t>
      </w:r>
      <w:proofErr w:type="gramStart"/>
      <w:r>
        <w:t>nice</w:t>
      </w:r>
      <w:proofErr w:type="gramEnd"/>
      <w:r>
        <w:t xml:space="preserve">. They </w:t>
      </w:r>
      <w:proofErr w:type="gramStart"/>
      <w:r>
        <w:t>that</w:t>
      </w:r>
      <w:proofErr w:type="gramEnd"/>
      <w:r>
        <w:t xml:space="preserve"> masochist. We don't want either. We want normal people. And if you want to be normal, you </w:t>
      </w:r>
      <w:proofErr w:type="gramStart"/>
      <w:r>
        <w:t>have to</w:t>
      </w:r>
      <w:proofErr w:type="gramEnd"/>
      <w:r>
        <w:t xml:space="preserve"> love Allah and do it for the love of Allah. Don't you know I can't love my wife properly unless I </w:t>
      </w:r>
      <w:proofErr w:type="gramStart"/>
      <w:r>
        <w:t>be</w:t>
      </w:r>
      <w:proofErr w:type="gramEnd"/>
      <w:r>
        <w:t xml:space="preserve"> aware of what Allah requires of me in my relationship with her?</w:t>
      </w:r>
    </w:p>
    <w:p w14:paraId="228C5BD0" w14:textId="136DE81C" w:rsidR="00FB13D7" w:rsidRDefault="00FB13D7" w:rsidP="00FB13D7">
      <w:r>
        <w:t xml:space="preserve">If I become unaware of what Allah asks of me in my relationship with my wife, in my loving her, eventually I'm going to lose her. I'm going to lose that woman. </w:t>
      </w:r>
      <w:proofErr w:type="gramStart"/>
      <w:r>
        <w:t>Yes</w:t>
      </w:r>
      <w:proofErr w:type="gramEnd"/>
      <w:r>
        <w:t xml:space="preserve"> I am. Now losing her </w:t>
      </w:r>
      <w:proofErr w:type="gramStart"/>
      <w:r>
        <w:t>don't</w:t>
      </w:r>
      <w:proofErr w:type="gramEnd"/>
      <w:r>
        <w:t xml:space="preserve"> always mean going to the divorce court. She can be in </w:t>
      </w:r>
      <w:proofErr w:type="gramStart"/>
      <w:r>
        <w:t>the bed</w:t>
      </w:r>
      <w:proofErr w:type="gramEnd"/>
      <w:r>
        <w:t xml:space="preserve"> with you. Sometimes she's downstairs, don't sleep with you no more. Or in the children's room. Right? She </w:t>
      </w:r>
      <w:proofErr w:type="gramStart"/>
      <w:r>
        <w:t>don't</w:t>
      </w:r>
      <w:proofErr w:type="gramEnd"/>
      <w:r>
        <w:t xml:space="preserve"> want to sleep with you anymore. You didn't go to divorce court, but you lost her. And sometimes she's up under the cover with you. A cold mackerel or something. Laying right on </w:t>
      </w:r>
      <w:r>
        <w:lastRenderedPageBreak/>
        <w:t xml:space="preserve">the bed, right under the sheet with you. You didn't go to divorce court, but there </w:t>
      </w:r>
      <w:proofErr w:type="spellStart"/>
      <w:r>
        <w:t>ain't</w:t>
      </w:r>
      <w:proofErr w:type="spellEnd"/>
      <w:r>
        <w:t xml:space="preserve"> no marriage there. And you'll be busting your brains out, Man, one thing you can't figure out is a woman. But have you ever thought maybe yourself is what you can't figure out? Your probably been going to extremes and haven't kept Allah in your relationship with that woman. Yes, I know that's the downfall. And that's why Allah says for us to say in our prayers, </w:t>
      </w:r>
      <w:proofErr w:type="gramStart"/>
      <w:r>
        <w:t>Surely</w:t>
      </w:r>
      <w:proofErr w:type="gramEnd"/>
      <w:r>
        <w:t xml:space="preserve"> I have wronged my own self. And I confess my faults. Right? This is a prayer. And this is </w:t>
      </w:r>
      <w:proofErr w:type="gramStart"/>
      <w:r>
        <w:t>the wisdom</w:t>
      </w:r>
      <w:proofErr w:type="gramEnd"/>
      <w:r>
        <w:t xml:space="preserve">. This is how we should see that. Praise be to Allah. So dear beloved people we don't want to be in these extremes. Allah tells us that this is the </w:t>
      </w:r>
      <w:proofErr w:type="spellStart"/>
      <w:proofErr w:type="gramStart"/>
      <w:r>
        <w:t>mid way</w:t>
      </w:r>
      <w:proofErr w:type="spellEnd"/>
      <w:proofErr w:type="gramEnd"/>
      <w:r>
        <w:t xml:space="preserve"> community. What does it mean midway? It means not surging at all towards the extremes of hell.</w:t>
      </w:r>
    </w:p>
    <w:p w14:paraId="7DAB0F74" w14:textId="77777777" w:rsidR="00FB13D7" w:rsidRDefault="00FB13D7" w:rsidP="00FB13D7">
      <w:r>
        <w:t xml:space="preserve">What are the extremes of hell? </w:t>
      </w:r>
      <w:proofErr w:type="gramStart"/>
      <w:r>
        <w:t>Intense</w:t>
      </w:r>
      <w:proofErr w:type="gramEnd"/>
      <w:r>
        <w:t xml:space="preserve"> cold and intense heat. Read the Qur'an. You'll see how hell is described in the Qur'an. The common notion in Christian society is that hell is only hot. And you have that expression. what's that expressions they have over here in Christian society. Yeah. When </w:t>
      </w:r>
      <w:proofErr w:type="gramStart"/>
      <w:r>
        <w:t>hell</w:t>
      </w:r>
      <w:proofErr w:type="gramEnd"/>
      <w:r>
        <w:t xml:space="preserve"> freezes over. Right? Meaning that that's </w:t>
      </w:r>
      <w:proofErr w:type="gramStart"/>
      <w:r>
        <w:t>a</w:t>
      </w:r>
      <w:proofErr w:type="gramEnd"/>
      <w:r>
        <w:t xml:space="preserve"> impossibility it'll never happen. In the Qur'an it's not an impossibility. It does happen. Until you have the chance of a snowball in hell. In the Qur'an you have a good chance of a snowball in hell if it rolls in the right direction. </w:t>
      </w:r>
      <w:proofErr w:type="gramStart"/>
      <w:r>
        <w:t>So</w:t>
      </w:r>
      <w:proofErr w:type="gramEnd"/>
      <w:r>
        <w:t xml:space="preserve"> the Muslim is the one who doesn't go to either extreme. He follows the midway principle as regards the extremes of human behavior. And he follows rational, a rational line. He follows the line </w:t>
      </w:r>
      <w:proofErr w:type="gramStart"/>
      <w:r>
        <w:t>of</w:t>
      </w:r>
      <w:proofErr w:type="gramEnd"/>
      <w:r>
        <w:t xml:space="preserve"> good reasons. I hope you all </w:t>
      </w:r>
      <w:proofErr w:type="gramStart"/>
      <w:r>
        <w:t>listening</w:t>
      </w:r>
      <w:proofErr w:type="gramEnd"/>
      <w:r>
        <w:t xml:space="preserve"> today. This religion is not a religion that depends upon your sentiment. No. It depends both upon your sentiments or upon your emotions and your intelligence. And it depends upon your intelligence to really protect your emotionality. Are you hearing what he's saying? It depends upon your intelligence to protect your emotionality.</w:t>
      </w:r>
    </w:p>
    <w:p w14:paraId="267CCDA1" w14:textId="77777777" w:rsidR="00FB13D7" w:rsidRDefault="00FB13D7" w:rsidP="00FB13D7">
      <w:r>
        <w:t xml:space="preserve">And how do you protect your intelligence now? Now, if I should keep my sentiments so that I protect my emotional faith, so that my emotional faith won't go to extremes. I </w:t>
      </w:r>
      <w:proofErr w:type="gramStart"/>
      <w:r>
        <w:t>have to</w:t>
      </w:r>
      <w:proofErr w:type="gramEnd"/>
      <w:r>
        <w:t xml:space="preserve"> follow the rational line. I </w:t>
      </w:r>
      <w:proofErr w:type="gramStart"/>
      <w:r>
        <w:t>have to</w:t>
      </w:r>
      <w:proofErr w:type="gramEnd"/>
      <w:r>
        <w:t xml:space="preserve"> follow this line of reason. Now what is going to protect my reasoning? The love of Allah. The love of Allah. I wonder what that </w:t>
      </w:r>
      <w:proofErr w:type="gramStart"/>
      <w:r>
        <w:t>is?</w:t>
      </w:r>
      <w:proofErr w:type="gramEnd"/>
      <w:r>
        <w:t xml:space="preserve"> Now here it is, </w:t>
      </w:r>
      <w:proofErr w:type="gramStart"/>
      <w:r>
        <w:t>the intelligence</w:t>
      </w:r>
      <w:proofErr w:type="gramEnd"/>
      <w:r>
        <w:t xml:space="preserve"> is needed to protect my heart because my heart is either a wise heart or foolish heart, right? You've heard the expression wise heart and foolish heart. You hear the expression foolish heart more than wise heart, right? So now I </w:t>
      </w:r>
      <w:proofErr w:type="gramStart"/>
      <w:r>
        <w:t>have to</w:t>
      </w:r>
      <w:proofErr w:type="gramEnd"/>
      <w:r>
        <w:t xml:space="preserve"> use my intelligence to protect my heart, which again is a symbol for </w:t>
      </w:r>
      <w:proofErr w:type="gramStart"/>
      <w:r>
        <w:t>the emotional</w:t>
      </w:r>
      <w:proofErr w:type="gramEnd"/>
      <w:r>
        <w:t xml:space="preserve"> life, isn't it? A symbol for the emotional life.</w:t>
      </w:r>
    </w:p>
    <w:p w14:paraId="1CE94FF7" w14:textId="77777777" w:rsidR="00FB13D7" w:rsidRDefault="00FB13D7" w:rsidP="00FB13D7">
      <w:r>
        <w:t xml:space="preserve">The core, the superintendent. The superintendent for the emotional life. That's the heart, right? The heart is there saying no, that's wrong. No, don't give your love to that person. They don't deserve it. They have no feelings. </w:t>
      </w:r>
      <w:proofErr w:type="gramStart"/>
      <w:r>
        <w:t>So</w:t>
      </w:r>
      <w:proofErr w:type="gramEnd"/>
      <w:r>
        <w:t xml:space="preserve"> the heart is there advising you in your amorous relationships, right? Yes. But then intelligence </w:t>
      </w:r>
      <w:proofErr w:type="gramStart"/>
      <w:r>
        <w:t>come</w:t>
      </w:r>
      <w:proofErr w:type="gramEnd"/>
      <w:r>
        <w:t xml:space="preserve"> into play when the heart </w:t>
      </w:r>
      <w:proofErr w:type="gramStart"/>
      <w:r>
        <w:t>become</w:t>
      </w:r>
      <w:proofErr w:type="gramEnd"/>
      <w:r>
        <w:t xml:space="preserve"> attached. The heart becomes attached to something and </w:t>
      </w:r>
      <w:proofErr w:type="gramStart"/>
      <w:r>
        <w:t>It</w:t>
      </w:r>
      <w:proofErr w:type="gramEnd"/>
      <w:r>
        <w:t xml:space="preserve"> is giving too much and the intelligence </w:t>
      </w:r>
      <w:proofErr w:type="gramStart"/>
      <w:r>
        <w:t>say</w:t>
      </w:r>
      <w:proofErr w:type="gramEnd"/>
      <w:r>
        <w:t xml:space="preserve">, </w:t>
      </w:r>
      <w:proofErr w:type="gramStart"/>
      <w:r>
        <w:t>You</w:t>
      </w:r>
      <w:proofErr w:type="gramEnd"/>
      <w:r>
        <w:t xml:space="preserve"> </w:t>
      </w:r>
      <w:proofErr w:type="gramStart"/>
      <w:r>
        <w:t>making</w:t>
      </w:r>
      <w:proofErr w:type="gramEnd"/>
      <w:r>
        <w:t xml:space="preserve"> a fool out of yourself. </w:t>
      </w:r>
      <w:proofErr w:type="spellStart"/>
      <w:r>
        <w:t>Ain't</w:t>
      </w:r>
      <w:proofErr w:type="spellEnd"/>
      <w:r>
        <w:t xml:space="preserve"> no emotions there. No emotions. That's coming straight from the senses. Straight from the intellect. Say, </w:t>
      </w:r>
      <w:proofErr w:type="gramStart"/>
      <w:r>
        <w:t>You</w:t>
      </w:r>
      <w:proofErr w:type="gramEnd"/>
      <w:r>
        <w:t xml:space="preserve"> </w:t>
      </w:r>
      <w:proofErr w:type="gramStart"/>
      <w:r>
        <w:t>making</w:t>
      </w:r>
      <w:proofErr w:type="gramEnd"/>
      <w:r>
        <w:t xml:space="preserve"> a fool out of yourself. You say, </w:t>
      </w:r>
      <w:proofErr w:type="spellStart"/>
      <w:r>
        <w:t>Mmm</w:t>
      </w:r>
      <w:proofErr w:type="spellEnd"/>
      <w:r>
        <w:t xml:space="preserve">, I believe I am. Emotions might come into play. Well, how </w:t>
      </w:r>
      <w:proofErr w:type="gramStart"/>
      <w:r>
        <w:t>that</w:t>
      </w:r>
      <w:proofErr w:type="gramEnd"/>
      <w:r>
        <w:t xml:space="preserve"> song go? If </w:t>
      </w:r>
      <w:proofErr w:type="gramStart"/>
      <w:r>
        <w:t>loving</w:t>
      </w:r>
      <w:proofErr w:type="gramEnd"/>
      <w:r>
        <w:t xml:space="preserve"> you is </w:t>
      </w:r>
      <w:proofErr w:type="gramStart"/>
      <w:r>
        <w:t>wrong</w:t>
      </w:r>
      <w:proofErr w:type="gramEnd"/>
      <w:r>
        <w:t xml:space="preserve"> I don't want to be right. </w:t>
      </w:r>
      <w:proofErr w:type="gramStart"/>
      <w:r>
        <w:t>So</w:t>
      </w:r>
      <w:proofErr w:type="gramEnd"/>
      <w:r>
        <w:t xml:space="preserve"> the intellect, the intellect </w:t>
      </w:r>
      <w:proofErr w:type="gramStart"/>
      <w:r>
        <w:t>rises up</w:t>
      </w:r>
      <w:proofErr w:type="gramEnd"/>
      <w:r>
        <w:t xml:space="preserve"> out of </w:t>
      </w:r>
      <w:proofErr w:type="spellStart"/>
      <w:proofErr w:type="gramStart"/>
      <w:r>
        <w:t>it's</w:t>
      </w:r>
      <w:proofErr w:type="spellEnd"/>
      <w:proofErr w:type="gramEnd"/>
      <w:r>
        <w:t xml:space="preserve"> sleep. It comes up and speaks to the heart and </w:t>
      </w:r>
      <w:proofErr w:type="gramStart"/>
      <w:r>
        <w:t>say</w:t>
      </w:r>
      <w:proofErr w:type="gramEnd"/>
      <w:r>
        <w:t xml:space="preserve">, </w:t>
      </w:r>
      <w:proofErr w:type="gramStart"/>
      <w:r>
        <w:t>Hey</w:t>
      </w:r>
      <w:proofErr w:type="gramEnd"/>
      <w:r>
        <w:t xml:space="preserve">, hey where you going? And then the heart </w:t>
      </w:r>
      <w:proofErr w:type="gramStart"/>
      <w:r>
        <w:t>start</w:t>
      </w:r>
      <w:proofErr w:type="gramEnd"/>
      <w:r>
        <w:t xml:space="preserve"> rationalizing. Well, I get a lot out of this relationship. I see what I'm losing, but when I see what I'm getting out of it. "If loving you is </w:t>
      </w:r>
      <w:proofErr w:type="gramStart"/>
      <w:r>
        <w:t>wrong</w:t>
      </w:r>
      <w:proofErr w:type="gramEnd"/>
      <w:r>
        <w:t xml:space="preserve"> I don't want to be right." Now you </w:t>
      </w:r>
      <w:proofErr w:type="gramStart"/>
      <w:r>
        <w:t>gone</w:t>
      </w:r>
      <w:proofErr w:type="gramEnd"/>
      <w:r>
        <w:t xml:space="preserve">, you </w:t>
      </w:r>
      <w:proofErr w:type="gramStart"/>
      <w:r>
        <w:t>gone</w:t>
      </w:r>
      <w:proofErr w:type="gramEnd"/>
      <w:r>
        <w:t xml:space="preserve"> </w:t>
      </w:r>
      <w:proofErr w:type="gramStart"/>
      <w:r>
        <w:t>now</w:t>
      </w:r>
      <w:proofErr w:type="gramEnd"/>
      <w:r>
        <w:t xml:space="preserve"> right? </w:t>
      </w:r>
      <w:proofErr w:type="gramStart"/>
      <w:r>
        <w:t>You</w:t>
      </w:r>
      <w:proofErr w:type="gramEnd"/>
      <w:r>
        <w:t xml:space="preserve"> </w:t>
      </w:r>
      <w:proofErr w:type="gramStart"/>
      <w:r>
        <w:t>gone</w:t>
      </w:r>
      <w:proofErr w:type="gramEnd"/>
      <w:r>
        <w:t xml:space="preserve"> now. </w:t>
      </w:r>
      <w:proofErr w:type="gramStart"/>
      <w:r>
        <w:t>You</w:t>
      </w:r>
      <w:proofErr w:type="gramEnd"/>
      <w:r>
        <w:t xml:space="preserve"> </w:t>
      </w:r>
      <w:proofErr w:type="gramStart"/>
      <w:r>
        <w:t>gone</w:t>
      </w:r>
      <w:proofErr w:type="gramEnd"/>
      <w:r>
        <w:t xml:space="preserve"> now. You left your moral </w:t>
      </w:r>
      <w:r>
        <w:lastRenderedPageBreak/>
        <w:t xml:space="preserve">senses behind you. </w:t>
      </w:r>
      <w:proofErr w:type="gramStart"/>
      <w:r>
        <w:t>Thrown</w:t>
      </w:r>
      <w:proofErr w:type="gramEnd"/>
      <w:r>
        <w:t xml:space="preserve"> the moral senses away. You </w:t>
      </w:r>
      <w:proofErr w:type="gramStart"/>
      <w:r>
        <w:t>finished</w:t>
      </w:r>
      <w:proofErr w:type="gramEnd"/>
      <w:r>
        <w:t xml:space="preserve"> now. What will protect now the intellect? The love of Allah. Because if the love of Allah is there, you won't say, </w:t>
      </w:r>
      <w:proofErr w:type="gramStart"/>
      <w:r>
        <w:t>If</w:t>
      </w:r>
      <w:proofErr w:type="gramEnd"/>
      <w:r>
        <w:t xml:space="preserve"> loving you is wrong, I don't want to be right</w:t>
      </w:r>
      <w:proofErr w:type="gramStart"/>
      <w:r>
        <w:t>.</w:t>
      </w:r>
      <w:proofErr w:type="gramEnd"/>
      <w:r>
        <w:t xml:space="preserve"> The person that says </w:t>
      </w:r>
      <w:proofErr w:type="gramStart"/>
      <w:r>
        <w:t>that,</w:t>
      </w:r>
      <w:proofErr w:type="gramEnd"/>
      <w:r>
        <w:t xml:space="preserve"> they don't fast Ramadan. They don't pray five times a day. All right? </w:t>
      </w:r>
      <w:proofErr w:type="gramStart"/>
      <w:r>
        <w:t>So</w:t>
      </w:r>
      <w:proofErr w:type="gramEnd"/>
      <w:r>
        <w:t xml:space="preserve"> you see we </w:t>
      </w:r>
      <w:proofErr w:type="gramStart"/>
      <w:r>
        <w:t>have to</w:t>
      </w:r>
      <w:proofErr w:type="gramEnd"/>
      <w:r>
        <w:t xml:space="preserve"> understand what Allah has set up and respect what He has set up.</w:t>
      </w:r>
    </w:p>
    <w:p w14:paraId="3DAD6C3B" w14:textId="77777777" w:rsidR="00FB13D7" w:rsidRDefault="00FB13D7" w:rsidP="00FB13D7">
      <w:r>
        <w:t xml:space="preserve">No matter how much we learn, what </w:t>
      </w:r>
      <w:proofErr w:type="gramStart"/>
      <w:r>
        <w:t>do are</w:t>
      </w:r>
      <w:proofErr w:type="gramEnd"/>
      <w:r>
        <w:t xml:space="preserve"> we say? Allah, you know, we know not. All we know is what you give us. We never become arrogant, egotistical, loud. We'll never become that way if we love Allah's word most. </w:t>
      </w:r>
      <w:proofErr w:type="gramStart"/>
      <w:r>
        <w:t>You</w:t>
      </w:r>
      <w:proofErr w:type="gramEnd"/>
      <w:r>
        <w:t xml:space="preserve"> see? So now if we look at what Allah says in Qur'an says that He revealed it upon his heart. That's the condition then for Allah's favor, isn't it. If you love Allah, let your heart be sincere, not corrupt. Whoever brings a healthy sound heart. That's who paradise is for. That's who the reward of heaven is for. Allah says in the Qur'an, whoever brings, come to Him in the judgment with a healthy sound heart. And again, Allah says, never will He change the state of the people. In fact, it means never will He change what is bothering you until you change what is bothering your heart. Allah has made the heart to be right. And lying and deceit and hypocrisy bothers the heart. But we get into habit so long that we become dead to the voice of the heart. We don't even hear the heart anymore. And sometimes to take a sermon like this, to </w:t>
      </w:r>
      <w:proofErr w:type="gramStart"/>
      <w:r>
        <w:t>open up</w:t>
      </w:r>
      <w:proofErr w:type="gramEnd"/>
      <w:r>
        <w:t xml:space="preserve"> our ears. Then some ears can't be open. The more you seek for them, trying to get them to respond to the goodness in their nature, the more they become hardened. They get hardened up </w:t>
      </w:r>
      <w:proofErr w:type="gramStart"/>
      <w:r>
        <w:t>more and more</w:t>
      </w:r>
      <w:proofErr w:type="gramEnd"/>
      <w:r>
        <w:t xml:space="preserve">. The metal builds up in the ear. Ear can't hear </w:t>
      </w:r>
      <w:proofErr w:type="gramStart"/>
      <w:r>
        <w:t>nothing</w:t>
      </w:r>
      <w:proofErr w:type="gramEnd"/>
      <w:r>
        <w:t>. That's a terrible fate. Now let's look at the last pillar of faith. What a wonderful pillar of faith.</w:t>
      </w:r>
    </w:p>
    <w:p w14:paraId="411DE16F" w14:textId="77777777" w:rsidR="00FB13D7" w:rsidRDefault="00FB13D7" w:rsidP="00FB13D7">
      <w:r>
        <w:t xml:space="preserve">Let us now look at the flow, the movement, the sequence, the order. But after all, these things are put in a certain order. Prophet Muhammad gave them to us in a certain order. He didn't say hajj as the first. He put them in a certain order. So let us understand something about them. First, we </w:t>
      </w:r>
      <w:proofErr w:type="gramStart"/>
      <w:r>
        <w:t>have to</w:t>
      </w:r>
      <w:proofErr w:type="gramEnd"/>
      <w:r>
        <w:t xml:space="preserve"> acknowledge that we are not </w:t>
      </w:r>
      <w:proofErr w:type="gramStart"/>
      <w:r>
        <w:t>the big</w:t>
      </w:r>
      <w:proofErr w:type="gramEnd"/>
      <w:r>
        <w:t xml:space="preserve"> eye </w:t>
      </w:r>
      <w:proofErr w:type="gramStart"/>
      <w:r>
        <w:t>and eye, the</w:t>
      </w:r>
      <w:proofErr w:type="gramEnd"/>
      <w:r>
        <w:t xml:space="preserve"> big all in all. And expect to serve something and be obedient to something. And then next what will happen. Once you accept that, that enters the heart, goes right into it. Make you want to be devoted to it. G-d has put into </w:t>
      </w:r>
      <w:proofErr w:type="gramStart"/>
      <w:r>
        <w:t>us,</w:t>
      </w:r>
      <w:proofErr w:type="gramEnd"/>
      <w:r>
        <w:t xml:space="preserve"> He has made us devotional creatures. You're going to be devoted to something. Impossible for you to live without being devoted to something.</w:t>
      </w:r>
    </w:p>
    <w:p w14:paraId="325E3C89" w14:textId="77777777" w:rsidR="00FB13D7" w:rsidRDefault="00FB13D7" w:rsidP="00FB13D7">
      <w:r>
        <w:t xml:space="preserve">Some of these </w:t>
      </w:r>
      <w:proofErr w:type="gramStart"/>
      <w:r>
        <w:t>speakers they</w:t>
      </w:r>
      <w:proofErr w:type="gramEnd"/>
      <w:r>
        <w:t xml:space="preserve"> say something and it's good. I agree </w:t>
      </w:r>
      <w:proofErr w:type="gramStart"/>
      <w:r>
        <w:t>to</w:t>
      </w:r>
      <w:proofErr w:type="gramEnd"/>
      <w:r>
        <w:t xml:space="preserve"> it. So sometimes I wonder if I should be to it. Though it's right. Because I find myself being pulled into a pattern. Simon says. And I don't want to get into that Simon says pattern. They say get them to </w:t>
      </w:r>
      <w:proofErr w:type="gramStart"/>
      <w:r>
        <w:t>saying</w:t>
      </w:r>
      <w:proofErr w:type="gramEnd"/>
      <w:r>
        <w:t xml:space="preserve"> yes. And then they'll be saying yes without thinking after </w:t>
      </w:r>
      <w:proofErr w:type="spellStart"/>
      <w:r>
        <w:t>awhile</w:t>
      </w:r>
      <w:proofErr w:type="spellEnd"/>
      <w:r>
        <w:t xml:space="preserve">. And they'll say yes to what you want to put over on them. Right? Okay. We know about these courses that they give salesmen and other people. Okay. </w:t>
      </w:r>
      <w:proofErr w:type="gramStart"/>
      <w:r>
        <w:t>So</w:t>
      </w:r>
      <w:proofErr w:type="gramEnd"/>
      <w:r>
        <w:t xml:space="preserve"> they </w:t>
      </w:r>
      <w:proofErr w:type="gramStart"/>
      <w:r>
        <w:t>be</w:t>
      </w:r>
      <w:proofErr w:type="gramEnd"/>
      <w:r>
        <w:t xml:space="preserve"> saying the right thing, but sometimes I don't say yes. I refuse to say yes and I know it's right. Say Allah is G-d. Right? Well, you must not be a good Muslim, you wouldn't say right. You would just say Allah is G-d. You wouldn't say right. Allah is G-d, right? </w:t>
      </w:r>
      <w:proofErr w:type="gramStart"/>
      <w:r>
        <w:t>Why you got to</w:t>
      </w:r>
      <w:proofErr w:type="gramEnd"/>
      <w:r>
        <w:t xml:space="preserve"> ask me? You </w:t>
      </w:r>
      <w:proofErr w:type="gramStart"/>
      <w:r>
        <w:t>supposed</w:t>
      </w:r>
      <w:proofErr w:type="gramEnd"/>
      <w:r>
        <w:t xml:space="preserve"> to know about G-d.</w:t>
      </w:r>
    </w:p>
    <w:p w14:paraId="64452C1C" w14:textId="77777777" w:rsidR="00FB13D7" w:rsidRDefault="00FB13D7" w:rsidP="00FB13D7">
      <w:proofErr w:type="gramStart"/>
      <w:r>
        <w:t>So</w:t>
      </w:r>
      <w:proofErr w:type="gramEnd"/>
      <w:r>
        <w:t xml:space="preserve"> we come to these pillars, these foundations of our life, and we see that they follow a line of sequence. They follow a pattern of direction which indicates a pattern of the mind, a pattern of the senses, influenced by G-d. G-d is Himself influencing the five senses. And prayer is going to bring you in line with obeying something that is bigger than you. And it becomes a habit to obey that which is bigger than you. And once you get into that habit of </w:t>
      </w:r>
      <w:proofErr w:type="gramStart"/>
      <w:r>
        <w:t>the devoting</w:t>
      </w:r>
      <w:proofErr w:type="gramEnd"/>
      <w:r>
        <w:t xml:space="preserve"> </w:t>
      </w:r>
      <w:r>
        <w:lastRenderedPageBreak/>
        <w:t xml:space="preserve">yourself to it, if </w:t>
      </w:r>
      <w:proofErr w:type="gramStart"/>
      <w:r>
        <w:t>it's</w:t>
      </w:r>
      <w:proofErr w:type="gramEnd"/>
      <w:r>
        <w:t xml:space="preserve"> influence is bigger than you, then it's going to start demanding </w:t>
      </w:r>
      <w:proofErr w:type="gramStart"/>
      <w:r>
        <w:t>of</w:t>
      </w:r>
      <w:proofErr w:type="gramEnd"/>
      <w:r>
        <w:t xml:space="preserve"> you that you catch yourself, that you restrict yourself. If it </w:t>
      </w:r>
      <w:proofErr w:type="spellStart"/>
      <w:r>
        <w:t>ain't</w:t>
      </w:r>
      <w:proofErr w:type="spellEnd"/>
      <w:r>
        <w:t xml:space="preserve"> no bigger than you, it </w:t>
      </w:r>
      <w:proofErr w:type="spellStart"/>
      <w:r>
        <w:t>ain't</w:t>
      </w:r>
      <w:proofErr w:type="spellEnd"/>
      <w:r>
        <w:t xml:space="preserve"> going to make no demands on you. But if it's bigger than you, it's going to make demands on you that you restrict your behavior. You </w:t>
      </w:r>
      <w:proofErr w:type="gramStart"/>
      <w:r>
        <w:t>have to</w:t>
      </w:r>
      <w:proofErr w:type="gramEnd"/>
      <w:r>
        <w:t xml:space="preserve"> fast. Worship.</w:t>
      </w:r>
    </w:p>
    <w:p w14:paraId="4CBA0DEE" w14:textId="7FE51BF1" w:rsidR="00FB13D7" w:rsidRDefault="00FB13D7" w:rsidP="00FB13D7">
      <w:r>
        <w:t xml:space="preserve">Recognition of a superior being. Then worship. And then after worship, discipline the self so that the </w:t>
      </w:r>
      <w:proofErr w:type="spellStart"/>
      <w:r>
        <w:t xml:space="preserve">self </w:t>
      </w:r>
      <w:proofErr w:type="gramStart"/>
      <w:r>
        <w:t>conform</w:t>
      </w:r>
      <w:proofErr w:type="spellEnd"/>
      <w:proofErr w:type="gramEnd"/>
      <w:r>
        <w:t xml:space="preserve"> to what that worship demands, right? </w:t>
      </w:r>
      <w:proofErr w:type="gramStart"/>
      <w:r>
        <w:t>So</w:t>
      </w:r>
      <w:proofErr w:type="gramEnd"/>
      <w:r>
        <w:t xml:space="preserve"> it's bigger than </w:t>
      </w:r>
      <w:proofErr w:type="gramStart"/>
      <w:r>
        <w:t>me</w:t>
      </w:r>
      <w:proofErr w:type="gramEnd"/>
      <w:r>
        <w:t xml:space="preserve">. So now I restrict myself. I restrict myself. I'm not doing my own thing at liberty. Now, lot of us misunderstand the concept of the fast. You </w:t>
      </w:r>
      <w:proofErr w:type="gramStart"/>
      <w:r>
        <w:t>eating</w:t>
      </w:r>
      <w:proofErr w:type="gramEnd"/>
      <w:r>
        <w:t xml:space="preserve"> too much. Got to lose some of that weight, brother, you ought to go on </w:t>
      </w:r>
      <w:proofErr w:type="gramStart"/>
      <w:r>
        <w:t xml:space="preserve">a </w:t>
      </w:r>
      <w:r>
        <w:t>fast</w:t>
      </w:r>
      <w:proofErr w:type="gramEnd"/>
      <w:r>
        <w:t>. That’s</w:t>
      </w:r>
      <w:r>
        <w:t xml:space="preserve"> only the fast that we can </w:t>
      </w:r>
      <w:proofErr w:type="gramStart"/>
      <w:r>
        <w:t>see</w:t>
      </w:r>
      <w:proofErr w:type="gramEnd"/>
      <w:r>
        <w:t xml:space="preserve"> right? But look, it also tells you not to approach your life in any sexual way during the daylight hours too. Right? So now, sometimes I want to touch my wife and it's not because I want to eat, but if I'm hungry, the wife is hungry. Right? So now </w:t>
      </w:r>
      <w:proofErr w:type="gramStart"/>
      <w:r>
        <w:t>hear</w:t>
      </w:r>
      <w:proofErr w:type="gramEnd"/>
      <w:r>
        <w:t xml:space="preserve"> is something saying don't do it, don't do it. This is what you have to see. The fast is not telling us not to take only, but it's telling us not to take and not to give. But when you take food for your stomach, aren't you feeding something? You </w:t>
      </w:r>
      <w:proofErr w:type="gramStart"/>
      <w:r>
        <w:t>feeding</w:t>
      </w:r>
      <w:proofErr w:type="gramEnd"/>
      <w:r>
        <w:t xml:space="preserve">, but aren't you feeding something too? I know you can see it in that relationship with your mate, but I'm sure the sister has </w:t>
      </w:r>
      <w:proofErr w:type="spellStart"/>
      <w:proofErr w:type="gramStart"/>
      <w:r>
        <w:t>broke</w:t>
      </w:r>
      <w:proofErr w:type="spellEnd"/>
      <w:proofErr w:type="gramEnd"/>
      <w:r>
        <w:t xml:space="preserve"> her fast many times when she didn't want to eat. She felt sorry for her husband wanting to eat so </w:t>
      </w:r>
      <w:proofErr w:type="gramStart"/>
      <w:r>
        <w:t>bad</w:t>
      </w:r>
      <w:proofErr w:type="gramEnd"/>
      <w:r>
        <w:t>.</w:t>
      </w:r>
    </w:p>
    <w:p w14:paraId="18B5428C" w14:textId="022B911D" w:rsidR="00FB13D7" w:rsidRDefault="00FB13D7" w:rsidP="00FB13D7">
      <w:r>
        <w:t xml:space="preserve">And she breaks down because she can't stand to see him wanting to eat and in all that misery. I </w:t>
      </w:r>
      <w:r>
        <w:t>Allah</w:t>
      </w:r>
      <w:r>
        <w:t xml:space="preserve"> will forgive me. So now she's feeding. It wasn't that she was hungry, but she </w:t>
      </w:r>
      <w:proofErr w:type="gramStart"/>
      <w:r>
        <w:t>ready</w:t>
      </w:r>
      <w:proofErr w:type="gramEnd"/>
      <w:r>
        <w:t xml:space="preserve"> to feed somebody that was hungry. </w:t>
      </w:r>
      <w:proofErr w:type="gramStart"/>
      <w:r>
        <w:t>So</w:t>
      </w:r>
      <w:proofErr w:type="gramEnd"/>
      <w:r>
        <w:t xml:space="preserve"> we </w:t>
      </w:r>
      <w:proofErr w:type="gramStart"/>
      <w:r>
        <w:t>have to</w:t>
      </w:r>
      <w:proofErr w:type="gramEnd"/>
      <w:r>
        <w:t xml:space="preserve"> understand fasting like that. </w:t>
      </w:r>
      <w:proofErr w:type="gramStart"/>
      <w:r>
        <w:t>So</w:t>
      </w:r>
      <w:proofErr w:type="gramEnd"/>
      <w:r>
        <w:t xml:space="preserve"> understand it both ways, but </w:t>
      </w:r>
      <w:proofErr w:type="gramStart"/>
      <w:r>
        <w:t>actually these</w:t>
      </w:r>
      <w:proofErr w:type="gramEnd"/>
      <w:r>
        <w:t xml:space="preserve"> are so close together, there so much one that it's hard to separate. Because really when you </w:t>
      </w:r>
      <w:proofErr w:type="gramStart"/>
      <w:r>
        <w:t>giving</w:t>
      </w:r>
      <w:proofErr w:type="gramEnd"/>
      <w:r>
        <w:t xml:space="preserve"> somebody else, that's your hunger too. See, their appetite made you start hungering. But your hunger is not their hunger. Maybe they were hungry for sex. But you then got a hunger to please them and forgot the hunger to please Allah. Right? </w:t>
      </w:r>
      <w:proofErr w:type="gramStart"/>
      <w:r>
        <w:t>You</w:t>
      </w:r>
      <w:proofErr w:type="gramEnd"/>
      <w:r>
        <w:t xml:space="preserve"> see? </w:t>
      </w:r>
      <w:proofErr w:type="gramStart"/>
      <w:r>
        <w:t>Now, so</w:t>
      </w:r>
      <w:proofErr w:type="gramEnd"/>
      <w:r>
        <w:t xml:space="preserve"> as we see these pillars how they are operating in a kind of succession, operating in a succession and a natural pattern of human growth and understanding, growth and </w:t>
      </w:r>
      <w:proofErr w:type="gramStart"/>
      <w:r>
        <w:t>behavior</w:t>
      </w:r>
      <w:proofErr w:type="gramEnd"/>
      <w:r>
        <w:t xml:space="preserve">, growth and understanding, growth and discipline, growth and discipline. How wonderful it is. Okay. Now then charity. You </w:t>
      </w:r>
      <w:proofErr w:type="gramStart"/>
      <w:r>
        <w:t>have to</w:t>
      </w:r>
      <w:proofErr w:type="gramEnd"/>
      <w:r>
        <w:t xml:space="preserve"> learn how to conduct yourself in this amorous relationship </w:t>
      </w:r>
      <w:proofErr w:type="gramStart"/>
      <w:r>
        <w:t>in order to</w:t>
      </w:r>
      <w:proofErr w:type="gramEnd"/>
      <w:r>
        <w:t xml:space="preserve"> be able to give charity properly. </w:t>
      </w:r>
      <w:proofErr w:type="gramStart"/>
      <w:r>
        <w:t>Well</w:t>
      </w:r>
      <w:proofErr w:type="gramEnd"/>
      <w:r>
        <w:t xml:space="preserve"> if you don't know how to conduct yourself in these affectionate or more amorous relationships, you want </w:t>
      </w:r>
      <w:proofErr w:type="gramStart"/>
      <w:r>
        <w:t>be</w:t>
      </w:r>
      <w:proofErr w:type="gramEnd"/>
      <w:r>
        <w:t xml:space="preserve"> giving charities properly. Now how you give your charity. Just being able to discipline your own appetite, now you can give as Allah </w:t>
      </w:r>
      <w:proofErr w:type="gramStart"/>
      <w:r>
        <w:t>want</w:t>
      </w:r>
      <w:proofErr w:type="gramEnd"/>
      <w:r>
        <w:t xml:space="preserve"> you to give,</w:t>
      </w:r>
    </w:p>
    <w:p w14:paraId="7CC6BB97" w14:textId="00E7E677" w:rsidR="00FB13D7" w:rsidRDefault="00FB13D7" w:rsidP="00FB13D7">
      <w:r>
        <w:t xml:space="preserve">Right? And it doesn't hurt anymore. I've got used to deny myself for Allah's pleasure. Say doesn't that hurt you? Aren't you hungry? Oh no. So how do you feel? Wonderful. How long have you been fasting? Oh, since this morning? Oh, about 10,12 hours. And </w:t>
      </w:r>
      <w:proofErr w:type="gramStart"/>
      <w:r>
        <w:t>you</w:t>
      </w:r>
      <w:proofErr w:type="gramEnd"/>
      <w:r>
        <w:t xml:space="preserve"> feel good? Yes. And after we trained for so long for years, I mean those who are </w:t>
      </w:r>
      <w:proofErr w:type="gramStart"/>
      <w:r>
        <w:t>really sincere</w:t>
      </w:r>
      <w:proofErr w:type="gramEnd"/>
      <w:r>
        <w:t xml:space="preserve">. It's hard for the devilish person to break our spirit. Oh no, I better not eat this in front of you. You </w:t>
      </w:r>
      <w:proofErr w:type="gramStart"/>
      <w:r>
        <w:t>fasting</w:t>
      </w:r>
      <w:proofErr w:type="gramEnd"/>
      <w:r>
        <w:t xml:space="preserve">. Why </w:t>
      </w:r>
      <w:proofErr w:type="gramStart"/>
      <w:r>
        <w:t>you brought</w:t>
      </w:r>
      <w:proofErr w:type="gramEnd"/>
      <w:r>
        <w:t xml:space="preserve"> it in front of me? Why are you telling me about it? You devil. I better not eat this in front of you. You </w:t>
      </w:r>
      <w:proofErr w:type="gramStart"/>
      <w:r>
        <w:t>fasting</w:t>
      </w:r>
      <w:proofErr w:type="gramEnd"/>
      <w:r>
        <w:t xml:space="preserve">. And they know they </w:t>
      </w:r>
      <w:proofErr w:type="gramStart"/>
      <w:r>
        <w:t>got</w:t>
      </w:r>
      <w:proofErr w:type="gramEnd"/>
      <w:r>
        <w:t xml:space="preserve"> what you like. You crazy about that. But after so long in this kind of assertion, it </w:t>
      </w:r>
      <w:proofErr w:type="gramStart"/>
      <w:r>
        <w:t>don't</w:t>
      </w:r>
      <w:proofErr w:type="gramEnd"/>
      <w:r>
        <w:t xml:space="preserve"> bother you no more. Instead of you getting upset, you really feel hurt for them. Man </w:t>
      </w:r>
      <w:proofErr w:type="gramStart"/>
      <w:r>
        <w:t>look</w:t>
      </w:r>
      <w:proofErr w:type="gramEnd"/>
      <w:r>
        <w:t xml:space="preserve"> at this petty, pitiful creature. Praise be to Allah. Don't you know that's salvation. That's heaven, that's peace. Yes, because when you give yourself to that expression for </w:t>
      </w:r>
      <w:r>
        <w:t>Allah’s</w:t>
      </w:r>
      <w:r>
        <w:t xml:space="preserve"> pleasure, or at that point where the things that have been disturbing your peace, throwing you in confusion, misery, vexing you, don't have </w:t>
      </w:r>
      <w:r>
        <w:lastRenderedPageBreak/>
        <w:t xml:space="preserve">no more effect. Then you like those three Hebrew </w:t>
      </w:r>
      <w:proofErr w:type="spellStart"/>
      <w:r>
        <w:t>Hebrew</w:t>
      </w:r>
      <w:proofErr w:type="spellEnd"/>
      <w:r>
        <w:t xml:space="preserve"> boys that they put in the fiery </w:t>
      </w:r>
      <w:r>
        <w:t>furnace</w:t>
      </w:r>
      <w:r>
        <w:t xml:space="preserve">, they come back to check and see how scorched and how burnt they were. They found them in </w:t>
      </w:r>
      <w:proofErr w:type="gramStart"/>
      <w:r>
        <w:t>there</w:t>
      </w:r>
      <w:proofErr w:type="gramEnd"/>
      <w:r>
        <w:t xml:space="preserve"> praying, Allahu Akbar, </w:t>
      </w:r>
      <w:proofErr w:type="spellStart"/>
      <w:r>
        <w:t>Subhanalah</w:t>
      </w:r>
      <w:proofErr w:type="spellEnd"/>
      <w:r>
        <w:t>,</w:t>
      </w:r>
      <w:r>
        <w:t xml:space="preserve"> </w:t>
      </w:r>
      <w:r>
        <w:t>smiling. Hey, what in the world is this. Come look at this. Let '</w:t>
      </w:r>
      <w:proofErr w:type="spellStart"/>
      <w:r>
        <w:t>em</w:t>
      </w:r>
      <w:proofErr w:type="spellEnd"/>
      <w:r>
        <w:t xml:space="preserve"> out, let '</w:t>
      </w:r>
      <w:proofErr w:type="spellStart"/>
      <w:r>
        <w:t>em</w:t>
      </w:r>
      <w:proofErr w:type="spellEnd"/>
      <w:r>
        <w:t xml:space="preserve"> out. Don't ever break them here again.</w:t>
      </w:r>
    </w:p>
    <w:p w14:paraId="6F177BAD" w14:textId="77777777" w:rsidR="00FB13D7" w:rsidRDefault="00FB13D7" w:rsidP="00FB13D7">
      <w:r>
        <w:t xml:space="preserve">Praise be to Allah. We don't want to hold </w:t>
      </w:r>
      <w:proofErr w:type="gramStart"/>
      <w:r>
        <w:t>you</w:t>
      </w:r>
      <w:proofErr w:type="gramEnd"/>
      <w:r>
        <w:t xml:space="preserve"> too long. But the next time Inshallah we want to go more into the hajj. We thank you for your patience and thank Allah for giving us the strength to be here. Peace be on you. May Allah keep our feet on the path, the straight way. Make our stand firm, protect our hearts from deviation and from going astray. </w:t>
      </w:r>
      <w:proofErr w:type="spellStart"/>
      <w:r>
        <w:t>Asalaam</w:t>
      </w:r>
      <w:proofErr w:type="spellEnd"/>
      <w:r>
        <w:t xml:space="preserve"> Alaikum. Ameen</w:t>
      </w:r>
    </w:p>
    <w:p w14:paraId="72F0845F" w14:textId="77777777" w:rsidR="00FB13D7" w:rsidRDefault="00FB13D7" w:rsidP="00FB13D7">
      <w:r>
        <w:t xml:space="preserve">I would have loved it anyway, but I think that made me love it more when I read Qur'an and I didn't find Prophets charged with the sins that they're charged with in the scriptures that came before the Qur'an. </w:t>
      </w:r>
      <w:proofErr w:type="gramStart"/>
      <w:r>
        <w:t>So</w:t>
      </w:r>
      <w:proofErr w:type="gramEnd"/>
      <w:r>
        <w:t xml:space="preserve"> if you understand this religion, this religion comes to set the record straight. This religion comes to make the report right. They gave the report wrong. And this religion came to make the report right. And it came to dignify the image of the Prophets. It came to dignify the faithful. It came to dignify the angels. If you understand it, </w:t>
      </w:r>
      <w:proofErr w:type="gramStart"/>
      <w:r>
        <w:t>all of</w:t>
      </w:r>
      <w:proofErr w:type="gramEnd"/>
      <w:r>
        <w:t xml:space="preserve"> these great figures, the Prophets and the angels, </w:t>
      </w:r>
      <w:proofErr w:type="gramStart"/>
      <w:r>
        <w:t>they're</w:t>
      </w:r>
      <w:proofErr w:type="gramEnd"/>
      <w:r>
        <w:t xml:space="preserve"> disrespected. The scriptures that came before didn't give them due respect. They weren't given due respect. Not even the angels. Not only the Prophets but also the angels. They weren't given due respect. Look how the Bible talks about the angels being tricked by the devil.</w:t>
      </w:r>
    </w:p>
    <w:p w14:paraId="10131957" w14:textId="77777777" w:rsidR="00FB13D7" w:rsidRDefault="00FB13D7" w:rsidP="00FB13D7">
      <w:r>
        <w:t xml:space="preserve">Satan brought a third of the kingdom down with him. The angels, what? Yeah, the Satan made a third of the angels, made them to fall. They caused the angels to fall. Now we don't think of angels as being such creatures that could fall. I thought angels were locked into their righteousness. We thought G-d had created them into their righteousness </w:t>
      </w:r>
      <w:proofErr w:type="gramStart"/>
      <w:r>
        <w:t>and</w:t>
      </w:r>
      <w:proofErr w:type="gramEnd"/>
      <w:r>
        <w:t xml:space="preserve"> was no changing for them. But the book put the angels, even though they were created by G-d, certain portions of the angels fell. And then you have people called the children of G-d, and the children of man and the children of G-d, sons of men and the sons of G-d. And then the Bible starts telling us how the sons of men and the sons of G-d start doing wrong.</w:t>
      </w:r>
    </w:p>
    <w:p w14:paraId="47BFD694" w14:textId="77777777" w:rsidR="00FB13D7" w:rsidRDefault="00FB13D7" w:rsidP="00FB13D7">
      <w:r>
        <w:t xml:space="preserve">I can understand how the son of men </w:t>
      </w:r>
      <w:proofErr w:type="gramStart"/>
      <w:r>
        <w:t>do</w:t>
      </w:r>
      <w:proofErr w:type="gramEnd"/>
      <w:r>
        <w:t xml:space="preserve"> wrong, they're just men. How is it that the sons of G-d </w:t>
      </w:r>
      <w:proofErr w:type="gramStart"/>
      <w:r>
        <w:t>is</w:t>
      </w:r>
      <w:proofErr w:type="gramEnd"/>
      <w:r>
        <w:t xml:space="preserve"> doing wrong? And they all get mixed up in corruption. The sons of men mixing up with the sons of G-d, </w:t>
      </w:r>
      <w:proofErr w:type="gramStart"/>
      <w:r>
        <w:t>you</w:t>
      </w:r>
      <w:proofErr w:type="gramEnd"/>
      <w:r>
        <w:t xml:space="preserve"> see? Well, this language, this language is so symbolic and so misleading that I'm sure it turned many good people off. And in fact, I can understand why there's so much hypocrisy in the religious world. It's because </w:t>
      </w:r>
      <w:proofErr w:type="gramStart"/>
      <w:r>
        <w:t>the religion</w:t>
      </w:r>
      <w:proofErr w:type="gramEnd"/>
      <w:r>
        <w:t xml:space="preserve"> is designed in many respects to attract hypocrites and to turn off sincere people. This religion Al Islam is not like that. This religion Al Islam, it appeals to the sincere. It appeals to the right-minded. It appeals to those who intend good and want to be right you see. That's why this religion attracts the best of </w:t>
      </w:r>
      <w:proofErr w:type="gramStart"/>
      <w:r>
        <w:t>the people</w:t>
      </w:r>
      <w:proofErr w:type="gramEnd"/>
      <w:r>
        <w:t>. You'll find more crimes, more criminal dealings among those who call themselves other than Muslims than you will find among those who call themselves Muslims.</w:t>
      </w:r>
    </w:p>
    <w:p w14:paraId="2597B98B" w14:textId="77777777" w:rsidR="00FB13D7" w:rsidRDefault="00FB13D7" w:rsidP="00FB13D7">
      <w:r>
        <w:t xml:space="preserve">The more you see the religion of Al Islam loved by people, the more you see crimes absent among those people. The more you see them give their heart to something other than Islam, the more you see crime present among those people. This religion is the true religion and the only religion. In fact, Allah says this is </w:t>
      </w:r>
      <w:proofErr w:type="gramStart"/>
      <w:r>
        <w:t>the religion</w:t>
      </w:r>
      <w:proofErr w:type="gramEnd"/>
      <w:r>
        <w:t xml:space="preserve">. This is </w:t>
      </w:r>
      <w:proofErr w:type="gramStart"/>
      <w:r>
        <w:t>the religion</w:t>
      </w:r>
      <w:proofErr w:type="gramEnd"/>
      <w:r>
        <w:t xml:space="preserve">. An emphatic statement </w:t>
      </w:r>
      <w:r>
        <w:lastRenderedPageBreak/>
        <w:t>like that is to bring to your mind, to bring to your conscious this fact that everything else is a pretense. Everything else is in a diluted form. Yes.</w:t>
      </w:r>
    </w:p>
    <w:p w14:paraId="48B5D1CD" w14:textId="1DF8C18D" w:rsidR="00FB13D7" w:rsidRDefault="00FB13D7" w:rsidP="00FB13D7">
      <w:r>
        <w:t xml:space="preserve">Muslims must understand that Judaism is not true religion. It's a diluted form. It's pretend religion or </w:t>
      </w:r>
      <w:proofErr w:type="gramStart"/>
      <w:r>
        <w:t>either a</w:t>
      </w:r>
      <w:proofErr w:type="gramEnd"/>
      <w:r>
        <w:t xml:space="preserve"> diluted form. Christianity is not pure religion. Christianity is not pure religion. It's a pretense, a diluted </w:t>
      </w:r>
      <w:r>
        <w:t>form. You</w:t>
      </w:r>
      <w:r>
        <w:t xml:space="preserve"> may say, well, how come you accept Christians? Because Allah accepts the heart. If anybody is good in their heart, Allah won't blame them for their ideology. You didn't invent the </w:t>
      </w:r>
      <w:proofErr w:type="gramStart"/>
      <w:r>
        <w:t>ideology,</w:t>
      </w:r>
      <w:proofErr w:type="gramEnd"/>
      <w:r>
        <w:t xml:space="preserve"> you were born into it. And Prophet Muhammad has said, peace and blessings of Allah be upon him. The person is a Jew or Christian or something else because of what? Circumstances. He's born into those circumstances. He's raised like that. </w:t>
      </w:r>
      <w:proofErr w:type="gramStart"/>
      <w:r>
        <w:t>So</w:t>
      </w:r>
      <w:proofErr w:type="gramEnd"/>
      <w:r>
        <w:t xml:space="preserve"> he </w:t>
      </w:r>
      <w:proofErr w:type="gramStart"/>
      <w:r>
        <w:t>has to</w:t>
      </w:r>
      <w:proofErr w:type="gramEnd"/>
      <w:r>
        <w:t xml:space="preserve"> be given a chance. If he's good in his heart, he saved. The goodness of his heart will save him. </w:t>
      </w:r>
      <w:proofErr w:type="gramStart"/>
      <w:r>
        <w:t>So</w:t>
      </w:r>
      <w:proofErr w:type="gramEnd"/>
      <w:r>
        <w:t xml:space="preserve"> we know that Christians are not aware of this, what we are talking about. They're not aware that their religion has been tampered with by ungodly people, that their religion has been used for political and material purposes.</w:t>
      </w:r>
    </w:p>
    <w:p w14:paraId="023E8A2E" w14:textId="77777777" w:rsidR="00FB13D7" w:rsidRDefault="00FB13D7" w:rsidP="00FB13D7">
      <w:proofErr w:type="gramStart"/>
      <w:r>
        <w:t>Have</w:t>
      </w:r>
      <w:proofErr w:type="gramEnd"/>
      <w:r>
        <w:t xml:space="preserve"> been designed to catch the filth of the earth. That's the truth, and I'm hoping this </w:t>
      </w:r>
      <w:proofErr w:type="gramStart"/>
      <w:r>
        <w:t>burn</w:t>
      </w:r>
      <w:proofErr w:type="gramEnd"/>
      <w:r>
        <w:t xml:space="preserve"> some of you. You should burn. If you </w:t>
      </w:r>
      <w:proofErr w:type="gramStart"/>
      <w:r>
        <w:t>got</w:t>
      </w:r>
      <w:proofErr w:type="gramEnd"/>
      <w:r>
        <w:t xml:space="preserve"> a place that needs cleansing, it should burn. We </w:t>
      </w:r>
      <w:proofErr w:type="gramStart"/>
      <w:r>
        <w:t>have to</w:t>
      </w:r>
      <w:proofErr w:type="gramEnd"/>
      <w:r>
        <w:t xml:space="preserve"> understand these things. </w:t>
      </w:r>
      <w:proofErr w:type="gramStart"/>
      <w:r>
        <w:t>The religion</w:t>
      </w:r>
      <w:proofErr w:type="gramEnd"/>
      <w:r>
        <w:t xml:space="preserve"> is designed to appeal to the fifth of earth, to attract the filth. And then lock them up in superstition, mystery, so they can be exploited by their fishermen, the people who fish them in, right? That's what it is. Throw out the net and catch the filth. And then those who get the people, they exploit what they brought in. We </w:t>
      </w:r>
      <w:proofErr w:type="gramStart"/>
      <w:r>
        <w:t>have to</w:t>
      </w:r>
      <w:proofErr w:type="gramEnd"/>
      <w:r>
        <w:t xml:space="preserve"> know the difference and be upright in this religion. This is the religion of Abraham, the upright one.</w:t>
      </w:r>
    </w:p>
    <w:p w14:paraId="3447BEFC" w14:textId="543A85B3" w:rsidR="00FB13D7" w:rsidRDefault="00FB13D7" w:rsidP="00FB13D7">
      <w:r>
        <w:t xml:space="preserve">So why is this religion called the religion of Abraham the upright one? Because the Christians say, the Jews say Abraham was upright in </w:t>
      </w:r>
      <w:proofErr w:type="gramStart"/>
      <w:r>
        <w:t>all of</w:t>
      </w:r>
      <w:proofErr w:type="gramEnd"/>
      <w:r>
        <w:t xml:space="preserve"> his dealings. Isn't that what they say? That's what they say. </w:t>
      </w:r>
      <w:proofErr w:type="gramStart"/>
      <w:r>
        <w:t>So</w:t>
      </w:r>
      <w:proofErr w:type="gramEnd"/>
      <w:r>
        <w:t xml:space="preserve"> since they have singled out this </w:t>
      </w:r>
      <w:proofErr w:type="gramStart"/>
      <w:r>
        <w:t>particular Prophet</w:t>
      </w:r>
      <w:proofErr w:type="gramEnd"/>
      <w:r>
        <w:t xml:space="preserve"> as being the Prophet that was upright in </w:t>
      </w:r>
      <w:proofErr w:type="gramStart"/>
      <w:r>
        <w:t>all of</w:t>
      </w:r>
      <w:proofErr w:type="gramEnd"/>
      <w:r>
        <w:t xml:space="preserve"> his dealings, then the Qur'an has stated that this is a religion in the order of Abraham, the upright in faith. And </w:t>
      </w:r>
      <w:proofErr w:type="gramStart"/>
      <w:r>
        <w:t>then</w:t>
      </w:r>
      <w:proofErr w:type="gramEnd"/>
      <w:r>
        <w:t xml:space="preserve"> </w:t>
      </w:r>
      <w:proofErr w:type="gramStart"/>
      <w:r>
        <w:t>goes</w:t>
      </w:r>
      <w:proofErr w:type="gramEnd"/>
      <w:r>
        <w:t xml:space="preserve"> about to disprove their lies against the other Prophets to show that no, they weren't other than honorable people. They </w:t>
      </w:r>
      <w:proofErr w:type="gramStart"/>
      <w:r>
        <w:t>all were</w:t>
      </w:r>
      <w:proofErr w:type="gramEnd"/>
      <w:r>
        <w:t xml:space="preserve"> honorable. Righteous servants of G-d. </w:t>
      </w:r>
      <w:proofErr w:type="gramStart"/>
      <w:r>
        <w:t>You</w:t>
      </w:r>
      <w:proofErr w:type="gramEnd"/>
      <w:r>
        <w:t xml:space="preserve"> see? Praise be to </w:t>
      </w:r>
      <w:r>
        <w:t>Allah. But</w:t>
      </w:r>
      <w:r>
        <w:t xml:space="preserve"> we know that this is not the only implication because after all, Abraham was chosen too, because he was a man whose heart was open to all people. This is not Qur'an, but this is Bible. Bible says that Sarah wouldn't accept Hagar. Hagar, right? Yes, Hagar. She wouldn't accept Hagar and her son. She looked down on Hagar because Hagar was not a Jew.</w:t>
      </w:r>
    </w:p>
    <w:p w14:paraId="3F768CD6" w14:textId="794A51CD" w:rsidR="00FB13D7" w:rsidRDefault="00FB13D7" w:rsidP="00FB13D7">
      <w:r>
        <w:t xml:space="preserve">Hagar was not coming from her people. But she was good enough for Abraham. </w:t>
      </w:r>
      <w:proofErr w:type="gramStart"/>
      <w:r>
        <w:t>You</w:t>
      </w:r>
      <w:proofErr w:type="gramEnd"/>
      <w:r>
        <w:t xml:space="preserve"> see? She was good enough for Abraham. Abraham accepted her and he loved his son by her. Whereas Sarah, according to the Bible, she thought the son of Hagar wasn't fit to come up in her house and have equal rights there. </w:t>
      </w:r>
      <w:proofErr w:type="gramStart"/>
      <w:r>
        <w:t>So</w:t>
      </w:r>
      <w:proofErr w:type="gramEnd"/>
      <w:r>
        <w:t xml:space="preserve"> she said you </w:t>
      </w:r>
      <w:r>
        <w:t>going to</w:t>
      </w:r>
      <w:r>
        <w:t xml:space="preserve"> have to get this bond woman out of here. Her son will never come into my inheritance. Very much like the situation here in America, right? What do you blacks mean? Are you just talking or are you talking all the way? If you </w:t>
      </w:r>
      <w:proofErr w:type="gramStart"/>
      <w:r>
        <w:t>talking</w:t>
      </w:r>
      <w:proofErr w:type="gramEnd"/>
      <w:r>
        <w:t xml:space="preserve"> all the way, you all better think again. Phil Donahue </w:t>
      </w:r>
      <w:proofErr w:type="gramStart"/>
      <w:r>
        <w:t>say</w:t>
      </w:r>
      <w:proofErr w:type="gramEnd"/>
      <w:r>
        <w:t xml:space="preserve">, well, how long do you think it'll take them to be rich? He asked the white man, he says 10 </w:t>
      </w:r>
      <w:proofErr w:type="gramStart"/>
      <w:r>
        <w:t>years?</w:t>
      </w:r>
      <w:proofErr w:type="gramEnd"/>
      <w:r>
        <w:t xml:space="preserve"> White man said no. He said 20 years? No. Said 30 years? No. He said 40 years? I don't know. This is what was said on Phil Donahue show today.</w:t>
      </w:r>
    </w:p>
    <w:p w14:paraId="4205BC91" w14:textId="11CDC3A9" w:rsidR="00FB13D7" w:rsidRDefault="00FB13D7" w:rsidP="00FB13D7">
      <w:r>
        <w:lastRenderedPageBreak/>
        <w:t xml:space="preserve">He's asking white people who are all upset. They're all upset because black people say they ought to have equal rights and equal place in this American society. And they should be able to aspire to the highest position in this country, just like any other man. And because they said </w:t>
      </w:r>
      <w:proofErr w:type="gramStart"/>
      <w:r>
        <w:t>that,</w:t>
      </w:r>
      <w:proofErr w:type="gramEnd"/>
      <w:r>
        <w:t xml:space="preserve"> the whites were upset. Blacks were upset too. </w:t>
      </w:r>
      <w:proofErr w:type="gramStart"/>
      <w:r>
        <w:t>Both of them</w:t>
      </w:r>
      <w:proofErr w:type="gramEnd"/>
      <w:r>
        <w:t xml:space="preserve"> were upset. Let </w:t>
      </w:r>
      <w:proofErr w:type="gramStart"/>
      <w:r>
        <w:t>people let us</w:t>
      </w:r>
      <w:proofErr w:type="gramEnd"/>
      <w:r>
        <w:t xml:space="preserve"> understand these things. Now, Hagar was rejected and her child was rejected. And Allah took care of them. Allah took care of them. Abraham didn't reject them. Society rejected them. His society rejected them. It wasn't </w:t>
      </w:r>
      <w:r>
        <w:t>t</w:t>
      </w:r>
      <w:r>
        <w:t xml:space="preserve">ime He didn't reject them. Hell no, this child won't come up and share in our inheritance. Get it out, put him out. This woman, his mother, and her child put her out. We know that Prophet Muhammad, he was a man like Abraham. Those who were </w:t>
      </w:r>
      <w:proofErr w:type="gramStart"/>
      <w:r>
        <w:t>outcast</w:t>
      </w:r>
      <w:proofErr w:type="gramEnd"/>
      <w:r>
        <w:t>. He invited them to come into Al and be brothers on an equal footing. And then in the Muslim community, not only accepting that, but allocating part of his money for that person. Are you aware of that? Well in this religion, money is to be allocated for the liberation of slaves.</w:t>
      </w:r>
    </w:p>
    <w:p w14:paraId="711FE3CF" w14:textId="1B0C7822" w:rsidR="00FB13D7" w:rsidRDefault="00FB13D7" w:rsidP="00FB13D7">
      <w:r>
        <w:t xml:space="preserve">And </w:t>
      </w:r>
      <w:proofErr w:type="gramStart"/>
      <w:r>
        <w:t>still</w:t>
      </w:r>
      <w:proofErr w:type="gramEnd"/>
      <w:r>
        <w:t xml:space="preserve"> there are so many who say that they have no obligation to the slave, unless the slave is their own relative. That's not right. That's not Al Islam. The Muslim movement is the movement of justice, freedom, and equality. The movement of true liberation. True liberation. And the highest point in that movement or the highest development and that kind of mind or that kind of consciousness is what? It is to share your knowledge. To share your knowledge. The reason why people in this society fear us getting </w:t>
      </w:r>
      <w:proofErr w:type="gramStart"/>
      <w:r>
        <w:t>more and more</w:t>
      </w:r>
      <w:proofErr w:type="gramEnd"/>
      <w:r>
        <w:t xml:space="preserve"> degrees of freedom is because they know the </w:t>
      </w:r>
      <w:proofErr w:type="gramStart"/>
      <w:r>
        <w:t>higher</w:t>
      </w:r>
      <w:proofErr w:type="gramEnd"/>
      <w:r>
        <w:t xml:space="preserve"> we rise, the harder it's going to get, the harder it's going to become for them to keep us out of equal knowledge. </w:t>
      </w:r>
      <w:proofErr w:type="gramStart"/>
      <w:r>
        <w:t>See</w:t>
      </w:r>
      <w:proofErr w:type="gramEnd"/>
      <w:r>
        <w:t xml:space="preserve"> equal association </w:t>
      </w:r>
      <w:proofErr w:type="gramStart"/>
      <w:r>
        <w:t>make</w:t>
      </w:r>
      <w:proofErr w:type="gramEnd"/>
      <w:r>
        <w:t xml:space="preserve"> it</w:t>
      </w:r>
      <w:r>
        <w:t xml:space="preserve"> impossible for you not to have equal knowledge. But </w:t>
      </w:r>
      <w:proofErr w:type="gramStart"/>
      <w:r>
        <w:t>as long as</w:t>
      </w:r>
      <w:proofErr w:type="gramEnd"/>
      <w:r>
        <w:t xml:space="preserve"> they can deprive you of equal association, then they can deprive you of equal knowledge. </w:t>
      </w:r>
      <w:proofErr w:type="gramStart"/>
      <w:r>
        <w:t>As long as</w:t>
      </w:r>
      <w:proofErr w:type="gramEnd"/>
      <w:r>
        <w:t xml:space="preserve"> they have certain heights in the system where you'll not </w:t>
      </w:r>
      <w:proofErr w:type="gramStart"/>
      <w:r>
        <w:t>allowed</w:t>
      </w:r>
      <w:proofErr w:type="gramEnd"/>
      <w:r>
        <w:t>, then they can talk over your head. But if you get up to the highest sphere, the highest circle, then where is the room for them to talk over your head?</w:t>
      </w:r>
    </w:p>
    <w:p w14:paraId="6F7373EF" w14:textId="4D91B9CA" w:rsidR="00FB13D7" w:rsidRDefault="00FB13D7" w:rsidP="00FB13D7">
      <w:r>
        <w:t xml:space="preserve">They always want a certain elite group to be lily white, no black in it. They </w:t>
      </w:r>
      <w:proofErr w:type="gramStart"/>
      <w:r>
        <w:t>have to</w:t>
      </w:r>
      <w:proofErr w:type="gramEnd"/>
      <w:r>
        <w:t xml:space="preserve"> have some secret </w:t>
      </w:r>
      <w:proofErr w:type="gramStart"/>
      <w:r>
        <w:t>quarter</w:t>
      </w:r>
      <w:proofErr w:type="gramEnd"/>
      <w:r>
        <w:t xml:space="preserve"> for their double talk. </w:t>
      </w:r>
      <w:proofErr w:type="gramStart"/>
      <w:r>
        <w:t>You</w:t>
      </w:r>
      <w:proofErr w:type="gramEnd"/>
      <w:r>
        <w:t xml:space="preserve"> see? </w:t>
      </w:r>
      <w:proofErr w:type="gramStart"/>
      <w:r>
        <w:t>So actually, these</w:t>
      </w:r>
      <w:proofErr w:type="gramEnd"/>
      <w:r>
        <w:t xml:space="preserve"> people don't want to bring an end to inequality. They don't want to bring an end to the oppression of people. You know that. And that will never come unless you yourself, the ones who suffered, bring it about. Our religion does not invite us to come and say nice things and wait for the world to do nice things. Our religion invites us to have the tongue that's right. And then let the hand act upon what the tongue says. This is our religion. You stand up and speak, express with your mouth, put it right, what is correct, and be prepared to back that up with action. As a Muslim, the only difference I have with these people, the Negroes, is their insistence upon confronting the white man all the time. Every time they have a gripe, we got to confront the white man. For what? They shouldn't have been on television with that kind of argument today.</w:t>
      </w:r>
    </w:p>
    <w:p w14:paraId="3B337BDB" w14:textId="77777777" w:rsidR="00FB13D7" w:rsidRDefault="00FB13D7" w:rsidP="00FB13D7">
      <w:r>
        <w:t xml:space="preserve">No. And that's not a white man saying 10 years, no. 20 years, no. 30 years, no. 40 years maybe. I don't know. The white man said 40 years, I don't know. Maybe. But not in 10, 30 or 30, no, he said. He didn't hesitate. He said no. No, no. He said for 40 years, I don't know. That what make that one white man so sure. I wish you could see a repeat of that show. What made him so sure? 10 </w:t>
      </w:r>
      <w:proofErr w:type="gramStart"/>
      <w:r>
        <w:t>no</w:t>
      </w:r>
      <w:proofErr w:type="gramEnd"/>
      <w:r>
        <w:t xml:space="preserve">, </w:t>
      </w:r>
      <w:proofErr w:type="gramStart"/>
      <w:r>
        <w:t>didn't</w:t>
      </w:r>
      <w:proofErr w:type="gramEnd"/>
      <w:r>
        <w:t xml:space="preserve"> hesitate. Said 20, no. 30, no. Didn't hesitate. But when he said 40, he hesitated it. He said, "I don't know." That shows you they know something that you don't know. And you can tell the way they </w:t>
      </w:r>
      <w:proofErr w:type="gramStart"/>
      <w:r>
        <w:t>respond,</w:t>
      </w:r>
      <w:proofErr w:type="gramEnd"/>
      <w:r>
        <w:t xml:space="preserve"> that some of them are responding from knowledge. Knowledge is causing them to respond. They </w:t>
      </w:r>
      <w:proofErr w:type="gramStart"/>
      <w:r>
        <w:t>weighing</w:t>
      </w:r>
      <w:proofErr w:type="gramEnd"/>
      <w:r>
        <w:t xml:space="preserve"> something. They </w:t>
      </w:r>
      <w:proofErr w:type="gramStart"/>
      <w:r>
        <w:lastRenderedPageBreak/>
        <w:t>weighing</w:t>
      </w:r>
      <w:proofErr w:type="gramEnd"/>
      <w:r>
        <w:t xml:space="preserve"> something. They observe something. And they </w:t>
      </w:r>
      <w:proofErr w:type="gramStart"/>
      <w:r>
        <w:t>weighing</w:t>
      </w:r>
      <w:proofErr w:type="gramEnd"/>
      <w:r>
        <w:t xml:space="preserve"> it. And then they make their judgment. And then others, you can tell that they don't weigh </w:t>
      </w:r>
      <w:proofErr w:type="gramStart"/>
      <w:r>
        <w:t>nothing</w:t>
      </w:r>
      <w:proofErr w:type="gramEnd"/>
      <w:r>
        <w:t xml:space="preserve">. They just react. </w:t>
      </w:r>
      <w:proofErr w:type="gramStart"/>
      <w:r>
        <w:t>You</w:t>
      </w:r>
      <w:proofErr w:type="gramEnd"/>
      <w:r>
        <w:t xml:space="preserve"> see? So that should make us want to know what in the world would that white man weighing in his mind? To make him so sure that it can't be 10, it can't be 20, can't be 30, perhaps 40.</w:t>
      </w:r>
    </w:p>
    <w:p w14:paraId="412346EB" w14:textId="5D31A587" w:rsidR="00FB13D7" w:rsidRDefault="00FB13D7" w:rsidP="00FB13D7">
      <w:r>
        <w:t xml:space="preserve">They always talk over your head. And they're speaking from their knowledge. The Bible says that the children of Israel, were with Moses grumbling and moaning and grumbling and backtalking in the wilderness that they would have to be sent back from the promise land for 40 years. 10, no. 20 no. 30, no. 40, maybe. In other words, you are not ready. You're not equal yet. You don't have what the white man has. That's what he </w:t>
      </w:r>
      <w:proofErr w:type="gramStart"/>
      <w:r>
        <w:t>saying</w:t>
      </w:r>
      <w:proofErr w:type="gramEnd"/>
      <w:r>
        <w:t xml:space="preserve">. We not </w:t>
      </w:r>
      <w:r>
        <w:t>going to</w:t>
      </w:r>
      <w:r>
        <w:t xml:space="preserve"> let those niggas come in and sit with us equally and we know they don't have what we have.</w:t>
      </w:r>
    </w:p>
    <w:p w14:paraId="01646E5B" w14:textId="77777777" w:rsidR="00FB13D7" w:rsidRDefault="00FB13D7" w:rsidP="00FB13D7">
      <w:proofErr w:type="gramStart"/>
      <w:r>
        <w:t>So</w:t>
      </w:r>
      <w:proofErr w:type="gramEnd"/>
      <w:r>
        <w:t xml:space="preserve"> let's stop confronting the white man. Let's get the house in order. Let's come together and build up our base. When the white man </w:t>
      </w:r>
      <w:proofErr w:type="gramStart"/>
      <w:r>
        <w:t>know</w:t>
      </w:r>
      <w:proofErr w:type="gramEnd"/>
      <w:r>
        <w:t xml:space="preserve"> anything, we will be equal. He </w:t>
      </w:r>
      <w:proofErr w:type="gramStart"/>
      <w:r>
        <w:t>say</w:t>
      </w:r>
      <w:proofErr w:type="gramEnd"/>
      <w:r>
        <w:t xml:space="preserve"> aw hell man. Their Chief is bigger than Mondale. We won't be inviting them to nothing if we invite them to the conference. </w:t>
      </w:r>
      <w:proofErr w:type="gramStart"/>
      <w:r>
        <w:t>So</w:t>
      </w:r>
      <w:proofErr w:type="gramEnd"/>
      <w:r>
        <w:t xml:space="preserve"> they </w:t>
      </w:r>
      <w:proofErr w:type="gramStart"/>
      <w:r>
        <w:t>have to</w:t>
      </w:r>
      <w:proofErr w:type="gramEnd"/>
      <w:r>
        <w:t xml:space="preserve"> </w:t>
      </w:r>
      <w:proofErr w:type="gramStart"/>
      <w:r>
        <w:t>step</w:t>
      </w:r>
      <w:proofErr w:type="gramEnd"/>
      <w:r>
        <w:t xml:space="preserve"> to us. Their Chief is bigger than Mondale. I don't know who </w:t>
      </w:r>
      <w:proofErr w:type="gramStart"/>
      <w:r>
        <w:t>will be their next man</w:t>
      </w:r>
      <w:proofErr w:type="gramEnd"/>
      <w:r>
        <w:t xml:space="preserve">, maybe it'd be Mondale. Whoever's going to be </w:t>
      </w:r>
      <w:proofErr w:type="gramStart"/>
      <w:r>
        <w:t>there</w:t>
      </w:r>
      <w:proofErr w:type="gramEnd"/>
      <w:r>
        <w:t xml:space="preserve"> next man if we work at home to do what we </w:t>
      </w:r>
      <w:proofErr w:type="gramStart"/>
      <w:r>
        <w:t>have to</w:t>
      </w:r>
      <w:proofErr w:type="gramEnd"/>
      <w:r>
        <w:t xml:space="preserve"> do, we can build up our dignity, build up our understanding, get a better grasp on life and on the world situation. We can become more learned. More capable of dealing with the situations that happen abroad. Let us do that. They're not going to teach us how to do that. They're not going to prepare us for that. So let us come home and do that. Who's going to help us? Allah will help us. Allah has helped </w:t>
      </w:r>
      <w:proofErr w:type="gramStart"/>
      <w:r>
        <w:t>us,</w:t>
      </w:r>
      <w:proofErr w:type="gramEnd"/>
      <w:r>
        <w:t xml:space="preserve"> the Qur'an will help us. Allah and the Qur'an will make us equal and superior to the white man in the Western of the world.</w:t>
      </w:r>
    </w:p>
    <w:p w14:paraId="04EA4964" w14:textId="77777777" w:rsidR="00FB13D7" w:rsidRDefault="00FB13D7" w:rsidP="00FB13D7">
      <w:r>
        <w:t xml:space="preserve">That's all you need. But no, they want another way out. They don't want to get around having to respect Muslims. They don't want to get around having to accept Al Islam. They have become so defiant, so insistent that they </w:t>
      </w:r>
      <w:proofErr w:type="gramStart"/>
      <w:r>
        <w:t>not be</w:t>
      </w:r>
      <w:proofErr w:type="gramEnd"/>
      <w:r>
        <w:t xml:space="preserve"> Muslim. Why? Believe me, nobody could explain their behavior like we can. In other words, the Christian blacks have been made mental cases. White man's theology and his religion have made nothing but a whole population of mental cases out of our people. And they're going to have to come to the Muslim doctor to get healed. And G-d willing, after they're healed, then they can make a choice. Whether they want to be Jews, Christian, atheist, or something else. You can't even make a choice. With the mind that the white man gave us, we can't make intelligent choices.</w:t>
      </w:r>
    </w:p>
    <w:p w14:paraId="2B0E3AE0" w14:textId="77777777" w:rsidR="00FB13D7" w:rsidRDefault="00FB13D7" w:rsidP="00FB13D7">
      <w:r>
        <w:t xml:space="preserve">I'm telling you the plain naked truth. You can take it </w:t>
      </w:r>
      <w:proofErr w:type="gramStart"/>
      <w:r>
        <w:t>like</w:t>
      </w:r>
      <w:proofErr w:type="gramEnd"/>
      <w:r>
        <w:t xml:space="preserve"> you want to. I'm giving you the plain naked truth. With the mind that the white man gave our ancestors and us, you can't make intelligent choices. Impossible. So first come and get your mind cleaned. Allah has blessed us with insights into this religion. And if you come and listen, your mind will be free. And when your mind is free, then you can make intelligent choices. It will be proper, right, and just that most of us become Muslims. I don't expect </w:t>
      </w:r>
      <w:proofErr w:type="gramStart"/>
      <w:r>
        <w:t>all</w:t>
      </w:r>
      <w:proofErr w:type="gramEnd"/>
      <w:r>
        <w:t xml:space="preserve"> us to become Muslim, even after we see the light. I expect some of us who still insist that we be Christian. Because when you see the light, Christianity is not as wicked as it looks to be.</w:t>
      </w:r>
    </w:p>
    <w:p w14:paraId="5BF57587" w14:textId="77777777" w:rsidR="00FB13D7" w:rsidRDefault="00FB13D7" w:rsidP="00FB13D7">
      <w:r>
        <w:t xml:space="preserve">When you see the light, Christianity has a purity. There's a purity hidden in Christianity. But when you find that purity hidden in Christianity, you become a new Christian. A totally new </w:t>
      </w:r>
      <w:r>
        <w:lastRenderedPageBreak/>
        <w:t xml:space="preserve">Christian. You don't see G-d the same way. You don't see yourself a man the same way. You see everything differently. You become a completely new Christian. </w:t>
      </w:r>
      <w:proofErr w:type="gramStart"/>
      <w:r>
        <w:t>You</w:t>
      </w:r>
      <w:proofErr w:type="gramEnd"/>
      <w:r>
        <w:t xml:space="preserve"> see? And let us thank Allah that He has blessed the ex- slaves to come into the religion of Al Islam, to acknowledge the Prophethood of the universal man, Muhammed, upon him be peace. Let us thank Allah for that, because </w:t>
      </w:r>
      <w:proofErr w:type="gramStart"/>
      <w:r>
        <w:t>actually we</w:t>
      </w:r>
      <w:proofErr w:type="gramEnd"/>
      <w:r>
        <w:t xml:space="preserve"> are </w:t>
      </w:r>
      <w:proofErr w:type="gramStart"/>
      <w:r>
        <w:t>the healing agent</w:t>
      </w:r>
      <w:proofErr w:type="gramEnd"/>
      <w:r>
        <w:t xml:space="preserve">. We're the healing elements. We are the healing agent in </w:t>
      </w:r>
      <w:proofErr w:type="gramStart"/>
      <w:r>
        <w:t>the society</w:t>
      </w:r>
      <w:proofErr w:type="gramEnd"/>
      <w:r>
        <w:t>. And you see what's his name</w:t>
      </w:r>
      <w:proofErr w:type="gramStart"/>
      <w:r>
        <w:t>.</w:t>
      </w:r>
      <w:proofErr w:type="gramEnd"/>
      <w:r>
        <w:t xml:space="preserve"> Reverend Jackson on TV today? Did you see his expression? You see how he was </w:t>
      </w:r>
      <w:proofErr w:type="gramStart"/>
      <w:r>
        <w:t>squirming,?</w:t>
      </w:r>
      <w:proofErr w:type="gramEnd"/>
      <w:r>
        <w:t xml:space="preserve"> You see he can't handle it? You ever see Imam Warith Udin Mohammed squirming like that on television?</w:t>
      </w:r>
    </w:p>
    <w:p w14:paraId="72AAA7E6" w14:textId="1BEA5CCE" w:rsidR="00FB13D7" w:rsidRDefault="00FB13D7" w:rsidP="00FB13D7">
      <w:r>
        <w:t xml:space="preserve">That's the difference in the insight. His insight is shallow. Allah has made our insight deep. What they presented to him would be nothing for us. We would have </w:t>
      </w:r>
      <w:proofErr w:type="gramStart"/>
      <w:r>
        <w:t>took</w:t>
      </w:r>
      <w:proofErr w:type="gramEnd"/>
      <w:r>
        <w:t xml:space="preserve"> it and tied it around his neck and strung him up like a puppet. Because we would have carried the argument home. Be happy you Muslim. Pray that your children, your companions, your friends, be Muslim. One man told me he said, "Well, we have black mayor now. Maybe they'll get together and make you the spiritual leader for Chicago." That would be great. That would be great. We could help the spirit of Chicago a whole lot. We don't want all that. That's a whole lot. All we want is for our people in our situation to accept our spiritual direction. That would really change the whole thing. Oh yeah, change the whole thing. Praise be to Allah. We ask to forgive us for our shortsightedness, forgive us our pettiness, forgive us for being so self-important, forgive us for being too </w:t>
      </w:r>
      <w:r>
        <w:t>black</w:t>
      </w:r>
      <w:r>
        <w:t>. We can't see anything else. Pray Allah open our hearts, purify us, give us good intentions, open our hearts to His guidance. We don't know it all and never will.</w:t>
      </w:r>
    </w:p>
    <w:p w14:paraId="17F821A3" w14:textId="77777777" w:rsidR="00FB13D7" w:rsidRPr="00FB13D7" w:rsidRDefault="00FB13D7" w:rsidP="00FB13D7">
      <w:r w:rsidRPr="00FB13D7">
        <w:t xml:space="preserve">The little people, they are little because </w:t>
      </w:r>
      <w:proofErr w:type="gramStart"/>
      <w:r w:rsidRPr="00FB13D7">
        <w:t>the</w:t>
      </w:r>
      <w:proofErr w:type="gramEnd"/>
      <w:r w:rsidRPr="00FB13D7">
        <w:t xml:space="preserve"> follow little things. We should protect our imagination. Look up for bigger things. Come out of little petty minds that we are in. Pray to Allah to give us hearts that are big enough to take all justice issues and concerns into it. You </w:t>
      </w:r>
      <w:proofErr w:type="gramStart"/>
      <w:r w:rsidRPr="00FB13D7">
        <w:t>have to</w:t>
      </w:r>
      <w:proofErr w:type="gramEnd"/>
      <w:r w:rsidRPr="00FB13D7">
        <w:t xml:space="preserve"> be big hearted to do that, but that's the key </w:t>
      </w:r>
      <w:proofErr w:type="gramStart"/>
      <w:r w:rsidRPr="00FB13D7">
        <w:t>for</w:t>
      </w:r>
      <w:proofErr w:type="gramEnd"/>
      <w:r w:rsidRPr="00FB13D7">
        <w:t xml:space="preserve"> </w:t>
      </w:r>
      <w:proofErr w:type="gramStart"/>
      <w:r w:rsidRPr="00FB13D7">
        <w:t>rising up</w:t>
      </w:r>
      <w:proofErr w:type="gramEnd"/>
      <w:r w:rsidRPr="00FB13D7">
        <w:t xml:space="preserve">. </w:t>
      </w:r>
      <w:proofErr w:type="gramStart"/>
      <w:r w:rsidRPr="00FB13D7">
        <w:t>As long as</w:t>
      </w:r>
      <w:proofErr w:type="gramEnd"/>
      <w:r w:rsidRPr="00FB13D7">
        <w:t xml:space="preserve"> your heart is too small to house my rights as well as yours, you're going to stay down there. You </w:t>
      </w:r>
      <w:proofErr w:type="gramStart"/>
      <w:r w:rsidRPr="00FB13D7">
        <w:t>going</w:t>
      </w:r>
      <w:proofErr w:type="gramEnd"/>
      <w:r w:rsidRPr="00FB13D7">
        <w:t xml:space="preserve"> to stay down there. If your house gets big enough to house my life and house my problem with my case as well as yours, you find yourself growing up. You won't </w:t>
      </w:r>
      <w:proofErr w:type="gramStart"/>
      <w:r w:rsidRPr="00FB13D7">
        <w:t>be growing</w:t>
      </w:r>
      <w:proofErr w:type="gramEnd"/>
      <w:r w:rsidRPr="00FB13D7">
        <w:t xml:space="preserve"> up in your own </w:t>
      </w:r>
      <w:proofErr w:type="gramStart"/>
      <w:r w:rsidRPr="00FB13D7">
        <w:t>eyes,</w:t>
      </w:r>
      <w:proofErr w:type="gramEnd"/>
      <w:r w:rsidRPr="00FB13D7">
        <w:t xml:space="preserve"> you'll be growing up in the eyes of your admirers. As long as you remain petty, we </w:t>
      </w:r>
      <w:proofErr w:type="gramStart"/>
      <w:r w:rsidRPr="00FB13D7">
        <w:t>going</w:t>
      </w:r>
      <w:proofErr w:type="gramEnd"/>
      <w:r w:rsidRPr="00FB13D7">
        <w:t xml:space="preserve"> to stay down. As long as you remain deceitful, we're going to stay down.</w:t>
      </w:r>
    </w:p>
    <w:p w14:paraId="1E1D4746" w14:textId="77777777" w:rsidR="006F0309" w:rsidRPr="007E7A5E" w:rsidRDefault="006F0309" w:rsidP="00FB13D7"/>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945F8" w14:textId="77777777" w:rsidR="00EB58E9" w:rsidRDefault="00EB58E9" w:rsidP="00FB13D7">
      <w:r>
        <w:separator/>
      </w:r>
    </w:p>
  </w:endnote>
  <w:endnote w:type="continuationSeparator" w:id="0">
    <w:p w14:paraId="4FF7F91E" w14:textId="77777777" w:rsidR="00EB58E9" w:rsidRDefault="00EB58E9" w:rsidP="00FB1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7407644"/>
      <w:docPartObj>
        <w:docPartGallery w:val="Page Numbers (Bottom of Page)"/>
        <w:docPartUnique/>
      </w:docPartObj>
    </w:sdtPr>
    <w:sdtEndPr>
      <w:rPr>
        <w:noProof/>
      </w:rPr>
    </w:sdtEndPr>
    <w:sdtContent>
      <w:p w14:paraId="181AC96E" w14:textId="75A84CA4" w:rsidR="00FB13D7" w:rsidRDefault="00FB13D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7CD8852" w14:textId="77777777" w:rsidR="008C6AF0" w:rsidRDefault="008C6AF0" w:rsidP="00FB1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05FC0" w14:textId="77777777" w:rsidR="00EB58E9" w:rsidRDefault="00EB58E9" w:rsidP="00FB13D7">
      <w:r>
        <w:separator/>
      </w:r>
    </w:p>
  </w:footnote>
  <w:footnote w:type="continuationSeparator" w:id="0">
    <w:p w14:paraId="67D4B06C" w14:textId="77777777" w:rsidR="00EB58E9" w:rsidRDefault="00EB58E9" w:rsidP="00FB13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FB13D7"/>
    <w:rsid w:val="00036BDA"/>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60069A"/>
    <w:rsid w:val="00655BF9"/>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513BA"/>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A13C0A"/>
    <w:rsid w:val="00A16B31"/>
    <w:rsid w:val="00A24C8C"/>
    <w:rsid w:val="00A307FB"/>
    <w:rsid w:val="00A62034"/>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A54C4"/>
    <w:rsid w:val="00EB58E9"/>
    <w:rsid w:val="00EC3BDC"/>
    <w:rsid w:val="00EE676D"/>
    <w:rsid w:val="00F325F1"/>
    <w:rsid w:val="00F43E58"/>
    <w:rsid w:val="00F6570F"/>
    <w:rsid w:val="00FB13D7"/>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DFDF2"/>
  <w15:docId w15:val="{6B56C51C-BEB2-43F3-80AD-9A75E3337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3D7"/>
    <w:pPr>
      <w:jc w:val="lowKashida"/>
    </w:pPr>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28</TotalTime>
  <Pages>70</Pages>
  <Words>38768</Words>
  <Characters>220979</Characters>
  <Application>Microsoft Office Word</Application>
  <DocSecurity>0</DocSecurity>
  <Lines>1841</Lines>
  <Paragraphs>518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259229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2026-02-10T05:13:00Z</dcterms:created>
  <dcterms:modified xsi:type="dcterms:W3CDTF">2026-02-10T05:41:00Z</dcterms:modified>
</cp:coreProperties>
</file>