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7ADF" w14:textId="365336D0" w:rsidR="00593ECC" w:rsidRPr="00593ECC" w:rsidRDefault="00E3336F" w:rsidP="00896E9D">
      <w:pPr>
        <w:pStyle w:val="Heading1"/>
        <w:rPr>
          <w:sz w:val="32"/>
        </w:rPr>
      </w:pPr>
      <w:r>
        <w:rPr>
          <w:sz w:val="32"/>
        </w:rPr>
        <w:t>05/24/1981</w:t>
      </w:r>
    </w:p>
    <w:p w14:paraId="28229E1F" w14:textId="77777777" w:rsidR="00593ECC" w:rsidRPr="00593ECC" w:rsidRDefault="00593ECC" w:rsidP="00896E9D">
      <w:pPr>
        <w:pStyle w:val="Heading1"/>
        <w:rPr>
          <w:sz w:val="36"/>
        </w:rPr>
      </w:pPr>
      <w:r w:rsidRPr="00593ECC">
        <w:rPr>
          <w:sz w:val="36"/>
        </w:rPr>
        <w:t>IWDM Study Library</w:t>
      </w:r>
    </w:p>
    <w:p w14:paraId="5318CE52" w14:textId="242C5DEF" w:rsidR="003345CC" w:rsidRPr="00896E9D" w:rsidRDefault="00E3336F" w:rsidP="00896E9D">
      <w:pPr>
        <w:pStyle w:val="Heading1"/>
        <w:spacing w:before="360" w:after="120"/>
        <w:contextualSpacing w:val="0"/>
        <w:rPr>
          <w:sz w:val="24"/>
        </w:rPr>
      </w:pPr>
      <w:r>
        <w:rPr>
          <w:sz w:val="44"/>
        </w:rPr>
        <w:t>Examining the Process of Freedom</w:t>
      </w:r>
      <w:r w:rsidR="00BD4376" w:rsidRPr="007E7A5E">
        <w:br/>
      </w:r>
    </w:p>
    <w:p w14:paraId="79B00F6E" w14:textId="77777777" w:rsidR="003345CC" w:rsidRPr="007E7A5E" w:rsidRDefault="003345CC" w:rsidP="00896E9D">
      <w:pPr>
        <w:pStyle w:val="Heading3"/>
      </w:pPr>
      <w:r w:rsidRPr="007E7A5E">
        <w:t>By Imam W. Deen Mohammed</w:t>
      </w:r>
    </w:p>
    <w:p w14:paraId="2419AE40" w14:textId="77777777" w:rsidR="00E3336F" w:rsidRDefault="00E3336F" w:rsidP="00E3336F">
      <w:proofErr w:type="spellStart"/>
      <w:r>
        <w:t>Asalaam</w:t>
      </w:r>
      <w:proofErr w:type="spellEnd"/>
      <w:r>
        <w:t xml:space="preserve"> Alaikum peace be unto you. Praise be to Allah, guardian, Evolver, cherish and sustain of the world. I bear witness that nothing is worthy of wish of except him alone. And I bear witness that Muhammad is his servant and Messenger beloved people. We are really pleased and thankful to Allah for opportunity to again address you on this fourth Sunday here in Chicago and throughout our community. We hope that everyone will benefit as Imam Hamidullah has suggested or </w:t>
      </w:r>
      <w:proofErr w:type="gramStart"/>
      <w:r>
        <w:t>promised,</w:t>
      </w:r>
      <w:proofErr w:type="gramEnd"/>
      <w:r>
        <w:t xml:space="preserve"> that all will benefit if they pay attention.</w:t>
      </w:r>
    </w:p>
    <w:p w14:paraId="083E92CA" w14:textId="77777777" w:rsidR="00E3336F" w:rsidRDefault="00E3336F" w:rsidP="00E3336F">
      <w:r>
        <w:t xml:space="preserve">We are a community of people who have come through a lot of difficult times, a lot of mental pressure, spiritual pressure, as well as physical difficulties. I'm talking about our history as a community right now when the people that I am addressing now first began to come together. It was during the time of depression in the United States and as you know, those who are the least prepared always suffer the most. And our membership was made up of those who were least prepared in this world. Because of injustices, discrimination, same problems that have affected the general membership of the </w:t>
      </w:r>
      <w:proofErr w:type="gramStart"/>
      <w:r>
        <w:t>African-American</w:t>
      </w:r>
      <w:proofErr w:type="gramEnd"/>
      <w:r>
        <w:t xml:space="preserve"> people. But nevertheless, we are still together.</w:t>
      </w:r>
    </w:p>
    <w:p w14:paraId="6391F213" w14:textId="77777777" w:rsidR="00E3336F" w:rsidRDefault="00E3336F" w:rsidP="00E3336F">
      <w:r>
        <w:t xml:space="preserve">There are those who would like to think we have splintered up and have become weak and non-progressive, but they're sadly mistaken. We are still together. We are still determined to make advancements as </w:t>
      </w:r>
      <w:proofErr w:type="gramStart"/>
      <w:r>
        <w:t>a people</w:t>
      </w:r>
      <w:proofErr w:type="gramEnd"/>
      <w:r>
        <w:t xml:space="preserve">, to progress, to improve our situation, to get </w:t>
      </w:r>
      <w:proofErr w:type="gramStart"/>
      <w:r>
        <w:t>closer and closer</w:t>
      </w:r>
      <w:proofErr w:type="gramEnd"/>
      <w:r>
        <w:t xml:space="preserve"> to the best possible life for human beings. We haven't given that up and we'll never give it up. We haven't given up the idea of doing that together because we know that we can best achieve a better life in this country and in the world if we work together. We have been accredited for having the most solidified group in America and I thank the almighty whose Qur'anic name is Allah, that we are still the most solidified group in America. And I wouldn't be surprised if we are not the most political, pardon me, the most solidified group in the world period.</w:t>
      </w:r>
    </w:p>
    <w:p w14:paraId="7100A08F" w14:textId="77777777" w:rsidR="00E3336F" w:rsidRDefault="00E3336F" w:rsidP="00E3336F">
      <w:r>
        <w:t xml:space="preserve">What has brought us together, bounded us together is stronger than anything man can put into the life of people. Allah has put this into the life of </w:t>
      </w:r>
      <w:proofErr w:type="gramStart"/>
      <w:r>
        <w:t>us</w:t>
      </w:r>
      <w:proofErr w:type="gramEnd"/>
      <w:r>
        <w:t xml:space="preserve"> and we are going to continue to move and we are going to continue to work together. I have seen great progress in the recent years of my own leadership. For six years or more now I have been carrying the weight of this community's leadership, and I've seen great progress in the people themselves, in the membership, the general membership, </w:t>
      </w:r>
      <w:proofErr w:type="gramStart"/>
      <w:r>
        <w:t>and also</w:t>
      </w:r>
      <w:proofErr w:type="gramEnd"/>
      <w:r>
        <w:t xml:space="preserve"> in the staff. Many of our Imams have gotten to be so experienced and so good at conveying the knowledge that I really wonder sometimes, should I come out once a month. And then the general spirit of the community has been so improved that I don't worry anymore about our future.</w:t>
      </w:r>
    </w:p>
    <w:p w14:paraId="401C901A" w14:textId="77777777" w:rsidR="00E3336F" w:rsidRDefault="00E3336F" w:rsidP="00E3336F">
      <w:r>
        <w:lastRenderedPageBreak/>
        <w:t xml:space="preserve">I know we have our minds in the right </w:t>
      </w:r>
      <w:proofErr w:type="gramStart"/>
      <w:r>
        <w:t>places,</w:t>
      </w:r>
      <w:proofErr w:type="gramEnd"/>
      <w:r>
        <w:t xml:space="preserve"> our spirit is in the right direction and </w:t>
      </w:r>
      <w:proofErr w:type="gramStart"/>
      <w:r>
        <w:t>the majority of</w:t>
      </w:r>
      <w:proofErr w:type="gramEnd"/>
      <w:r>
        <w:t xml:space="preserve"> us will be saved because Allah is with those who have the right spirit. Our job is I would say manyfold, but there are two points that I would like to mention today and our job and one is a job of advancing the community in the worldly view of things. By that I mean materially, economically, politically. However, on the other hand we </w:t>
      </w:r>
      <w:proofErr w:type="gramStart"/>
      <w:r>
        <w:t>have to</w:t>
      </w:r>
      <w:proofErr w:type="gramEnd"/>
      <w:r>
        <w:t xml:space="preserve"> be very much concerned about the internal state of the individual person. For after all, Allah wants for us a true life, a good life, not just a rich life, but a life that is truly rich and that we are able to enjoy that life.</w:t>
      </w:r>
    </w:p>
    <w:p w14:paraId="22D0FC8E" w14:textId="77777777" w:rsidR="00E3336F" w:rsidRDefault="00E3336F" w:rsidP="00E3336F">
      <w:proofErr w:type="gramStart"/>
      <w:r>
        <w:t>Well</w:t>
      </w:r>
      <w:proofErr w:type="gramEnd"/>
      <w:r>
        <w:t xml:space="preserve"> you know if a person </w:t>
      </w:r>
      <w:proofErr w:type="gramStart"/>
      <w:r>
        <w:t>have</w:t>
      </w:r>
      <w:proofErr w:type="gramEnd"/>
      <w:r>
        <w:t xml:space="preserve"> all the material wealth and </w:t>
      </w:r>
      <w:proofErr w:type="gramStart"/>
      <w:r>
        <w:t>all of</w:t>
      </w:r>
      <w:proofErr w:type="gramEnd"/>
      <w:r>
        <w:t xml:space="preserve"> the material advantages </w:t>
      </w:r>
      <w:proofErr w:type="gramStart"/>
      <w:r>
        <w:t>but</w:t>
      </w:r>
      <w:proofErr w:type="gramEnd"/>
      <w:r>
        <w:t xml:space="preserve"> is without internal peace, they haven't accomplished much, their accomplishments are almost nothing. </w:t>
      </w:r>
      <w:proofErr w:type="gramStart"/>
      <w:r>
        <w:t>So</w:t>
      </w:r>
      <w:proofErr w:type="gramEnd"/>
      <w:r>
        <w:t xml:space="preserve"> we don't want that. We want </w:t>
      </w:r>
      <w:proofErr w:type="gramStart"/>
      <w:r>
        <w:t>the</w:t>
      </w:r>
      <w:proofErr w:type="gramEnd"/>
      <w:r>
        <w:t xml:space="preserve"> balanced life. The balanced life. We want the internal development and the external development and Allah </w:t>
      </w:r>
      <w:proofErr w:type="gramStart"/>
      <w:r>
        <w:t>has</w:t>
      </w:r>
      <w:proofErr w:type="gramEnd"/>
      <w:r>
        <w:t xml:space="preserve"> made that possible for us in revealing this religion to Prophet Muhammad, upon him be peace. In the Qur'an we have the guidance, sure guidance without any doubt that guides us to see both sides of our life, or both areas of the human needs, the need for internal improvement and for external improvement.</w:t>
      </w:r>
    </w:p>
    <w:p w14:paraId="46759586" w14:textId="77777777" w:rsidR="00E3336F" w:rsidRDefault="00E3336F" w:rsidP="00E3336F">
      <w:r>
        <w:t xml:space="preserve">The most high says in the Qur'an that He formed the darkness and the light. How many of us understand that the state of our life is a matter of the way we think? If we think incorrectly, most likely we're going to suffer problems. Thinking correctly will eliminate problems. How many of us understand that the promise of freedom to religious people, to G-d-fearing </w:t>
      </w:r>
      <w:proofErr w:type="gramStart"/>
      <w:r>
        <w:t>people</w:t>
      </w:r>
      <w:proofErr w:type="gramEnd"/>
      <w:r>
        <w:t xml:space="preserve"> is the promise of understanding? But when a person understands his life, his purpose in life or his place in this creation, he's free. Darkness is oppression and light is freedom. This is the way we should understand freedom. We should understand freedom in terms of what is best for the internal person as well as what is best for </w:t>
      </w:r>
      <w:proofErr w:type="gramStart"/>
      <w:r>
        <w:t>the society</w:t>
      </w:r>
      <w:proofErr w:type="gramEnd"/>
      <w:r>
        <w:t xml:space="preserve"> without. We can't have true freedom when there is freedom to move about and do whatever you want to do in </w:t>
      </w:r>
      <w:proofErr w:type="gramStart"/>
      <w:r>
        <w:t>the</w:t>
      </w:r>
      <w:proofErr w:type="gramEnd"/>
      <w:r>
        <w:t xml:space="preserve"> open society but internally you are yoked, you are chained, you are oppressed.</w:t>
      </w:r>
    </w:p>
    <w:p w14:paraId="27F60987" w14:textId="77777777" w:rsidR="00E3336F" w:rsidRDefault="00E3336F" w:rsidP="00E3336F">
      <w:r>
        <w:t xml:space="preserve">And the first step is to free ourselves internally, isn't it? And a man who's imprisoned within, who's oppressed within what good is he to himself or to society? He's a burden on himself and he is a burden on others. We don't appreciate fully the liberating truth of revelation. We seem to think that the better things and the more important things are done in the political arena, in politics and we look to the political mountains for our freedom and for our progress. But </w:t>
      </w:r>
      <w:proofErr w:type="gramStart"/>
      <w:r>
        <w:t>look</w:t>
      </w:r>
      <w:proofErr w:type="gramEnd"/>
      <w:r>
        <w:t xml:space="preserve"> how often we've been disappointed, how often we are disappointed. In fact, the general population are constantly given to disappointment. If we look at the shape of the world today and then look at the shape of the world in World War II or World War I, we see the masses relatively in the same position. When we consider how far national leadership was ahead in World War II and how far behind the general masses were.</w:t>
      </w:r>
    </w:p>
    <w:p w14:paraId="24D83D56" w14:textId="77777777" w:rsidR="00E3336F" w:rsidRDefault="00E3336F" w:rsidP="00E3336F">
      <w:r>
        <w:t xml:space="preserve">Consider that also for World War I and consider what exists today, you may say that we are </w:t>
      </w:r>
      <w:proofErr w:type="gramStart"/>
      <w:r>
        <w:t>worst</w:t>
      </w:r>
      <w:proofErr w:type="gramEnd"/>
      <w:r>
        <w:t xml:space="preserve"> off today than we have been since </w:t>
      </w:r>
      <w:proofErr w:type="gramStart"/>
      <w:r>
        <w:t>the World</w:t>
      </w:r>
      <w:proofErr w:type="gramEnd"/>
      <w:r>
        <w:t xml:space="preserve"> Wars started. Yes, because the individual is less prepared today to deal with the circumstances that affect his life than he was in time gone by. But that's not true of the believers. The believers are making progress. The believers are not in the shaky boat of the world. We are on our own feet trying to follow </w:t>
      </w:r>
      <w:r>
        <w:lastRenderedPageBreak/>
        <w:t xml:space="preserve">as best we can, the </w:t>
      </w:r>
      <w:proofErr w:type="gramStart"/>
      <w:r>
        <w:t>commands</w:t>
      </w:r>
      <w:proofErr w:type="gramEnd"/>
      <w:r>
        <w:t xml:space="preserve"> of G-d. </w:t>
      </w:r>
      <w:proofErr w:type="gramStart"/>
      <w:r>
        <w:t>So</w:t>
      </w:r>
      <w:proofErr w:type="gramEnd"/>
      <w:r>
        <w:t xml:space="preserve"> we are not a part of this constant regular thing of disappointment behind disappointment.</w:t>
      </w:r>
    </w:p>
    <w:p w14:paraId="16B5D60D" w14:textId="77777777" w:rsidR="00E3336F" w:rsidRDefault="00E3336F" w:rsidP="00E3336F">
      <w:r>
        <w:t xml:space="preserve">Do you think I'm disappointed? I'm not disappointed. I feel fortunate. I recall when I was a little child in this community under the Honorable Elijah Muhammad's teachings, and at that time I didn't feel lost. Why? Because I was </w:t>
      </w:r>
      <w:proofErr w:type="gramStart"/>
      <w:r>
        <w:t>on</w:t>
      </w:r>
      <w:proofErr w:type="gramEnd"/>
      <w:r>
        <w:t xml:space="preserve"> a vehicle and was able to see the driver. </w:t>
      </w:r>
      <w:proofErr w:type="gramStart"/>
      <w:r>
        <w:t>Well</w:t>
      </w:r>
      <w:proofErr w:type="gramEnd"/>
      <w:r>
        <w:t xml:space="preserve"> that's all right, </w:t>
      </w:r>
      <w:proofErr w:type="spellStart"/>
      <w:r>
        <w:t>ain't</w:t>
      </w:r>
      <w:proofErr w:type="spellEnd"/>
      <w:r>
        <w:t xml:space="preserve"> it? And praise be to Allah. I'm still </w:t>
      </w:r>
      <w:proofErr w:type="gramStart"/>
      <w:r>
        <w:t>on</w:t>
      </w:r>
      <w:proofErr w:type="gramEnd"/>
      <w:r>
        <w:t xml:space="preserve"> a vehicle and I'm still able to see the driver. </w:t>
      </w:r>
      <w:proofErr w:type="gramStart"/>
      <w:r>
        <w:t>So</w:t>
      </w:r>
      <w:proofErr w:type="gramEnd"/>
      <w:r>
        <w:t xml:space="preserve"> I don't have any days in my life of </w:t>
      </w:r>
      <w:proofErr w:type="gramStart"/>
      <w:r>
        <w:t>frustration,</w:t>
      </w:r>
      <w:proofErr w:type="gramEnd"/>
      <w:r>
        <w:t xml:space="preserve"> despair. No. I've been hopeful all the days of my life and that's what's going to make our people come to life mentally, intellectually, and socially when they get on a vehicle where they're in touch with the driver.</w:t>
      </w:r>
    </w:p>
    <w:p w14:paraId="58E160FA" w14:textId="77777777" w:rsidR="00E3336F" w:rsidRDefault="00E3336F" w:rsidP="00E3336F">
      <w:r>
        <w:t xml:space="preserve">Now let's go back to what G-d says in the Qur'an that He formed the darkness and the light. And if we understand scripture, darkness is before light. The word for darkness in the reference that I'm speaking from now is </w:t>
      </w:r>
      <w:proofErr w:type="spellStart"/>
      <w:r>
        <w:t>Zulimat</w:t>
      </w:r>
      <w:proofErr w:type="spellEnd"/>
      <w:r>
        <w:t xml:space="preserve">. Another word related very closely to that word is Zuma. One means darkness, the other one mean oppression. Then we may </w:t>
      </w:r>
      <w:proofErr w:type="gramStart"/>
      <w:r>
        <w:t>come to the conclusion</w:t>
      </w:r>
      <w:proofErr w:type="gramEnd"/>
      <w:r>
        <w:t xml:space="preserve"> that </w:t>
      </w:r>
      <w:proofErr w:type="gramStart"/>
      <w:r>
        <w:t>actually G-d</w:t>
      </w:r>
      <w:proofErr w:type="gramEnd"/>
      <w:r>
        <w:t xml:space="preserve"> gave birth to man in an oppressive environment. That man is born in an environment that oppresses his intellect. Can you imagine how life would be for you if you were the first person on this earth. and you hear the great roar of the beast in the wild? And then you've never seen one before and a tornado comes along? Or a hurricane or an earthquake or volcanic eruption, or a bolt of lightning. Can you imagine how that would affect your mind? You would be terrorized. So can't we then see that the universe in its natural order is first oppressive on the mind. It oppresses the mind, but at the same time it has an awakening effect. It frightens us, it baffles us. It challenges our rational faculties so much so that the mind gets tired and worn out trying to understand what it all is.</w:t>
      </w:r>
    </w:p>
    <w:p w14:paraId="59522FC2" w14:textId="77777777" w:rsidR="00E3336F" w:rsidRDefault="00E3336F" w:rsidP="00E3336F">
      <w:r>
        <w:t xml:space="preserve">It deceives us. We hear the thunder roar and see the lightning flash and if that is the first time we might see it as a G-d. Oh, that's the boss. You imagine the primitive man when he first saw the cap of the mountain blow off and dust and smoke and fire shoot up into the sky as high as clouds. Why </w:t>
      </w:r>
      <w:proofErr w:type="gramStart"/>
      <w:r>
        <w:t>he must</w:t>
      </w:r>
      <w:proofErr w:type="gramEnd"/>
      <w:r>
        <w:t xml:space="preserve"> have </w:t>
      </w:r>
      <w:proofErr w:type="gramStart"/>
      <w:r>
        <w:t>fell</w:t>
      </w:r>
      <w:proofErr w:type="gramEnd"/>
      <w:r>
        <w:t xml:space="preserve"> out on his knees trembling like a leaf and he probably said that's the G-d. Do you see how </w:t>
      </w:r>
      <w:proofErr w:type="gramStart"/>
      <w:r>
        <w:t>creation oppresses</w:t>
      </w:r>
      <w:proofErr w:type="gramEnd"/>
      <w:r>
        <w:t xml:space="preserve"> us? But the very same thing that oppresses us is responsible for freeing us. For G-d has put in us an urge to understand and the more pressure our opposition to that understanding, the stronger the urge becomes. Some are eliminated in the process. But the strong survive, yes. The more the environment seems to press upon the intellect and suppress it, intimidate it, the more determined the intellect gets to deal with it.</w:t>
      </w:r>
    </w:p>
    <w:p w14:paraId="40FF169E" w14:textId="77777777" w:rsidR="00E3336F" w:rsidRDefault="00E3336F" w:rsidP="00E3336F">
      <w:r>
        <w:t xml:space="preserve">And I say the strong survive. Now the weaker and the middle institutions are wasted in the dope den, the </w:t>
      </w:r>
      <w:proofErr w:type="gramStart"/>
      <w:r>
        <w:t>prostitutes</w:t>
      </w:r>
      <w:proofErr w:type="gramEnd"/>
      <w:r>
        <w:t xml:space="preserve"> den, the bars of the city, but the strong they survive. Praise be to Allah. Dear people </w:t>
      </w:r>
      <w:proofErr w:type="gramStart"/>
      <w:r>
        <w:t>look</w:t>
      </w:r>
      <w:proofErr w:type="gramEnd"/>
      <w:r>
        <w:t xml:space="preserve"> what Allah says. Prayer is a hard thing </w:t>
      </w:r>
      <w:proofErr w:type="gramStart"/>
      <w:r>
        <w:t>on</w:t>
      </w:r>
      <w:proofErr w:type="gramEnd"/>
      <w:r>
        <w:t xml:space="preserve"> the individual. It is a hard thing </w:t>
      </w:r>
      <w:proofErr w:type="gramStart"/>
      <w:r>
        <w:t>on</w:t>
      </w:r>
      <w:proofErr w:type="gramEnd"/>
      <w:r>
        <w:t xml:space="preserve"> individuals except those who believe and are steadfast. No, no, it's </w:t>
      </w:r>
      <w:proofErr w:type="gramStart"/>
      <w:r>
        <w:t>no</w:t>
      </w:r>
      <w:proofErr w:type="gramEnd"/>
      <w:r>
        <w:t xml:space="preserve"> hard thing on them. Why? Because of their unquestionable faith, an undying determination to please their Lord. Knowing that this is not all </w:t>
      </w:r>
      <w:proofErr w:type="gramStart"/>
      <w:r>
        <w:t>to</w:t>
      </w:r>
      <w:proofErr w:type="gramEnd"/>
      <w:r>
        <w:t xml:space="preserve"> it. The road is hard right now, but that's not all </w:t>
      </w:r>
      <w:proofErr w:type="gramStart"/>
      <w:r>
        <w:t>to</w:t>
      </w:r>
      <w:proofErr w:type="gramEnd"/>
      <w:r>
        <w:t xml:space="preserve"> it. I </w:t>
      </w:r>
      <w:proofErr w:type="gramStart"/>
      <w:r>
        <w:t>have to</w:t>
      </w:r>
      <w:proofErr w:type="gramEnd"/>
      <w:r>
        <w:t xml:space="preserve"> meet my G-d. When all of this is </w:t>
      </w:r>
      <w:proofErr w:type="gramStart"/>
      <w:r>
        <w:t>over</w:t>
      </w:r>
      <w:proofErr w:type="gramEnd"/>
      <w:r>
        <w:t xml:space="preserve"> I'm going to have to meet my G-d.</w:t>
      </w:r>
    </w:p>
    <w:p w14:paraId="15138FE1" w14:textId="77777777" w:rsidR="00E3336F" w:rsidRDefault="00E3336F" w:rsidP="00E3336F">
      <w:r>
        <w:t xml:space="preserve">You see how belief in </w:t>
      </w:r>
      <w:proofErr w:type="gramStart"/>
      <w:r>
        <w:t>the judgment</w:t>
      </w:r>
      <w:proofErr w:type="gramEnd"/>
      <w:r>
        <w:t xml:space="preserve"> is so important to a believer. </w:t>
      </w:r>
      <w:proofErr w:type="gramStart"/>
      <w:r>
        <w:t>He who</w:t>
      </w:r>
      <w:proofErr w:type="gramEnd"/>
      <w:r>
        <w:t xml:space="preserve"> has </w:t>
      </w:r>
      <w:proofErr w:type="gramStart"/>
      <w:r>
        <w:t>the faith</w:t>
      </w:r>
      <w:proofErr w:type="gramEnd"/>
      <w:r>
        <w:t xml:space="preserve"> in the judgment, he has a power working on his side to endure in this world. But he who believes </w:t>
      </w:r>
      <w:r>
        <w:lastRenderedPageBreak/>
        <w:t xml:space="preserve">in nothing ahead gives himself quickly to destruction. </w:t>
      </w:r>
      <w:proofErr w:type="gramStart"/>
      <w:r>
        <w:t>Says</w:t>
      </w:r>
      <w:proofErr w:type="gramEnd"/>
      <w:r>
        <w:t xml:space="preserve"> what the heck? Let us eat, drink and be merry for tomorrow we die. That's not the believer. That attitude brought down great nations. Pompei, Roman Empire, that attitude brought down great nations. We don't say let us eat and let us drink and be merry for tomorrow we die. No, we say with the words of Prophet Muhammad, peace and blessings be on him. Live as though you're going to live forever and live as though tomorrow you'll face Allah.</w:t>
      </w:r>
    </w:p>
    <w:p w14:paraId="2A837478" w14:textId="77777777" w:rsidR="00E3336F" w:rsidRDefault="00E3336F" w:rsidP="00E3336F">
      <w:r>
        <w:t>We keep an eye on the reality of our own circumstances. The biggest occupation with human beings today is the occupation with themselves, serving self. Self-knowledge will help us. We need self-knowledge. A man will work 40 hours a week, spend time commuting, cleaning, dressing in preparation for his job. That adds up to another 10 hours a week, giving 50 hours or more a week to his job. Some may be giving 70 hours. It's like two jobs you see. And then there are those with two jobs. They don't do anything but run to the washroom with a toothbrush in their hands and a sandwich in their hands.</w:t>
      </w:r>
    </w:p>
    <w:p w14:paraId="1017EF3F" w14:textId="77777777" w:rsidR="00E3336F" w:rsidRDefault="00E3336F" w:rsidP="00E3336F">
      <w:r>
        <w:t xml:space="preserve">They run out of the washroom to </w:t>
      </w:r>
      <w:proofErr w:type="gramStart"/>
      <w:r>
        <w:t>work,</w:t>
      </w:r>
      <w:proofErr w:type="gramEnd"/>
      <w:r>
        <w:t xml:space="preserve"> they run back </w:t>
      </w:r>
      <w:proofErr w:type="gramStart"/>
      <w:r>
        <w:t>in</w:t>
      </w:r>
      <w:proofErr w:type="gramEnd"/>
      <w:r>
        <w:t xml:space="preserve"> the house to the bed. And they get a day off once a week or a couple or so days off every other, every two weeks. And they splurge. And they go right back to hell for another week or two weeks. </w:t>
      </w:r>
      <w:proofErr w:type="gramStart"/>
      <w:r>
        <w:t>Oh</w:t>
      </w:r>
      <w:proofErr w:type="gramEnd"/>
      <w:r>
        <w:t xml:space="preserve"> brother Imam, don't speak so negatively of industrial life. That's slavery. Slavery of the worst kind. A man spending his whole life, </w:t>
      </w:r>
      <w:proofErr w:type="gramStart"/>
      <w:r>
        <w:t>all of</w:t>
      </w:r>
      <w:proofErr w:type="gramEnd"/>
      <w:r>
        <w:t xml:space="preserve"> his hours doing nothing but trying to get enough money to sing and dance and get drunk or clean his yard, polish his automobile, take his children out to play some ball and go right back to the dungeon.</w:t>
      </w:r>
    </w:p>
    <w:p w14:paraId="0141FA97" w14:textId="77777777" w:rsidR="00E3336F" w:rsidRDefault="00E3336F" w:rsidP="00E3336F">
      <w:r>
        <w:t xml:space="preserve">That's no life. That's slavery. Do you know the word recreation? Read it again. It's recreation, pronounced recreation, but it spells recreation. You need time to improve upon yourself. You need time to attend your own development. If you </w:t>
      </w:r>
      <w:proofErr w:type="gramStart"/>
      <w:r>
        <w:t>working</w:t>
      </w:r>
      <w:proofErr w:type="gramEnd"/>
      <w:r>
        <w:t xml:space="preserve"> 16 hours a day, you don't have </w:t>
      </w:r>
      <w:proofErr w:type="gramStart"/>
      <w:r>
        <w:t>no time</w:t>
      </w:r>
      <w:proofErr w:type="gramEnd"/>
      <w:r>
        <w:t xml:space="preserve"> to improve upon your own development. Your </w:t>
      </w:r>
      <w:proofErr w:type="gramStart"/>
      <w:r>
        <w:t>job is</w:t>
      </w:r>
      <w:proofErr w:type="gramEnd"/>
      <w:r>
        <w:t xml:space="preserve"> completely dominating your life. Your job has become your slave master. Your job has become your G-d. We should be occupied with the thought of carrying out life as G-d intended who created it. That's what we should be occupied with or occupied </w:t>
      </w:r>
      <w:proofErr w:type="gramStart"/>
      <w:r>
        <w:t>in</w:t>
      </w:r>
      <w:proofErr w:type="gramEnd"/>
      <w:r>
        <w:t>. The thought of carrying out life as the G-d who created it intended it to be carried out.</w:t>
      </w:r>
    </w:p>
    <w:p w14:paraId="5B3716E5" w14:textId="77777777" w:rsidR="00E3336F" w:rsidRDefault="00E3336F" w:rsidP="00E3336F">
      <w:r>
        <w:t xml:space="preserve">A lot of talk about rights. They're occupied with rights and rights too are always self-centered. What's good for me as opposed to what's good for the whole. I want my rights. I have a right to do this. I have a right to do that. Freedom, the concept of </w:t>
      </w:r>
      <w:proofErr w:type="gramStart"/>
      <w:r>
        <w:t>freedom</w:t>
      </w:r>
      <w:proofErr w:type="gramEnd"/>
      <w:r>
        <w:t xml:space="preserve"> is tied so closely into the rights of the individuals in this democratic society that we all </w:t>
      </w:r>
      <w:proofErr w:type="spellStart"/>
      <w:proofErr w:type="gramStart"/>
      <w:r>
        <w:t>most</w:t>
      </w:r>
      <w:proofErr w:type="spellEnd"/>
      <w:proofErr w:type="gramEnd"/>
      <w:r>
        <w:t xml:space="preserve"> use them interchangeably. We say, I got my right meaning I got my freedom. I got a right to do this, meaning I'm free to do this. We don't really understand our rights. We don't really understand our freedom.</w:t>
      </w:r>
    </w:p>
    <w:p w14:paraId="6B763731" w14:textId="4555C30D" w:rsidR="00E3336F" w:rsidRDefault="00E3336F" w:rsidP="00E3336F">
      <w:r>
        <w:t xml:space="preserve">Do you know that freedom is the occupation of world power? That's what they're occupied in, preserving and promoting freedom. But freedom for who? Freedom for the few at the expense of the majority. I am not talking about </w:t>
      </w:r>
      <w:proofErr w:type="gramStart"/>
      <w:r>
        <w:t>a new thing</w:t>
      </w:r>
      <w:proofErr w:type="gramEnd"/>
      <w:r>
        <w:t xml:space="preserve">. I'm not here to make political fire talk to attack the President of the United States, or Congress, or local government. No. Why they're so far away from the problem that I </w:t>
      </w:r>
      <w:proofErr w:type="gramStart"/>
      <w:r>
        <w:t>have to</w:t>
      </w:r>
      <w:proofErr w:type="gramEnd"/>
      <w:r>
        <w:t xml:space="preserve"> think about them in connection with the problem. The problem is in our way of thinking. That's where the problem is. As a great American I believe by the name of </w:t>
      </w:r>
      <w:r>
        <w:t>Thoreau</w:t>
      </w:r>
      <w:r>
        <w:t xml:space="preserve">. And I believe it was </w:t>
      </w:r>
      <w:r>
        <w:t>Thoreau</w:t>
      </w:r>
      <w:r>
        <w:t xml:space="preserve"> who said the </w:t>
      </w:r>
      <w:r>
        <w:lastRenderedPageBreak/>
        <w:t>destiny of nations, and I'm not putting it in his words exactly. What I'm saying is near as possible, it's not a direct quote or exact quote. The destiny of nations is not in the political leaders but in the character of the people. Now you think about that. Now this is a man that is studied by the intellectuals of American history and American society. They respect him highly. And he says that the destiny of nations is not in the political leaders but in the character of the people.</w:t>
      </w:r>
    </w:p>
    <w:p w14:paraId="31303C9A" w14:textId="77777777" w:rsidR="00E3336F" w:rsidRDefault="00E3336F" w:rsidP="00E3336F">
      <w:r>
        <w:t xml:space="preserve">Now let us apply that to our immediate, pardon me to our immediate scene. Then if that's the truth, it </w:t>
      </w:r>
      <w:proofErr w:type="gramStart"/>
      <w:r>
        <w:t>apply</w:t>
      </w:r>
      <w:proofErr w:type="gramEnd"/>
      <w:r>
        <w:t xml:space="preserve"> here. The future of the American Muslim Mission is not in me. It's not in Imam Hamidullah, not in the Council of Imams, not in any of these Imams. It's in the character of the people, the membership of this community. And if you neglect to keep your character </w:t>
      </w:r>
      <w:proofErr w:type="gramStart"/>
      <w:r>
        <w:t>strong,</w:t>
      </w:r>
      <w:proofErr w:type="gramEnd"/>
      <w:r>
        <w:t xml:space="preserve"> healthy, no leader can do much for you.</w:t>
      </w:r>
    </w:p>
    <w:p w14:paraId="2291A5B5" w14:textId="77777777" w:rsidR="00E3336F" w:rsidRDefault="00E3336F" w:rsidP="00E3336F">
      <w:r>
        <w:t xml:space="preserve">Being concerned only for himself, he manipulates the life of the people to his advantage. He </w:t>
      </w:r>
      <w:proofErr w:type="gramStart"/>
      <w:r>
        <w:t>sell</w:t>
      </w:r>
      <w:proofErr w:type="gramEnd"/>
      <w:r>
        <w:t xml:space="preserve"> them whatever they </w:t>
      </w:r>
      <w:proofErr w:type="gramStart"/>
      <w:r>
        <w:t>will buy</w:t>
      </w:r>
      <w:proofErr w:type="gramEnd"/>
      <w:r>
        <w:t xml:space="preserve">. He doesn't sell them what is good for them. He </w:t>
      </w:r>
      <w:proofErr w:type="gramStart"/>
      <w:r>
        <w:t>sell</w:t>
      </w:r>
      <w:proofErr w:type="gramEnd"/>
      <w:r>
        <w:t xml:space="preserve"> them whatever they </w:t>
      </w:r>
      <w:proofErr w:type="gramStart"/>
      <w:r>
        <w:t>will buy</w:t>
      </w:r>
      <w:proofErr w:type="gramEnd"/>
      <w:r>
        <w:t xml:space="preserve">. Now the demagogue, if the state of the people is good, the demagogue at that time will appear good because he wants the support of the people. But when the people get bad, the demagogue </w:t>
      </w:r>
      <w:proofErr w:type="gramStart"/>
      <w:r>
        <w:t>begin</w:t>
      </w:r>
      <w:proofErr w:type="gramEnd"/>
      <w:r>
        <w:t xml:space="preserve"> to appeal to their base nature or base instinct. To their low motives, low desires. To their selfish desires because he only wants to ride to crest. He doesn't care about the state of the people.</w:t>
      </w:r>
    </w:p>
    <w:p w14:paraId="488EC85A" w14:textId="77777777" w:rsidR="00E3336F" w:rsidRDefault="00E3336F" w:rsidP="00E3336F">
      <w:r>
        <w:t xml:space="preserve">Don't world powers for the most time in the period of history or just like that. Are people like that? No, world powers don't represent the people. Most of the time the world powers </w:t>
      </w:r>
      <w:proofErr w:type="gramStart"/>
      <w:r>
        <w:t>are not representing</w:t>
      </w:r>
      <w:proofErr w:type="gramEnd"/>
      <w:r>
        <w:t xml:space="preserve"> the people. </w:t>
      </w:r>
      <w:proofErr w:type="gramStart"/>
      <w:r>
        <w:t>They're representing</w:t>
      </w:r>
      <w:proofErr w:type="gramEnd"/>
      <w:r>
        <w:t xml:space="preserve"> the narrow interests of a few of the exploiters of the masses. Yes. </w:t>
      </w:r>
      <w:proofErr w:type="gramStart"/>
      <w:r>
        <w:t>So</w:t>
      </w:r>
      <w:proofErr w:type="gramEnd"/>
      <w:r>
        <w:t xml:space="preserve"> their character is a character of a demagogue. </w:t>
      </w:r>
      <w:proofErr w:type="gramStart"/>
      <w:r>
        <w:t>Therefore</w:t>
      </w:r>
      <w:proofErr w:type="gramEnd"/>
      <w:r>
        <w:t xml:space="preserve"> their reign, their life and the reign over the people is oppressive, oppressive. Dear beloved people, man has been oppressed in every quarter of his life, every quarter of his life. There are those who come </w:t>
      </w:r>
      <w:proofErr w:type="gramStart"/>
      <w:r>
        <w:t>experimenting</w:t>
      </w:r>
      <w:proofErr w:type="gramEnd"/>
      <w:r>
        <w:t xml:space="preserve"> without the guidance of G-d to see how </w:t>
      </w:r>
      <w:proofErr w:type="gramStart"/>
      <w:r>
        <w:t>can we</w:t>
      </w:r>
      <w:proofErr w:type="gramEnd"/>
      <w:r>
        <w:t xml:space="preserve"> bring about change for the better in the life of the people? What key or what lock must we turn to bring the people out of the prisons they're in. </w:t>
      </w:r>
      <w:proofErr w:type="gramStart"/>
      <w:r>
        <w:t>So</w:t>
      </w:r>
      <w:proofErr w:type="gramEnd"/>
      <w:r>
        <w:t xml:space="preserve"> they experiment.</w:t>
      </w:r>
    </w:p>
    <w:p w14:paraId="28A8F5FF" w14:textId="77777777" w:rsidR="00E3336F" w:rsidRDefault="00E3336F" w:rsidP="00E3336F">
      <w:r>
        <w:t>Those who know the secret wisdom of G-d that He revealed to his chosen ones, the Prophets, on them be peace they used it too. They used that knowledge too. And they have learned that oppression aids or promotes willpower, determination</w:t>
      </w:r>
      <w:proofErr w:type="gramStart"/>
      <w:r>
        <w:t>, strength</w:t>
      </w:r>
      <w:proofErr w:type="gramEnd"/>
      <w:r>
        <w:t xml:space="preserve"> on the part of the individual. Now, is it right to use that wisdom to bring about change in the people over the heads of the people? It's not right in a democracy. It may be right in a dictatorship, it may be right for the demagogue, it may be right for Satan, but it not right for a democracy in the true sense of that word.</w:t>
      </w:r>
    </w:p>
    <w:p w14:paraId="74F1EE2E" w14:textId="77777777" w:rsidR="00E3336F" w:rsidRDefault="00E3336F" w:rsidP="00E3336F">
      <w:r>
        <w:t xml:space="preserve">No. Why? Because the moral, moral character of a truly free society or democratic society doesn't accept double standards of justice. Double models of right and wrong, that conflict with each other. No, no, no. Wise brothers and </w:t>
      </w:r>
      <w:proofErr w:type="gramStart"/>
      <w:r>
        <w:t>sisters</w:t>
      </w:r>
      <w:proofErr w:type="gramEnd"/>
      <w:r>
        <w:t xml:space="preserve"> that's not acceptable because in a democracy we believe that people are to be ruled with their own consent. Not only with their own consent, but with their informed consent. Isn't that the language of our democracy, that we are to be ruled or governed with our informed consent? That </w:t>
      </w:r>
      <w:proofErr w:type="gramStart"/>
      <w:r>
        <w:t>is</w:t>
      </w:r>
      <w:proofErr w:type="gramEnd"/>
      <w:r>
        <w:t xml:space="preserve"> we have the right to know how you are ruling me.</w:t>
      </w:r>
    </w:p>
    <w:p w14:paraId="004B63E9" w14:textId="77777777" w:rsidR="00E3336F" w:rsidRDefault="00E3336F" w:rsidP="00E3336F">
      <w:r>
        <w:lastRenderedPageBreak/>
        <w:t xml:space="preserve">I have the right in a true society to know what principles you apply, what theories you apply, what philosophy you use, what psychology you use to rule me. Without that knowledge can we say we live in a just society. Now, if G-d has blessed us with that kind of knowledge, will we go back to the slave makers or will we stay with Al Islam? You've got the </w:t>
      </w:r>
      <w:proofErr w:type="gramStart"/>
      <w:r>
        <w:t>best,</w:t>
      </w:r>
      <w:proofErr w:type="gramEnd"/>
      <w:r>
        <w:t xml:space="preserve"> I mean the best all the way around. I'm not talking about the best in one respect, the best in every respect. What does Allah say? He does not </w:t>
      </w:r>
      <w:proofErr w:type="spellStart"/>
      <w:r>
        <w:t>Zulman</w:t>
      </w:r>
      <w:proofErr w:type="spellEnd"/>
      <w:r>
        <w:t xml:space="preserve">, oppression for any of the people. Lil Nas means for any of the people. He does not want </w:t>
      </w:r>
      <w:proofErr w:type="gramStart"/>
      <w:r>
        <w:t>a</w:t>
      </w:r>
      <w:proofErr w:type="gramEnd"/>
      <w:r>
        <w:t xml:space="preserve"> oppression for any of the people. This is what Allah says to us in our holy book.</w:t>
      </w:r>
    </w:p>
    <w:p w14:paraId="6744853C" w14:textId="77777777" w:rsidR="00E3336F" w:rsidRDefault="00E3336F" w:rsidP="00E3336F">
      <w:r>
        <w:t xml:space="preserve">But what does the </w:t>
      </w:r>
      <w:proofErr w:type="gramStart"/>
      <w:r>
        <w:t>mixed up</w:t>
      </w:r>
      <w:proofErr w:type="gramEnd"/>
      <w:r>
        <w:t xml:space="preserve"> Bible </w:t>
      </w:r>
      <w:proofErr w:type="gramStart"/>
      <w:r>
        <w:t>say</w:t>
      </w:r>
      <w:proofErr w:type="gramEnd"/>
      <w:r>
        <w:t xml:space="preserve">? And I know some of you don't like to hear me talk this way, but look, you get the Bible and read it from cover to cover and if it doesn't say it's mixed up, I'll eat it up without a drink of water. Well, I'm not the one who said it was mixed up first. It says itself It's mixed up. In fact, it says it's so mixed up that only the </w:t>
      </w:r>
      <w:proofErr w:type="gramStart"/>
      <w:r>
        <w:t>elects</w:t>
      </w:r>
      <w:proofErr w:type="gramEnd"/>
      <w:r>
        <w:t xml:space="preserve"> can find their way through it. Now if you've been elected then you're safe. But I hope you didn't elect yourself baby. You </w:t>
      </w:r>
      <w:proofErr w:type="gramStart"/>
      <w:r>
        <w:t>in</w:t>
      </w:r>
      <w:proofErr w:type="gramEnd"/>
      <w:r>
        <w:t xml:space="preserve"> bad shape.</w:t>
      </w:r>
    </w:p>
    <w:p w14:paraId="4AB8335A" w14:textId="77777777" w:rsidR="00E3336F" w:rsidRDefault="00E3336F" w:rsidP="00E3336F">
      <w:r>
        <w:t xml:space="preserve">Excuse me for putting a little humor in this every now and then, but I find that it's nice. It's nice to keep a little humor in things, but don't get flippant. Some of us </w:t>
      </w:r>
      <w:proofErr w:type="gramStart"/>
      <w:r>
        <w:t>so</w:t>
      </w:r>
      <w:proofErr w:type="gramEnd"/>
      <w:r>
        <w:t xml:space="preserve"> giddy and silly minded and don't respect anything that deserves respect. We laugh at everything. Take lightly the most serious matters of life. See the Imam like you seeing a comedy. Leave the Masjid jut and go back home and do the </w:t>
      </w:r>
      <w:proofErr w:type="spellStart"/>
      <w:r>
        <w:t>wooky</w:t>
      </w:r>
      <w:proofErr w:type="spellEnd"/>
      <w:r>
        <w:t xml:space="preserve"> </w:t>
      </w:r>
      <w:proofErr w:type="spellStart"/>
      <w:r>
        <w:t>wooky</w:t>
      </w:r>
      <w:proofErr w:type="spellEnd"/>
      <w:r>
        <w:t xml:space="preserve"> as though you never heard a word of sense. There is a term that became very popular after the war of 1912.</w:t>
      </w:r>
    </w:p>
    <w:p w14:paraId="1796E2C8" w14:textId="77777777" w:rsidR="00E3336F" w:rsidRDefault="00E3336F" w:rsidP="00E3336F">
      <w:r>
        <w:t xml:space="preserve">In 1914 and later years it began to be </w:t>
      </w:r>
      <w:proofErr w:type="gramStart"/>
      <w:r>
        <w:t>more and more</w:t>
      </w:r>
      <w:proofErr w:type="gramEnd"/>
      <w:r>
        <w:t xml:space="preserve"> popular. What is that expression? Armageddon. Armageddon. Oh, the religious leadership became occupied with that term Armageddon. Why and what is Armageddon? When you read the dictionary and the dictionary tell us that Armageddon is a final war between good and evil. If the dictionary gave us Armageddon as a term meaning the final war, then what should that tell you? That should tell you that all other wars are </w:t>
      </w:r>
      <w:proofErr w:type="gramStart"/>
      <w:r>
        <w:t>really subordinate</w:t>
      </w:r>
      <w:proofErr w:type="gramEnd"/>
      <w:r>
        <w:t xml:space="preserve"> to that war. That should tell you that all other wars are incidental to that war. That really the war on the earth is a war between right and wrong.</w:t>
      </w:r>
    </w:p>
    <w:p w14:paraId="1286D964" w14:textId="77777777" w:rsidR="00E3336F" w:rsidRDefault="00E3336F" w:rsidP="00E3336F">
      <w:proofErr w:type="gramStart"/>
      <w:r>
        <w:t>Oh</w:t>
      </w:r>
      <w:proofErr w:type="gramEnd"/>
      <w:r>
        <w:t xml:space="preserve"> my Lord, I feel so good today. Isn't that what scripture is all about? Read it from cover to cover. Scripture is all about the war between right and wrong, and scripture tells us that that war is going to heat up and grow and grow and multiply until it </w:t>
      </w:r>
      <w:proofErr w:type="gramStart"/>
      <w:r>
        <w:t>involve</w:t>
      </w:r>
      <w:proofErr w:type="gramEnd"/>
      <w:r>
        <w:t xml:space="preserve"> the souls of everybody on earth. And people are going to have to </w:t>
      </w:r>
      <w:proofErr w:type="gramStart"/>
      <w:r>
        <w:t>make a decision</w:t>
      </w:r>
      <w:proofErr w:type="gramEnd"/>
      <w:r>
        <w:t xml:space="preserve"> whether they want to go on living an oppressed life, miserable life, wicked life, or whether they want to conquer the forces of corruption and evil so they can enjoy the life G-d intended for them to live.</w:t>
      </w:r>
    </w:p>
    <w:p w14:paraId="5A4E96C9" w14:textId="77777777" w:rsidR="00E3336F" w:rsidRDefault="00E3336F" w:rsidP="00E3336F">
      <w:r>
        <w:t xml:space="preserve">Now isn't that the occupation of man's mind now and yesterday? Now and yesterday. Why I can't think back to a time that thought didn't occupy man's mind because once man became </w:t>
      </w:r>
      <w:proofErr w:type="gramStart"/>
      <w:r>
        <w:t>rational</w:t>
      </w:r>
      <w:proofErr w:type="gramEnd"/>
      <w:r>
        <w:t xml:space="preserve"> he became moral instantly. No such thing as rational activity in the mind and no moral activity in the mind. The moment he became rational, the moment he </w:t>
      </w:r>
      <w:proofErr w:type="gramStart"/>
      <w:r>
        <w:t>opened up</w:t>
      </w:r>
      <w:proofErr w:type="gramEnd"/>
      <w:r>
        <w:t xml:space="preserve"> his eyes out of the womb of the common animal and understood that he was not the common animal, from that moment on he was moral. And because he is inferred or subject to blunders and weaknesses, I'm sure that he began to struggle from that moment. Because if </w:t>
      </w:r>
      <w:r>
        <w:lastRenderedPageBreak/>
        <w:t xml:space="preserve">it wasn't </w:t>
      </w:r>
      <w:proofErr w:type="gramStart"/>
      <w:r>
        <w:t>without</w:t>
      </w:r>
      <w:proofErr w:type="gramEnd"/>
      <w:r>
        <w:t>, it was within. A temptation to break the law of conscience. And the war of Armageddon began.</w:t>
      </w:r>
    </w:p>
    <w:p w14:paraId="13FB8579" w14:textId="77777777" w:rsidR="00E3336F" w:rsidRDefault="00E3336F" w:rsidP="00E3336F">
      <w:r>
        <w:t xml:space="preserve">But man was confused. He was deceived. He thought his war was for the apple tree, or for the goldmine or for some other things, when </w:t>
      </w:r>
      <w:proofErr w:type="gramStart"/>
      <w:r>
        <w:t>actually his</w:t>
      </w:r>
      <w:proofErr w:type="gramEnd"/>
      <w:r>
        <w:t xml:space="preserve"> war was the war to protect his excellence. And the excellence of man is in his truthfulness. The excellence of man is in his rightness. The excellence of man is in his moral excellence. Yes, that's where the excellence of man is. We don't need to argue that point. All we have to do is reflect very quickly with the flash of lightning on history and see how learned men brought the whole nation down because they were bored morally speaking. And then flash again back at history and see how moral activity brought the world back on </w:t>
      </w:r>
      <w:proofErr w:type="spellStart"/>
      <w:proofErr w:type="gramStart"/>
      <w:r>
        <w:t>it's</w:t>
      </w:r>
      <w:proofErr w:type="spellEnd"/>
      <w:proofErr w:type="gramEnd"/>
      <w:r>
        <w:t xml:space="preserve"> feet again.</w:t>
      </w:r>
    </w:p>
    <w:p w14:paraId="333C2E60" w14:textId="77777777" w:rsidR="00E3336F" w:rsidRDefault="00E3336F" w:rsidP="00E3336F">
      <w:proofErr w:type="gramStart"/>
      <w:r>
        <w:t>So</w:t>
      </w:r>
      <w:proofErr w:type="gramEnd"/>
      <w:r>
        <w:t xml:space="preserve"> Allah says to us, dear people, He does not want oppression for any of His people, </w:t>
      </w:r>
      <w:proofErr w:type="gramStart"/>
      <w:r>
        <w:t>no</w:t>
      </w:r>
      <w:proofErr w:type="gramEnd"/>
      <w:r>
        <w:t xml:space="preserve"> indeed. Now, can't you understand why it was so important in the history of the personal life of Prophet Muhammad of his leadership, that he choose Bilal and present him as his ambassador, right along with the Romans and right along with the Persians. Yes, men representing the face of the world. Oh yes, those from the man from Europe, the man from Asia and the man from Africa. And though the world has grown a bit, we have expanded over into the new world, into the new continent, we can still classify men. 1, 2, 3, Europe, Asia, Africa, although they have four classifications are more black, brown, yellow, red, white. They have all those classifications. But we know that men are grouped because of their environmental grouping. And you'll find a black skinned person, or he might be in Asia, they have some of the blackest of blacks in Asia, not Africa, Asia.</w:t>
      </w:r>
    </w:p>
    <w:p w14:paraId="26CBF44A" w14:textId="77777777" w:rsidR="00E3336F" w:rsidRDefault="00E3336F" w:rsidP="00E3336F">
      <w:r>
        <w:t xml:space="preserve">So black man they looked like the black seal in the water with the sunlight reflecting off his back. That's how black they are. Now, I </w:t>
      </w:r>
      <w:proofErr w:type="gramStart"/>
      <w:r>
        <w:t>didn't</w:t>
      </w:r>
      <w:proofErr w:type="gramEnd"/>
      <w:r>
        <w:t xml:space="preserve"> want to say blue black because I didn't think you could get the picture as good as I gave it to you just then. Any of you have been to the zoo and saw a black seal in the water and the sunlight reflecting off his back while he was under the water, man, you saw something black. And they got straight hair, straight hair, sharp nose, keen features. People in Asia </w:t>
      </w:r>
      <w:proofErr w:type="gramStart"/>
      <w:r>
        <w:t>of</w:t>
      </w:r>
      <w:proofErr w:type="gramEnd"/>
      <w:r>
        <w:t xml:space="preserve"> that kind of blackness with that degree of blackness in their skin pigmentation. Oh, Bilal doesn't necessarily represent the black man because the black man is also in Asia. Bilal represents the African man.</w:t>
      </w:r>
    </w:p>
    <w:p w14:paraId="7967856F" w14:textId="77777777" w:rsidR="00E3336F" w:rsidRDefault="00E3336F" w:rsidP="00E3336F">
      <w:r>
        <w:t xml:space="preserve">Oh buddy, I'm telling you, it is so good I can't rush with it. When you're really enjoying what you're doing, you don't like to rush with it. Cause when it's all over, the pleasure will be stopped. You want to prolong </w:t>
      </w:r>
      <w:proofErr w:type="gramStart"/>
      <w:r>
        <w:t>it</w:t>
      </w:r>
      <w:proofErr w:type="gramEnd"/>
      <w:r>
        <w:t xml:space="preserve"> you know, you want to prolong it. You don't eat your favorite dessert like you eat beans. All right. </w:t>
      </w:r>
      <w:proofErr w:type="gramStart"/>
      <w:r>
        <w:t>Now</w:t>
      </w:r>
      <w:proofErr w:type="gramEnd"/>
      <w:r>
        <w:t xml:space="preserve"> getting back to this Armageddon. The war between right and wrong, it has become a racial war as well as a political war. It is also an academic war. We find that </w:t>
      </w:r>
      <w:proofErr w:type="gramStart"/>
      <w:r>
        <w:t>all of</w:t>
      </w:r>
      <w:proofErr w:type="gramEnd"/>
      <w:r>
        <w:t xml:space="preserve"> the important areas of human </w:t>
      </w:r>
      <w:proofErr w:type="gramStart"/>
      <w:r>
        <w:t>light</w:t>
      </w:r>
      <w:proofErr w:type="gramEnd"/>
      <w:r>
        <w:t xml:space="preserve"> and human needs are in this conflict. Why? Because there is some hidden demagogue who is determined to keep himself over the world of fighting. Now I'm not talking about an individual, I'm not talking about race. I'm talking about a state of </w:t>
      </w:r>
      <w:proofErr w:type="gramStart"/>
      <w:r>
        <w:t>the mind</w:t>
      </w:r>
      <w:proofErr w:type="gramEnd"/>
      <w:r>
        <w:t xml:space="preserve"> in the world. And it so </w:t>
      </w:r>
      <w:proofErr w:type="gramStart"/>
      <w:r>
        <w:t>happened that</w:t>
      </w:r>
      <w:proofErr w:type="gramEnd"/>
      <w:r>
        <w:t xml:space="preserve"> because the Non Bilalian people have been free to make advances, that this hierarchy of demagogues is mostly made up of Non Bilalians. But I think they </w:t>
      </w:r>
      <w:proofErr w:type="gramStart"/>
      <w:r>
        <w:t>got</w:t>
      </w:r>
      <w:proofErr w:type="gramEnd"/>
      <w:r>
        <w:t xml:space="preserve"> one or two members now. I'm not sure, but I think Farrakhan is trying to qualify.</w:t>
      </w:r>
    </w:p>
    <w:p w14:paraId="1376E944" w14:textId="77777777" w:rsidR="00E3336F" w:rsidRDefault="00E3336F" w:rsidP="00E3336F">
      <w:r>
        <w:lastRenderedPageBreak/>
        <w:t xml:space="preserve">Well, all we can say is </w:t>
      </w:r>
      <w:proofErr w:type="gramStart"/>
      <w:r>
        <w:t>that</w:t>
      </w:r>
      <w:proofErr w:type="gramEnd"/>
      <w:r>
        <w:t xml:space="preserve"> </w:t>
      </w:r>
      <w:proofErr w:type="gramStart"/>
      <w:r>
        <w:t>be</w:t>
      </w:r>
      <w:proofErr w:type="gramEnd"/>
      <w:r>
        <w:t xml:space="preserve"> prepared for war </w:t>
      </w:r>
      <w:proofErr w:type="gramStart"/>
      <w:r>
        <w:t>from</w:t>
      </w:r>
      <w:proofErr w:type="gramEnd"/>
      <w:r>
        <w:t xml:space="preserve"> Allah and His servants. You go on and make your decision if you want to, but don't think we are not going to battle. We are going to fight you until the end. And how is the fight waged? Well, let's understand more about the battle. According to the meaning of this </w:t>
      </w:r>
      <w:proofErr w:type="gramStart"/>
      <w:r>
        <w:t>word, and</w:t>
      </w:r>
      <w:proofErr w:type="gramEnd"/>
      <w:r>
        <w:t xml:space="preserve"> I want to take note of what I said. I didn't say according to the dictionary or according to the Bible. I said according to the meaning of this word. Armageddon is a battle for freedom and </w:t>
      </w:r>
      <w:proofErr w:type="gramStart"/>
      <w:r>
        <w:t>the control</w:t>
      </w:r>
      <w:proofErr w:type="gramEnd"/>
      <w:r>
        <w:t xml:space="preserve"> of freedom. For freedom and the control of freedom.</w:t>
      </w:r>
    </w:p>
    <w:p w14:paraId="53DF8595" w14:textId="77777777" w:rsidR="00E3336F" w:rsidRDefault="00E3336F" w:rsidP="00E3336F">
      <w:r>
        <w:t xml:space="preserve">Those who doubt the ability of the common person to be responsible for his personal life. They don't trust the common people with true freedom, but they want the freedom process because without the freedom process, even the leaders will become stagnant. By the society unfolding, it has a kind of, what you call it, inverse effect on the leaders. It taught them also to grow and expand and they know that. Look, Satan is not a fool in the ways of the world. He is a genius in the ways of the world. And I'm not talking about no floating </w:t>
      </w:r>
      <w:proofErr w:type="gramStart"/>
      <w:r>
        <w:t>spirits,</w:t>
      </w:r>
      <w:proofErr w:type="gramEnd"/>
      <w:r>
        <w:t xml:space="preserve"> I'm talking about the powers that float spirits.</w:t>
      </w:r>
    </w:p>
    <w:p w14:paraId="41148197" w14:textId="5C6161BC" w:rsidR="00E3336F" w:rsidRDefault="00E3336F" w:rsidP="00E3336F">
      <w:r>
        <w:t xml:space="preserve">He's no fool, he knows by advancing the freedom of society, the experience, the experience, the revelations that come out of mass progress gives him food for thought and puts him in a position to again assert his own dominance. But he </w:t>
      </w:r>
      <w:proofErr w:type="gramStart"/>
      <w:r>
        <w:t>has to</w:t>
      </w:r>
      <w:proofErr w:type="gramEnd"/>
      <w:r>
        <w:t xml:space="preserve"> check freedom while advancing it because if he doesn't check freedom while advancing it, the eyes of the common man will see the technique. And when the common man </w:t>
      </w:r>
      <w:proofErr w:type="gramStart"/>
      <w:r>
        <w:t>see</w:t>
      </w:r>
      <w:proofErr w:type="gramEnd"/>
      <w:r>
        <w:t xml:space="preserve"> the technique, then he won't fall a victim to the trick. He will stand up on his own feet and </w:t>
      </w:r>
      <w:r>
        <w:t>chart</w:t>
      </w:r>
      <w:r>
        <w:t xml:space="preserve"> his own course in the world.</w:t>
      </w:r>
    </w:p>
    <w:p w14:paraId="4ABC5D3D" w14:textId="77777777" w:rsidR="00E3336F" w:rsidRDefault="00E3336F" w:rsidP="00E3336F">
      <w:r>
        <w:t xml:space="preserve">You see </w:t>
      </w:r>
      <w:proofErr w:type="gramStart"/>
      <w:r>
        <w:t>how it's so</w:t>
      </w:r>
      <w:proofErr w:type="gramEnd"/>
      <w:r>
        <w:t xml:space="preserve"> important now for individuals to be free? How come </w:t>
      </w:r>
      <w:proofErr w:type="gramStart"/>
      <w:r>
        <w:t>it's</w:t>
      </w:r>
      <w:proofErr w:type="gramEnd"/>
      <w:r>
        <w:t xml:space="preserve"> so important dear people that scripture be fulfilled where it says there's coming a time when every man will sit under his own vine and fig tree. What is the meaning of that? Sit under his own vine and fig tree. We know vine is something that grows out from its place. A tree grows within its place. So first we should understand that a tree means restrictions and a vine means freedom. Then we should understand what is being restricted if it's a fig tree. If it is a fig tree, the thing that is being restricted is </w:t>
      </w:r>
      <w:proofErr w:type="gramStart"/>
      <w:r>
        <w:t>the freedom</w:t>
      </w:r>
      <w:proofErr w:type="gramEnd"/>
      <w:r>
        <w:t xml:space="preserve"> of thought.</w:t>
      </w:r>
    </w:p>
    <w:p w14:paraId="3751CFC4" w14:textId="77777777" w:rsidR="00E3336F" w:rsidRDefault="00E3336F" w:rsidP="00E3336F">
      <w:r>
        <w:t xml:space="preserve">But without the freedom of thought, man can't even start to approach reason. He must begin thinking first. The thinking process </w:t>
      </w:r>
      <w:proofErr w:type="gramStart"/>
      <w:r>
        <w:t>has to</w:t>
      </w:r>
      <w:proofErr w:type="gramEnd"/>
      <w:r>
        <w:t xml:space="preserve"> start first then he can finally come into the use of reasoning. Dear beloved people of the scripture say that every man shall come under his own vine and fig tree, meaning that he shall have the freedom to think and he shall also have the freedom of charity. What does that mean? Carrying from himself the fruit of his own labor. A vine goes outside of </w:t>
      </w:r>
      <w:proofErr w:type="spellStart"/>
      <w:proofErr w:type="gramStart"/>
      <w:r>
        <w:t>it's</w:t>
      </w:r>
      <w:proofErr w:type="spellEnd"/>
      <w:proofErr w:type="gramEnd"/>
      <w:r>
        <w:t xml:space="preserve"> place. You plant the </w:t>
      </w:r>
      <w:proofErr w:type="gramStart"/>
      <w:r>
        <w:t>vine</w:t>
      </w:r>
      <w:proofErr w:type="gramEnd"/>
      <w:r>
        <w:t xml:space="preserve"> here and the </w:t>
      </w:r>
      <w:proofErr w:type="gramStart"/>
      <w:r>
        <w:t>vine</w:t>
      </w:r>
      <w:proofErr w:type="gramEnd"/>
      <w:r>
        <w:t xml:space="preserve"> might go there, there yonder. And the vine bears a lot of fruit in proportion to its size.</w:t>
      </w:r>
    </w:p>
    <w:p w14:paraId="589C6D8A" w14:textId="77777777" w:rsidR="00E3336F" w:rsidRDefault="00E3336F" w:rsidP="00E3336F">
      <w:r>
        <w:t xml:space="preserve">This is kind of the descriptive of the rational process in the mind. It doesn't stand in </w:t>
      </w:r>
      <w:proofErr w:type="spellStart"/>
      <w:proofErr w:type="gramStart"/>
      <w:r>
        <w:t>it's</w:t>
      </w:r>
      <w:proofErr w:type="spellEnd"/>
      <w:proofErr w:type="gramEnd"/>
      <w:r>
        <w:t xml:space="preserve"> place, it </w:t>
      </w:r>
      <w:proofErr w:type="gramStart"/>
      <w:r>
        <w:t>like</w:t>
      </w:r>
      <w:proofErr w:type="gramEnd"/>
      <w:r>
        <w:t xml:space="preserve"> to move out of </w:t>
      </w:r>
      <w:proofErr w:type="spellStart"/>
      <w:proofErr w:type="gramStart"/>
      <w:r>
        <w:t>it's</w:t>
      </w:r>
      <w:proofErr w:type="spellEnd"/>
      <w:proofErr w:type="gramEnd"/>
      <w:r>
        <w:t xml:space="preserve"> place. Thought likes to stand in </w:t>
      </w:r>
      <w:proofErr w:type="spellStart"/>
      <w:proofErr w:type="gramStart"/>
      <w:r>
        <w:t>it's</w:t>
      </w:r>
      <w:proofErr w:type="spellEnd"/>
      <w:proofErr w:type="gramEnd"/>
      <w:r>
        <w:t xml:space="preserve"> place. That's why the typical philosopher, the thinker, the typical free thinker, what did he say? I think therefore I am. His thought fell back on himself. He is a tree, he said, I think therefore I am. Praise be to Allah. Now look, look dear people here is one who's not thinking </w:t>
      </w:r>
      <w:proofErr w:type="gramStart"/>
      <w:r>
        <w:t>on</w:t>
      </w:r>
      <w:proofErr w:type="gramEnd"/>
      <w:r>
        <w:t xml:space="preserve"> himself but he's thinking </w:t>
      </w:r>
      <w:proofErr w:type="gramStart"/>
      <w:r>
        <w:t>on</w:t>
      </w:r>
      <w:proofErr w:type="gramEnd"/>
      <w:r>
        <w:t xml:space="preserve"> others. The vine is thinking outward. The vine </w:t>
      </w:r>
      <w:proofErr w:type="gramStart"/>
      <w:r>
        <w:t>want</w:t>
      </w:r>
      <w:proofErr w:type="gramEnd"/>
      <w:r>
        <w:t xml:space="preserve"> to go out and for going out, it gets a heavier proportion of product than the trees that stand in </w:t>
      </w:r>
      <w:proofErr w:type="spellStart"/>
      <w:proofErr w:type="gramStart"/>
      <w:r>
        <w:t>it's</w:t>
      </w:r>
      <w:proofErr w:type="spellEnd"/>
      <w:proofErr w:type="gramEnd"/>
      <w:r>
        <w:t xml:space="preserve"> place.</w:t>
      </w:r>
    </w:p>
    <w:p w14:paraId="04233116" w14:textId="77777777" w:rsidR="00E3336F" w:rsidRDefault="00E3336F" w:rsidP="00E3336F">
      <w:proofErr w:type="spellStart"/>
      <w:r>
        <w:lastRenderedPageBreak/>
        <w:t>Wooo</w:t>
      </w:r>
      <w:proofErr w:type="spellEnd"/>
      <w:r>
        <w:t xml:space="preserve">!! Lord </w:t>
      </w:r>
      <w:proofErr w:type="gramStart"/>
      <w:r>
        <w:t>have</w:t>
      </w:r>
      <w:proofErr w:type="gramEnd"/>
      <w:r>
        <w:t xml:space="preserve"> mercy. Dear beloved people. Let us reflect on what the Qur'an says- By the fig, by the olive, by that that is revealed on Mount Sinai and by the land or town made safe. </w:t>
      </w:r>
      <w:proofErr w:type="gramStart"/>
      <w:r>
        <w:t>Surely</w:t>
      </w:r>
      <w:proofErr w:type="gramEnd"/>
      <w:r>
        <w:t xml:space="preserve"> We have created the human being in the most excellent mold. Then now, if my presentation of this knowledge is correct, the Qur'an is saying that to think is an excellent mold. The freedom to think is an excellent mold that G-d has created you in. And it's saying that no, the Bible is wrong. The Qur'an is saying the Bible is wrong. Not cursed, be the fig tree that it </w:t>
      </w:r>
      <w:proofErr w:type="gramStart"/>
      <w:r>
        <w:t>wither</w:t>
      </w:r>
      <w:proofErr w:type="gramEnd"/>
      <w:r>
        <w:t xml:space="preserve"> up and bear no more fruit. The Qur'an saying no, that's not right. The Qur'an is saying that no, that's not something to do away with. Allah has created that as an excellent moral for human progress.</w:t>
      </w:r>
    </w:p>
    <w:p w14:paraId="551EC653" w14:textId="77777777" w:rsidR="00E3336F" w:rsidRDefault="00E3336F" w:rsidP="00E3336F">
      <w:r>
        <w:t xml:space="preserve">It is </w:t>
      </w:r>
      <w:proofErr w:type="gramStart"/>
      <w:r>
        <w:t>the</w:t>
      </w:r>
      <w:proofErr w:type="gramEnd"/>
      <w:r>
        <w:t xml:space="preserve"> necessary step in the progression of </w:t>
      </w:r>
      <w:proofErr w:type="gramStart"/>
      <w:r>
        <w:t>the intellect</w:t>
      </w:r>
      <w:proofErr w:type="gramEnd"/>
      <w:r>
        <w:t xml:space="preserve"> to take the mind from figments of imagination to truth and reality. What did they say </w:t>
      </w:r>
      <w:proofErr w:type="gramStart"/>
      <w:r>
        <w:t>of</w:t>
      </w:r>
      <w:proofErr w:type="gramEnd"/>
      <w:r>
        <w:t xml:space="preserve"> Bilal? Worthless person. Worthless person. Do you know the very same word Bilal is in the </w:t>
      </w:r>
      <w:proofErr w:type="gramStart"/>
      <w:r>
        <w:t>Bible</w:t>
      </w:r>
      <w:proofErr w:type="gramEnd"/>
      <w:r>
        <w:t xml:space="preserve"> but it's not pronounced Bilal in the Bible. It's pronounced </w:t>
      </w:r>
      <w:proofErr w:type="spellStart"/>
      <w:r>
        <w:t>belal</w:t>
      </w:r>
      <w:proofErr w:type="spellEnd"/>
      <w:r>
        <w:t xml:space="preserve">. And the Bible calls it worthless thing. Look up the name in the dictionary for Bilal, it says a worthless thing. Now </w:t>
      </w:r>
      <w:proofErr w:type="gramStart"/>
      <w:r>
        <w:t>let us</w:t>
      </w:r>
      <w:proofErr w:type="gramEnd"/>
      <w:r>
        <w:t xml:space="preserve"> look again. </w:t>
      </w:r>
      <w:proofErr w:type="gramStart"/>
      <w:r>
        <w:t>Doesn't</w:t>
      </w:r>
      <w:proofErr w:type="gramEnd"/>
      <w:r>
        <w:t xml:space="preserve"> </w:t>
      </w:r>
      <w:proofErr w:type="gramStart"/>
      <w:r>
        <w:t>the society's</w:t>
      </w:r>
      <w:proofErr w:type="gramEnd"/>
      <w:r>
        <w:t xml:space="preserve"> leadership and their attitudes toward us, the common people say to us we are worthless things?</w:t>
      </w:r>
    </w:p>
    <w:p w14:paraId="18AB33DF" w14:textId="77777777" w:rsidR="00E3336F" w:rsidRDefault="00E3336F" w:rsidP="00E3336F">
      <w:proofErr w:type="spellStart"/>
      <w:r>
        <w:t xml:space="preserve">Why </w:t>
      </w:r>
      <w:proofErr w:type="gramStart"/>
      <w:r>
        <w:t>d</w:t>
      </w:r>
      <w:proofErr w:type="spellEnd"/>
      <w:r>
        <w:t xml:space="preserve"> they</w:t>
      </w:r>
      <w:proofErr w:type="gramEnd"/>
      <w:r>
        <w:t xml:space="preserve"> regard us as worthless things? Because we don't have science or we have it we have it just as a habit. We have it as </w:t>
      </w:r>
      <w:proofErr w:type="gramStart"/>
      <w:r>
        <w:t>a training</w:t>
      </w:r>
      <w:proofErr w:type="gramEnd"/>
      <w:r>
        <w:t xml:space="preserve">. We don't know how to master or how to trace the epistemological origin of the knowledge we use. We don't have any epistemological conception of the knowledge we use. In other words, we don't have the roots of the knowledge we use. And since we don't know the roots of the </w:t>
      </w:r>
      <w:proofErr w:type="gramStart"/>
      <w:r>
        <w:t>knowledge</w:t>
      </w:r>
      <w:proofErr w:type="gramEnd"/>
      <w:r>
        <w:t xml:space="preserve"> we </w:t>
      </w:r>
      <w:proofErr w:type="gramStart"/>
      <w:r>
        <w:t>use</w:t>
      </w:r>
      <w:proofErr w:type="gramEnd"/>
      <w:r>
        <w:t xml:space="preserve"> those who know the </w:t>
      </w:r>
      <w:proofErr w:type="gramStart"/>
      <w:r>
        <w:t>roots</w:t>
      </w:r>
      <w:proofErr w:type="gramEnd"/>
      <w:r>
        <w:t xml:space="preserve"> they laugh at our ignorance and they </w:t>
      </w:r>
      <w:proofErr w:type="gramStart"/>
      <w:r>
        <w:t>say</w:t>
      </w:r>
      <w:proofErr w:type="gramEnd"/>
      <w:r>
        <w:t xml:space="preserve"> "Trust them with the affairs of the world?" Ha, ha, ha.</w:t>
      </w:r>
    </w:p>
    <w:p w14:paraId="7AF1C40E" w14:textId="77777777" w:rsidR="00E3336F" w:rsidRDefault="00E3336F" w:rsidP="00E3336F">
      <w:r>
        <w:t xml:space="preserve">Allah created the atom and He told the hierarchy in the sky, He says, I'm going to create a man fashioned from below of common earth, smelly. And I am going to give him rule </w:t>
      </w:r>
      <w:proofErr w:type="gramStart"/>
      <w:r>
        <w:t>in</w:t>
      </w:r>
      <w:proofErr w:type="gramEnd"/>
      <w:r>
        <w:t xml:space="preserve"> </w:t>
      </w:r>
      <w:proofErr w:type="gramStart"/>
      <w:r>
        <w:t>the earth</w:t>
      </w:r>
      <w:proofErr w:type="gramEnd"/>
      <w:r>
        <w:t xml:space="preserve">. And those of the </w:t>
      </w:r>
      <w:proofErr w:type="gramStart"/>
      <w:r>
        <w:t>hierarchy they said</w:t>
      </w:r>
      <w:proofErr w:type="gramEnd"/>
      <w:r>
        <w:t xml:space="preserve"> what will you create other than this that will cause bloodshed. Now the average one of us think that means just </w:t>
      </w:r>
      <w:proofErr w:type="gramStart"/>
      <w:r>
        <w:t>the letting</w:t>
      </w:r>
      <w:proofErr w:type="gramEnd"/>
      <w:r>
        <w:t xml:space="preserve"> </w:t>
      </w:r>
      <w:proofErr w:type="gramStart"/>
      <w:r>
        <w:t>out of</w:t>
      </w:r>
      <w:proofErr w:type="gramEnd"/>
      <w:r>
        <w:t xml:space="preserve"> blood from the vein. But this has a double message because blood in scriptural language has double meaning. It doesn't mean just the letting out of blood or the killing of people. It means </w:t>
      </w:r>
      <w:proofErr w:type="gramStart"/>
      <w:r>
        <w:t>the letting</w:t>
      </w:r>
      <w:proofErr w:type="gramEnd"/>
      <w:r>
        <w:t xml:space="preserve"> </w:t>
      </w:r>
      <w:proofErr w:type="gramStart"/>
      <w:r>
        <w:t>out of</w:t>
      </w:r>
      <w:proofErr w:type="gramEnd"/>
      <w:r>
        <w:t xml:space="preserve"> the sacred knowledge that keeps the life of the body of the people. Like blood keeps the life of the human body. Say, what are you going to create? Some charitable nut that's going to spill </w:t>
      </w:r>
      <w:proofErr w:type="gramStart"/>
      <w:r>
        <w:t>the blood</w:t>
      </w:r>
      <w:proofErr w:type="gramEnd"/>
      <w:r>
        <w:t xml:space="preserve"> for the life of the world?</w:t>
      </w:r>
    </w:p>
    <w:p w14:paraId="27FB4952" w14:textId="77777777" w:rsidR="00E3336F" w:rsidRDefault="00E3336F" w:rsidP="00E3336F">
      <w:r>
        <w:t xml:space="preserve">G-d said, nevertheless, I know what you know not. The chief in the hierarchy </w:t>
      </w:r>
      <w:proofErr w:type="gramStart"/>
      <w:r>
        <w:t>upstairs he</w:t>
      </w:r>
      <w:proofErr w:type="gramEnd"/>
      <w:r>
        <w:t xml:space="preserve"> said, </w:t>
      </w:r>
      <w:proofErr w:type="gramStart"/>
      <w:r>
        <w:t>I will</w:t>
      </w:r>
      <w:proofErr w:type="gramEnd"/>
      <w:r>
        <w:t xml:space="preserve"> not accept to pay respect to this thing that you're going to shape from the mud, the stinky mud below</w:t>
      </w:r>
      <w:proofErr w:type="gramStart"/>
      <w:r>
        <w:t>.</w:t>
      </w:r>
      <w:proofErr w:type="gramEnd"/>
      <w:r>
        <w:t xml:space="preserve"> The angels they all </w:t>
      </w:r>
      <w:proofErr w:type="gramStart"/>
      <w:r>
        <w:t>submitted, they</w:t>
      </w:r>
      <w:proofErr w:type="gramEnd"/>
      <w:r>
        <w:t xml:space="preserve"> accepted, but Iblis did not. </w:t>
      </w:r>
      <w:proofErr w:type="gramStart"/>
      <w:r>
        <w:t>So</w:t>
      </w:r>
      <w:proofErr w:type="gramEnd"/>
      <w:r>
        <w:t xml:space="preserve"> the great Lord said, when I have breathed into him of My own will, then you </w:t>
      </w:r>
      <w:proofErr w:type="gramStart"/>
      <w:r>
        <w:t>fall down</w:t>
      </w:r>
      <w:proofErr w:type="gramEnd"/>
      <w:r>
        <w:t xml:space="preserve"> and pay your respect. Dear beloved people, can't we say that was the beginning too of Armageddon, the war for what is right. And Satan declared that he was going to wage war. Iblis, he declared that he was going to wage war continuously without a stop, without relenting. He wasn't going to let up. He was going to pursue the common man's potential to crucify him from the front, from the back, from the right and from the left.</w:t>
      </w:r>
    </w:p>
    <w:p w14:paraId="6E38888E" w14:textId="77777777" w:rsidR="00E3336F" w:rsidRDefault="00E3336F" w:rsidP="00E3336F">
      <w:r>
        <w:lastRenderedPageBreak/>
        <w:t>And he said, when I'm through with them Lord, you'll see that they are not deserving. So here is a contention in the mind of the intelligent world contending that the common person is not created to be responsible for the state of the world. That only the special people, those who managed to get the sciences and the roots of the sciences, only they are qualified to protect the affairs or to supervise the affairs of the world. Now can't you see why it's so necessary for the Bilalian Americans, the African American in this country who has been without any opportunity to watch the people who drive the boat.</w:t>
      </w:r>
    </w:p>
    <w:p w14:paraId="09DBB184" w14:textId="77777777" w:rsidR="00E3336F" w:rsidRDefault="00E3336F" w:rsidP="00E3336F">
      <w:r>
        <w:t xml:space="preserve">To know where he is </w:t>
      </w:r>
      <w:proofErr w:type="gramStart"/>
      <w:r>
        <w:t>going</w:t>
      </w:r>
      <w:proofErr w:type="gramEnd"/>
      <w:r>
        <w:t xml:space="preserve"> how he's going. Can't you see how come now it's so important that the African American people come into a semblance of nationhood, not into nationhood per se, but into the function, into the function of nationhood. You think because we are no more the Nation of Islam, that we don't have a nation? We still have a nation within a nation. The Islamic life, if you accept it and apply it to your personal life, it automatically puts you into a nation. What do I mean by that? I mean that your life </w:t>
      </w:r>
      <w:proofErr w:type="gramStart"/>
      <w:r>
        <w:t>is contained</w:t>
      </w:r>
      <w:proofErr w:type="gramEnd"/>
      <w:r>
        <w:t xml:space="preserve"> separate, independent of the life of </w:t>
      </w:r>
      <w:proofErr w:type="gramStart"/>
      <w:r>
        <w:t>the society</w:t>
      </w:r>
      <w:proofErr w:type="gramEnd"/>
      <w:r>
        <w:t xml:space="preserve">. The Democrats can go up and down, the Republicans can go up and down. The politics of this country can go up and down. The culture of this country can live and die. I'm not on that boat. Yes, I'm not on that boat. I'm free at last. I have joined those who steer the boat. I am not a rider on the boat. They </w:t>
      </w:r>
      <w:proofErr w:type="gramStart"/>
      <w:r>
        <w:t>bring</w:t>
      </w:r>
      <w:proofErr w:type="gramEnd"/>
      <w:r>
        <w:t xml:space="preserve"> it into my shop for repair.</w:t>
      </w:r>
    </w:p>
    <w:p w14:paraId="4C35C73B" w14:textId="77777777" w:rsidR="00E3336F" w:rsidRDefault="00E3336F" w:rsidP="00E3336F">
      <w:r>
        <w:t xml:space="preserve">Let's get back to this term Armageddon. Some connect it with a place they </w:t>
      </w:r>
      <w:proofErr w:type="gramStart"/>
      <w:r>
        <w:t>called</w:t>
      </w:r>
      <w:proofErr w:type="gramEnd"/>
      <w:r>
        <w:t xml:space="preserve"> the valley of skulls. A place where war was waged so violently, so heavy that men were not even buried, no time to even bury the death. They were left out on the land to rot. </w:t>
      </w:r>
      <w:proofErr w:type="gramStart"/>
      <w:r>
        <w:t>So</w:t>
      </w:r>
      <w:proofErr w:type="gramEnd"/>
      <w:r>
        <w:t xml:space="preserve"> they said that skulls were seen in thick mass or in thick groupings in that place. Skulls. Why </w:t>
      </w:r>
      <w:proofErr w:type="gramStart"/>
      <w:r>
        <w:t>the emphasis is</w:t>
      </w:r>
      <w:proofErr w:type="gramEnd"/>
      <w:r>
        <w:t xml:space="preserve"> on skulls? Because a skull is nothing but the shape of a head. It has no living organs in it. Now, dear people, let us understand that this is not talking about a physical war. This is talking about a war for your mind, a war for your mind. Those who want to see the common person denied the dignity G-d has created for him. They deprived his head of any living organs, they deprived him of the ability to see correctly, to hear correctly, to smell correctly, to taste correctly, to speak correctly. They deprive him of the ability to use the functions of his head and in depriving him of that ability, the poet or the inspired man using the language of the poets, describe that fate of the individual as skull. Skull. And what is the name of the pious cap? Skull cap. You think anything's functioning under that cap?</w:t>
      </w:r>
    </w:p>
    <w:p w14:paraId="4628F7B4" w14:textId="77777777" w:rsidR="00E3336F" w:rsidRDefault="00E3336F" w:rsidP="00E3336F">
      <w:r>
        <w:t xml:space="preserve">Well, let's go on. I hope you can be patient with me. We are </w:t>
      </w:r>
      <w:proofErr w:type="gramStart"/>
      <w:r>
        <w:t>going to have</w:t>
      </w:r>
      <w:proofErr w:type="gramEnd"/>
      <w:r>
        <w:t xml:space="preserve"> to be patient one day if we really think seriously about our ups and downs in life and failure to ever really </w:t>
      </w:r>
      <w:proofErr w:type="gramStart"/>
      <w:r>
        <w:t>get</w:t>
      </w:r>
      <w:proofErr w:type="gramEnd"/>
      <w:r>
        <w:t xml:space="preserve"> some stable progress. Dear people, if we can analyze that problem and nail it down, we'll find that the reason is that we have given </w:t>
      </w:r>
      <w:proofErr w:type="gramStart"/>
      <w:r>
        <w:t>ourselves to</w:t>
      </w:r>
      <w:proofErr w:type="gramEnd"/>
      <w:r>
        <w:t xml:space="preserve"> unintelligent habits and impatience. Flippancy. impatience. We got so </w:t>
      </w:r>
      <w:proofErr w:type="gramStart"/>
      <w:r>
        <w:t>much jitterbug</w:t>
      </w:r>
      <w:proofErr w:type="gramEnd"/>
      <w:r>
        <w:t xml:space="preserve"> or whatever the dances, fast dances are now. We got so much music </w:t>
      </w:r>
      <w:proofErr w:type="gramStart"/>
      <w:r>
        <w:t>in</w:t>
      </w:r>
      <w:proofErr w:type="gramEnd"/>
      <w:r>
        <w:t xml:space="preserve"> our feet, so much rhythm </w:t>
      </w:r>
      <w:proofErr w:type="gramStart"/>
      <w:r>
        <w:t>in</w:t>
      </w:r>
      <w:proofErr w:type="gramEnd"/>
      <w:r>
        <w:t xml:space="preserve"> </w:t>
      </w:r>
      <w:proofErr w:type="gramStart"/>
      <w:r>
        <w:t>the</w:t>
      </w:r>
      <w:proofErr w:type="gramEnd"/>
      <w:r>
        <w:t xml:space="preserve"> feet we </w:t>
      </w:r>
      <w:proofErr w:type="gramStart"/>
      <w:r>
        <w:t>can't</w:t>
      </w:r>
      <w:proofErr w:type="gramEnd"/>
      <w:r>
        <w:t xml:space="preserve"> stand long enough to listen to one ounce of good sense.</w:t>
      </w:r>
    </w:p>
    <w:p w14:paraId="2CB382FE" w14:textId="77777777" w:rsidR="00E3336F" w:rsidRDefault="00E3336F" w:rsidP="00E3336F">
      <w:r>
        <w:t xml:space="preserve">This is a sickness. I'm telling you it's an </w:t>
      </w:r>
      <w:proofErr w:type="gramStart"/>
      <w:r>
        <w:t>epidemic,</w:t>
      </w:r>
      <w:proofErr w:type="gramEnd"/>
      <w:r>
        <w:t xml:space="preserve"> it's an epidemic in </w:t>
      </w:r>
      <w:proofErr w:type="gramStart"/>
      <w:r>
        <w:t>the western</w:t>
      </w:r>
      <w:proofErr w:type="gramEnd"/>
      <w:r>
        <w:t xml:space="preserve"> society that the common person just doesn't have the mental discipline to give himself fully to the quest for one single truth. He </w:t>
      </w:r>
      <w:proofErr w:type="gramStart"/>
      <w:r>
        <w:t>get</w:t>
      </w:r>
      <w:proofErr w:type="gramEnd"/>
      <w:r>
        <w:t xml:space="preserve"> tired. He can't hold his mind for hardly two seconds. Mind just drifts away. Yes, tired. He got to go and he'll tell </w:t>
      </w:r>
      <w:proofErr w:type="gramStart"/>
      <w:r>
        <w:t>you,</w:t>
      </w:r>
      <w:proofErr w:type="gramEnd"/>
      <w:r>
        <w:t xml:space="preserve"> I got to go man, I got to go. But we know it's wrong. That's why when I'm looking at you, </w:t>
      </w:r>
      <w:proofErr w:type="gramStart"/>
      <w:r>
        <w:t>see</w:t>
      </w:r>
      <w:proofErr w:type="gramEnd"/>
      <w:r>
        <w:t xml:space="preserve"> how you sit </w:t>
      </w:r>
      <w:proofErr w:type="gramStart"/>
      <w:r>
        <w:t>here?</w:t>
      </w:r>
      <w:proofErr w:type="gramEnd"/>
      <w:r>
        <w:t xml:space="preserve"> You are not </w:t>
      </w:r>
      <w:r>
        <w:lastRenderedPageBreak/>
        <w:t>leaving, you're sitting because you know it's wrong to go and there are too many people looking at you, they'll see you leaving.</w:t>
      </w:r>
    </w:p>
    <w:p w14:paraId="7DB51280" w14:textId="77777777" w:rsidR="00E3336F" w:rsidRDefault="00E3336F" w:rsidP="00E3336F">
      <w:r>
        <w:t xml:space="preserve">But don't forget the strong </w:t>
      </w:r>
      <w:proofErr w:type="gramStart"/>
      <w:r>
        <w:t>survive</w:t>
      </w:r>
      <w:proofErr w:type="gramEnd"/>
      <w:r>
        <w:t xml:space="preserve">. That is to say that </w:t>
      </w:r>
      <w:proofErr w:type="gramStart"/>
      <w:r>
        <w:t>everybody in</w:t>
      </w:r>
      <w:proofErr w:type="gramEnd"/>
      <w:r>
        <w:t xml:space="preserve"> here </w:t>
      </w:r>
      <w:proofErr w:type="gramStart"/>
      <w:r>
        <w:t>are</w:t>
      </w:r>
      <w:proofErr w:type="gramEnd"/>
      <w:r>
        <w:t xml:space="preserve"> not weak. We got a lot of strong ones sitting out in the audience. Oh yes, I don't like to leave you hanging in the air as to what I'm talking about. If I do it, it's because I just can't do a better job. Let me go back now and while I'm going back can somebody opened the Bible up to me to Revelation 16:16 and get it ready for me when I want it there. Alright. Now, we are examining the process of freedom and right, all right? That's what this talk is all about today. So that we can understand the true meaning of freedom and right. Because if we don't know how a thing exists in its natural function, place, role or function, we don't know that thing. Everything is created for a purpose. Everything has its place, its function, its purpose. And if you know something but don't know its place, its function, its purpose, you don't know it. </w:t>
      </w:r>
      <w:proofErr w:type="gramStart"/>
      <w:r>
        <w:t>So</w:t>
      </w:r>
      <w:proofErr w:type="gramEnd"/>
      <w:r>
        <w:t xml:space="preserve"> can I say I know myself while not knowing my place, my function</w:t>
      </w:r>
      <w:proofErr w:type="gramStart"/>
      <w:r>
        <w:t>, my</w:t>
      </w:r>
      <w:proofErr w:type="gramEnd"/>
      <w:r>
        <w:t xml:space="preserve"> purpose? No, and it goes for anything else. I can't say I know the book or the light bulb or anything unless I know its place, purpose, its function.</w:t>
      </w:r>
    </w:p>
    <w:p w14:paraId="2693BC9A" w14:textId="77777777" w:rsidR="00E3336F" w:rsidRDefault="00E3336F" w:rsidP="00E3336F">
      <w:r>
        <w:t>A thing with function and purpose out of its place is messed up. And a thing with function in no place is handicapped. And with place and function and no vision, you are oppressed. You must know your purpose too. Alright. Thought it was good to reflect because what scientists say, man progresses because of the presence of sensation and reflection in his life. Don't forget these things. This is not me. This is science. I didn't dream this up, so don't take it lightly. In fact, don't take lightly anything I say because I'm coming from the most substantial facts. All right? And if I miss my Lord that I serve will take my miss and make it a hit.</w:t>
      </w:r>
    </w:p>
    <w:p w14:paraId="0CB71C6A" w14:textId="77777777" w:rsidR="00E3336F" w:rsidRDefault="00E3336F" w:rsidP="00E3336F">
      <w:r>
        <w:t xml:space="preserve">I missed. He </w:t>
      </w:r>
      <w:proofErr w:type="gramStart"/>
      <w:r>
        <w:t>make</w:t>
      </w:r>
      <w:proofErr w:type="gramEnd"/>
      <w:r>
        <w:t xml:space="preserve"> </w:t>
      </w:r>
      <w:proofErr w:type="gramStart"/>
      <w:r>
        <w:t>my</w:t>
      </w:r>
      <w:proofErr w:type="gramEnd"/>
      <w:r>
        <w:t xml:space="preserve"> miss a hit. I missed but He didn't miss. Now let me say that again because you should remember that. Human </w:t>
      </w:r>
      <w:proofErr w:type="gramStart"/>
      <w:r>
        <w:t>being is</w:t>
      </w:r>
      <w:proofErr w:type="gramEnd"/>
      <w:r>
        <w:t xml:space="preserve"> </w:t>
      </w:r>
      <w:proofErr w:type="gramStart"/>
      <w:r>
        <w:t>advanced,</w:t>
      </w:r>
      <w:proofErr w:type="gramEnd"/>
      <w:r>
        <w:t xml:space="preserve"> he </w:t>
      </w:r>
      <w:proofErr w:type="gramStart"/>
      <w:r>
        <w:t>becomes into</w:t>
      </w:r>
      <w:proofErr w:type="gramEnd"/>
      <w:r>
        <w:t xml:space="preserve"> knowledge. He thinks he knows. He's conscious because of the activity of sensation and reflection in his life. He feels something and he reflects on it, he </w:t>
      </w:r>
      <w:proofErr w:type="gramStart"/>
      <w:r>
        <w:t>think</w:t>
      </w:r>
      <w:proofErr w:type="gramEnd"/>
      <w:r>
        <w:t xml:space="preserve"> </w:t>
      </w:r>
      <w:proofErr w:type="gramStart"/>
      <w:r>
        <w:t>on</w:t>
      </w:r>
      <w:proofErr w:type="gramEnd"/>
      <w:r>
        <w:t xml:space="preserve"> what he felt. He </w:t>
      </w:r>
      <w:proofErr w:type="gramStart"/>
      <w:r>
        <w:t>sense</w:t>
      </w:r>
      <w:proofErr w:type="gramEnd"/>
      <w:r>
        <w:t xml:space="preserve"> something, he </w:t>
      </w:r>
      <w:proofErr w:type="gramStart"/>
      <w:r>
        <w:t>think</w:t>
      </w:r>
      <w:proofErr w:type="gramEnd"/>
      <w:r>
        <w:t xml:space="preserve"> </w:t>
      </w:r>
      <w:proofErr w:type="gramStart"/>
      <w:r>
        <w:t>on</w:t>
      </w:r>
      <w:proofErr w:type="gramEnd"/>
      <w:r>
        <w:t xml:space="preserve"> what he </w:t>
      </w:r>
      <w:proofErr w:type="gramStart"/>
      <w:r>
        <w:t>sense</w:t>
      </w:r>
      <w:proofErr w:type="gramEnd"/>
      <w:r>
        <w:t xml:space="preserve">. That's how the human being lives in his intellect. A society that pumps up to just feel and not think is an oppressive society. The preacher in the church that </w:t>
      </w:r>
      <w:proofErr w:type="gramStart"/>
      <w:r>
        <w:t>say</w:t>
      </w:r>
      <w:proofErr w:type="gramEnd"/>
      <w:r>
        <w:t xml:space="preserve"> "Get the feeling." Have you got the feeling?</w:t>
      </w:r>
    </w:p>
    <w:p w14:paraId="67C9D863" w14:textId="77777777" w:rsidR="00E3336F" w:rsidRDefault="00E3336F" w:rsidP="00E3336F">
      <w:r>
        <w:t>Have you got the answer. Have you got the insight. Did you get the meaning? Do you know what I'm talking about without feeling it? Do you see it? That preacher is all right. I like to hear him talk. Yeah, I go to his church myself. Let's look in the Bible now. We were told to do this by the former teacher. He said, look in your poison book, work cheerfully and fear not you are the righteous, the best and the powerful. All right, Revelation 16:16, that's what I'm looking for here. Must be getting old. I had to hold this book way away my eyes and see the paper.</w:t>
      </w:r>
    </w:p>
    <w:p w14:paraId="457F2B8D" w14:textId="77777777" w:rsidR="00E3336F" w:rsidRDefault="00E3336F" w:rsidP="00E3336F">
      <w:proofErr w:type="gramStart"/>
      <w:r>
        <w:t>Yes</w:t>
      </w:r>
      <w:proofErr w:type="gramEnd"/>
      <w:r>
        <w:t xml:space="preserve"> I see it. I see it now. Yes. And He gathered them together into a place called in the Hebrew tongue, Armageddon. And the seventh angel poured out his vial into the air and there came a great voice out of the temple of heaven from the throne saying, it is done. Now I'm going to close this up and not use it anymore today. It is too heavy. It will give you hernias and hemorrhoids. Excuse me for the humor, but I think it makes the medicine go </w:t>
      </w:r>
      <w:r>
        <w:lastRenderedPageBreak/>
        <w:t>down a little better, doesn't it? Now, that battle is the final battle. When it's over, it's finished. That's it. The last word, it is done.</w:t>
      </w:r>
    </w:p>
    <w:p w14:paraId="3AB6950B" w14:textId="050632FF" w:rsidR="00E3336F" w:rsidRDefault="00E3336F" w:rsidP="00E3336F">
      <w:r>
        <w:t xml:space="preserve">But </w:t>
      </w:r>
      <w:proofErr w:type="gramStart"/>
      <w:r>
        <w:t>look</w:t>
      </w:r>
      <w:proofErr w:type="gramEnd"/>
      <w:r>
        <w:t xml:space="preserve"> what happens in that battle. Something invisible, something beyond our physical vision, out of our physical view. You call it what you want, but I know the meaning means, the angel means something spooky, something spirit, something that I can't grasp totally or sufficiently for my understanding, pours out its vial in the air. Vial, it's spelled </w:t>
      </w:r>
      <w:proofErr w:type="gramStart"/>
      <w:r>
        <w:t>difference</w:t>
      </w:r>
      <w:proofErr w:type="gramEnd"/>
      <w:r>
        <w:t xml:space="preserve"> from vile meaning low, but the word is there so it will suggest to one of the </w:t>
      </w:r>
      <w:proofErr w:type="gramStart"/>
      <w:r>
        <w:t>elect</w:t>
      </w:r>
      <w:proofErr w:type="gramEnd"/>
      <w:r>
        <w:t xml:space="preserve"> it's meaning. You know, you study synonyms, </w:t>
      </w:r>
      <w:r>
        <w:t>homonyms</w:t>
      </w:r>
      <w:r>
        <w:t xml:space="preserve">, right? Synonyms are alike in meaning. </w:t>
      </w:r>
      <w:r>
        <w:t>Homonyms</w:t>
      </w:r>
      <w:r>
        <w:t xml:space="preserve"> are alike in spelling, or pronunciation, pardon me. It's' </w:t>
      </w:r>
      <w:r>
        <w:t>like</w:t>
      </w:r>
      <w:r>
        <w:t xml:space="preserve"> in sound, pronunciation. Alright? Now they have used that on one level for you and on another level for them. They know </w:t>
      </w:r>
      <w:r>
        <w:t>homonym</w:t>
      </w:r>
      <w:r>
        <w:t xml:space="preserve"> means not only sounding alike, but sounding alike to what?</w:t>
      </w:r>
    </w:p>
    <w:p w14:paraId="09809227" w14:textId="0D2DCAF7" w:rsidR="00E3336F" w:rsidRDefault="00E3336F" w:rsidP="00E3336F">
      <w:r>
        <w:t xml:space="preserve">The spiritual ear. Let him who has an ear. Isn't that what the scripture says? </w:t>
      </w:r>
      <w:proofErr w:type="gramStart"/>
      <w:r>
        <w:t>So</w:t>
      </w:r>
      <w:proofErr w:type="gramEnd"/>
      <w:r>
        <w:t xml:space="preserve"> it's not just </w:t>
      </w:r>
      <w:proofErr w:type="gramStart"/>
      <w:r>
        <w:t>reading</w:t>
      </w:r>
      <w:proofErr w:type="gramEnd"/>
      <w:r>
        <w:t xml:space="preserve"> </w:t>
      </w:r>
      <w:proofErr w:type="gramStart"/>
      <w:r>
        <w:t>it's</w:t>
      </w:r>
      <w:proofErr w:type="gramEnd"/>
      <w:r>
        <w:t xml:space="preserve"> hearing. Let him who has an ear to know that vile means vile. Excuse me for the humor, but the medicine </w:t>
      </w:r>
      <w:proofErr w:type="gramStart"/>
      <w:r>
        <w:t>go</w:t>
      </w:r>
      <w:proofErr w:type="gramEnd"/>
      <w:r>
        <w:t xml:space="preserve"> down better that way. Now look, when he pours out, pulls out, excuse me for saying, pulls out. You can tell where I came from. I don't say poor. I say pours </w:t>
      </w:r>
      <w:proofErr w:type="gramStart"/>
      <w:r>
        <w:t>out .</w:t>
      </w:r>
      <w:proofErr w:type="gramEnd"/>
      <w:r>
        <w:t xml:space="preserve"> When he pours </w:t>
      </w:r>
      <w:r>
        <w:t>out</w:t>
      </w:r>
      <w:r>
        <w:t xml:space="preserve"> into the air, the angel, the seventh one, seventh means completion in a certain field of knowledge. </w:t>
      </w:r>
      <w:proofErr w:type="gramStart"/>
      <w:r>
        <w:t>So</w:t>
      </w:r>
      <w:proofErr w:type="gramEnd"/>
      <w:r>
        <w:t xml:space="preserve"> he pours out and that field of knowledge governs your life. That's why after six days the word wanted a rest. And that doesn't mean going to bed, baby. That means going to the nut</w:t>
      </w:r>
      <w:r>
        <w:t xml:space="preserve"> </w:t>
      </w:r>
      <w:r>
        <w:t>field.</w:t>
      </w:r>
    </w:p>
    <w:p w14:paraId="24739CC4" w14:textId="56806638" w:rsidR="00E3336F" w:rsidRDefault="00E3336F" w:rsidP="00E3336F">
      <w:r>
        <w:t xml:space="preserve">That's what that means, going to </w:t>
      </w:r>
      <w:proofErr w:type="spellStart"/>
      <w:r>
        <w:t>nutville</w:t>
      </w:r>
      <w:proofErr w:type="spellEnd"/>
      <w:r>
        <w:t xml:space="preserve">. Then you </w:t>
      </w:r>
      <w:proofErr w:type="gramStart"/>
      <w:r>
        <w:t>have to</w:t>
      </w:r>
      <w:proofErr w:type="gramEnd"/>
      <w:r>
        <w:t xml:space="preserve"> have another seven to come back and resurrect you. Yeah, yeah. Another seven had to come back and resurrect you. That means someone with the knowledge of that seven that the devil used had to come back and resurrect you. You have it in the book, that book there that I'm not going to read out of anymore. I'm just going to </w:t>
      </w:r>
      <w:proofErr w:type="gramStart"/>
      <w:r>
        <w:t>stay</w:t>
      </w:r>
      <w:proofErr w:type="gramEnd"/>
      <w:r>
        <w:t xml:space="preserve"> the course. Because I might see something there and comment on it and turn the whole house into a nut</w:t>
      </w:r>
      <w:r>
        <w:t xml:space="preserve"> </w:t>
      </w:r>
      <w:r>
        <w:t>field. I don't want to do that. Yeah, you may understand something, but you put it out here and the people, they don't understand it, drive '</w:t>
      </w:r>
      <w:proofErr w:type="spellStart"/>
      <w:r>
        <w:t>em</w:t>
      </w:r>
      <w:proofErr w:type="spellEnd"/>
      <w:r>
        <w:t xml:space="preserve"> crazy.</w:t>
      </w:r>
    </w:p>
    <w:p w14:paraId="0251C055" w14:textId="77777777" w:rsidR="00E3336F" w:rsidRDefault="00E3336F" w:rsidP="00E3336F">
      <w:r>
        <w:t xml:space="preserve">Then a lot of us put stuff out we don't even understand. We </w:t>
      </w:r>
      <w:proofErr w:type="gramStart"/>
      <w:r>
        <w:t>just be playing</w:t>
      </w:r>
      <w:proofErr w:type="gramEnd"/>
      <w:r>
        <w:t xml:space="preserve"> music or </w:t>
      </w:r>
      <w:proofErr w:type="gramStart"/>
      <w:r>
        <w:t>beating</w:t>
      </w:r>
      <w:proofErr w:type="gramEnd"/>
      <w:r>
        <w:t xml:space="preserve"> drums. Now, let me go back to what I was saying there. The Bible says that seven eyes went out to find worthy people. In other words, to prove that human beings, common </w:t>
      </w:r>
      <w:proofErr w:type="gramStart"/>
      <w:r>
        <w:t>person is</w:t>
      </w:r>
      <w:proofErr w:type="gramEnd"/>
      <w:r>
        <w:t xml:space="preserve"> worthy of the dignity G-d created for us. And it says that seven eyes also went out to prove the common person unworthy of the dignity that G-d ordained for the human being common person. </w:t>
      </w:r>
      <w:proofErr w:type="gramStart"/>
      <w:r>
        <w:t>So</w:t>
      </w:r>
      <w:proofErr w:type="gramEnd"/>
      <w:r>
        <w:t xml:space="preserve"> these are two sevens, sevens going out to oppress, to oppress by what method? By the method of corruption.</w:t>
      </w:r>
    </w:p>
    <w:p w14:paraId="154C280A" w14:textId="77777777" w:rsidR="00E3336F" w:rsidRDefault="00E3336F" w:rsidP="00E3336F">
      <w:r>
        <w:t xml:space="preserve">And most of us don't know that. We don't know that the greatest tool of enslavement is moral corruption. We look for the slave master to be a politician that just wants an office or a nation that just wants dominance. No, the slave master is the one who knows best how to render you helpless and have </w:t>
      </w:r>
      <w:proofErr w:type="gramStart"/>
      <w:r>
        <w:t>the indecency</w:t>
      </w:r>
      <w:proofErr w:type="gramEnd"/>
      <w:r>
        <w:t xml:space="preserve"> or the moral callousness or blindness to execute his wicked plan by demoralizing your nature. Yes. Dear beloved </w:t>
      </w:r>
      <w:proofErr w:type="gramStart"/>
      <w:r>
        <w:t>people</w:t>
      </w:r>
      <w:proofErr w:type="gramEnd"/>
      <w:r>
        <w:t xml:space="preserve"> pulling out </w:t>
      </w:r>
      <w:proofErr w:type="gramStart"/>
      <w:r>
        <w:t>his</w:t>
      </w:r>
      <w:proofErr w:type="gramEnd"/>
      <w:r>
        <w:t xml:space="preserve"> vial in the air means corrupting the environment of the mind, the environment of the mind. What is the environment of the mind?</w:t>
      </w:r>
    </w:p>
    <w:p w14:paraId="25A8D317" w14:textId="77777777" w:rsidR="00E3336F" w:rsidRDefault="00E3336F" w:rsidP="00E3336F">
      <w:r>
        <w:lastRenderedPageBreak/>
        <w:t xml:space="preserve">Oh, we know environment. We know what you mean Chief. Maybe you don't. The environment of the mind is characteristically spiritual. Spiritual. That's why air is used. The mind exists under spiritual influences. The mind lives and functions under spiritual influences. What do we mean by spiritual influences? Do we mean religious influences? No. Do we mean influences from the other word? No. What we mean by spiritual influences is that that </w:t>
      </w:r>
      <w:proofErr w:type="gramStart"/>
      <w:r>
        <w:t>influence</w:t>
      </w:r>
      <w:proofErr w:type="gramEnd"/>
      <w:r>
        <w:t xml:space="preserve"> the way you behave. Not through your intellect, but through your emotional makeup. That's what we mean by spiritual influence. Don't you know you cannot separate your intellect from emotionality.</w:t>
      </w:r>
    </w:p>
    <w:p w14:paraId="58B6E076" w14:textId="77777777" w:rsidR="00E3336F" w:rsidRDefault="00E3336F" w:rsidP="00E3336F">
      <w:r>
        <w:t xml:space="preserve">No, you can't do that. You can't separate the function of intelligence </w:t>
      </w:r>
      <w:proofErr w:type="gramStart"/>
      <w:r>
        <w:t>from also</w:t>
      </w:r>
      <w:proofErr w:type="gramEnd"/>
      <w:r>
        <w:t xml:space="preserve"> the emotional function. That's impossible for a human being. You've got some people that try to do it, they can't. It's impossible, but you can make progress toward that. You can become </w:t>
      </w:r>
      <w:proofErr w:type="gramStart"/>
      <w:r>
        <w:t>less and less</w:t>
      </w:r>
      <w:proofErr w:type="gramEnd"/>
      <w:r>
        <w:t xml:space="preserve"> emotionally prone to respond while you are pursuing something purely rational. But it doesn't mean that you have completely escaped the influence. No, it's impossible. You will always be influenced by that. Now, if someone can exploit this fact of your life and accelerate the tendency in you to give </w:t>
      </w:r>
      <w:proofErr w:type="gramStart"/>
      <w:r>
        <w:t>yourself to</w:t>
      </w:r>
      <w:proofErr w:type="gramEnd"/>
      <w:r>
        <w:t xml:space="preserve"> emotional responses, then they can spiritualize your whole life. They can spiritualize your whole life wherein you won't be able to function rationally.</w:t>
      </w:r>
    </w:p>
    <w:p w14:paraId="7ACDF72A" w14:textId="77777777" w:rsidR="00E3336F" w:rsidRDefault="00E3336F" w:rsidP="00E3336F">
      <w:r>
        <w:t xml:space="preserve">All right. How can they do that? They must first corrupt your inborn spirituality. They must corrupt your inherent G-d-given inborn spirituality. </w:t>
      </w:r>
      <w:proofErr w:type="gramStart"/>
      <w:r>
        <w:t>So</w:t>
      </w:r>
      <w:proofErr w:type="gramEnd"/>
      <w:r>
        <w:t xml:space="preserve"> this throwing out vial in the air means putting corruption into the spirituality of the human being. That's exactly what it means, corrupting the spirituality of the human being. Now if you look at the book, if you read it for yourself, you'll see that that wasn't the only vial. Many vials were poured out. But the final vial that did the trick was that one that went out into the air, that vial that poisoned the spirituality of </w:t>
      </w:r>
      <w:proofErr w:type="gramStart"/>
      <w:r>
        <w:t>the society</w:t>
      </w:r>
      <w:proofErr w:type="gramEnd"/>
      <w:r>
        <w:t>.</w:t>
      </w:r>
    </w:p>
    <w:p w14:paraId="4A900077" w14:textId="77777777" w:rsidR="00E3336F" w:rsidRDefault="00E3336F" w:rsidP="00E3336F">
      <w:r>
        <w:t xml:space="preserve">All right. The vial was poured out on the water, wasn't it? It was poured out on the land, wasn't it? Vial was poured out on the land. In fact, the whole environment was contaminated. But when the air itself was </w:t>
      </w:r>
      <w:proofErr w:type="gramStart"/>
      <w:r>
        <w:t>contaminated</w:t>
      </w:r>
      <w:proofErr w:type="gramEnd"/>
      <w:r>
        <w:t xml:space="preserve"> it said it </w:t>
      </w:r>
      <w:proofErr w:type="gramStart"/>
      <w:r>
        <w:t>is</w:t>
      </w:r>
      <w:proofErr w:type="gramEnd"/>
      <w:r>
        <w:t xml:space="preserve"> done. Is that right? It is done. Why? Because once the spirituality of the human being is corrupt you can't do </w:t>
      </w:r>
      <w:proofErr w:type="gramStart"/>
      <w:r>
        <w:t>nothing</w:t>
      </w:r>
      <w:proofErr w:type="gramEnd"/>
      <w:r>
        <w:t xml:space="preserve"> with him until he dies. He </w:t>
      </w:r>
      <w:proofErr w:type="gramStart"/>
      <w:r>
        <w:t>has to</w:t>
      </w:r>
      <w:proofErr w:type="gramEnd"/>
      <w:r>
        <w:t xml:space="preserve"> then die to his mind. He </w:t>
      </w:r>
      <w:proofErr w:type="gramStart"/>
      <w:r>
        <w:t>has to</w:t>
      </w:r>
      <w:proofErr w:type="gramEnd"/>
      <w:r>
        <w:t xml:space="preserve"> die to that mind that he has come into before you can do anything with him toward leading him to any sense.</w:t>
      </w:r>
    </w:p>
    <w:p w14:paraId="116EB8F7" w14:textId="77777777" w:rsidR="00E3336F" w:rsidRDefault="00E3336F" w:rsidP="00E3336F">
      <w:r>
        <w:t xml:space="preserve">Now, we know here that this doesn't only speak for or of the general kind of poisoning of the spirituality of the people. It says an angel did this. </w:t>
      </w:r>
      <w:proofErr w:type="gramStart"/>
      <w:r>
        <w:t>So</w:t>
      </w:r>
      <w:proofErr w:type="gramEnd"/>
      <w:r>
        <w:t xml:space="preserve"> we </w:t>
      </w:r>
      <w:proofErr w:type="gramStart"/>
      <w:r>
        <w:t>have to</w:t>
      </w:r>
      <w:proofErr w:type="gramEnd"/>
      <w:r>
        <w:t xml:space="preserve"> go to scripture again and understand that the Bible says, and Satan the beast, that old serpent, dragon, devil transformed himself. An angel of light transformed himself. G-d didn't transform it. It transformed </w:t>
      </w:r>
      <w:proofErr w:type="gramStart"/>
      <w:r>
        <w:t>himself</w:t>
      </w:r>
      <w:proofErr w:type="gramEnd"/>
      <w:r>
        <w:t xml:space="preserve"> an angel of light. So that's the one with the knowledge that G-d revealed to His servants, and he's using that knowledge now to poison the religious makeup of the people. And when he </w:t>
      </w:r>
      <w:proofErr w:type="gramStart"/>
      <w:r>
        <w:t>poison</w:t>
      </w:r>
      <w:proofErr w:type="gramEnd"/>
      <w:r>
        <w:t xml:space="preserve"> in the religious makeup of the people and </w:t>
      </w:r>
      <w:proofErr w:type="gramStart"/>
      <w:r>
        <w:t>take</w:t>
      </w:r>
      <w:proofErr w:type="gramEnd"/>
      <w:r>
        <w:t xml:space="preserve"> the natural tendency in their spirituality to worship one Allah, one G-d, one creator. When he poisons that and </w:t>
      </w:r>
      <w:proofErr w:type="gramStart"/>
      <w:r>
        <w:t>turn</w:t>
      </w:r>
      <w:proofErr w:type="gramEnd"/>
      <w:r>
        <w:t xml:space="preserve"> their interest towards themself to worship a man as G-d it is done. The only thing can make for freedom of mind or freedom of morality in the individual is that first his vision be straight.</w:t>
      </w:r>
    </w:p>
    <w:p w14:paraId="5FBA8623" w14:textId="77777777" w:rsidR="00E3336F" w:rsidRDefault="00E3336F" w:rsidP="00E3336F">
      <w:r>
        <w:lastRenderedPageBreak/>
        <w:t xml:space="preserve">Once his vision becomes double, he's lying on one side and trying to pretend truth on the other side, he is finished. With the worshipful nature in man, don't you know we are all born with a nature to worship. In fact, not only man, but also Jinn according to the Qur'an, according to our book, the Qur'an, even the Jinn has been given that nature. He has an inborn nature to worship. Allah says, I've not created neither men nor Jinn for any purpose except My worship. Oh buddy, you don't know how broad that statement is. It covers a wide, wide area of science. Oh yes, except for My worship. Now dear people, once </w:t>
      </w:r>
      <w:proofErr w:type="gramStart"/>
      <w:r>
        <w:t>the spirituality</w:t>
      </w:r>
      <w:proofErr w:type="gramEnd"/>
      <w:r>
        <w:t xml:space="preserve"> is poisoned, once it's poisoned, it becomes thick, then it'll turn away from the worship of G-d. And once we turn away from the worship of G-d and start the worship ourselves and our low desires, which is also characteristic of the atmosphere when poisoned. Allah says in the Qur'an, speaking of that individual who has gone to extreme beyond for which there is redemption, he has made his own inclination or his own desire his G-d.</w:t>
      </w:r>
    </w:p>
    <w:p w14:paraId="11B8E594" w14:textId="77777777" w:rsidR="00E3336F" w:rsidRDefault="00E3336F" w:rsidP="00E3336F">
      <w:r>
        <w:t xml:space="preserve">Yes. That's poisoning of the atmosphere. Now the Honorable Elijah Muhammad. He used to preach the Bible. I used to hear him every Sunday almost or whenever he preached. I used to hear him. He preached the Bible. He loved scripture. He had a fascination for scripture. The Honorable Elijah Muhammad, I've heard him preach the breaking of the seven seals many times. And he understood the breaking of the seven seals to be the knowledge that G-d is a man and the devil is a man. And the devil, a man is responsible for the religion being wrong in the world. Now let us look at that. We know that that has basically </w:t>
      </w:r>
      <w:proofErr w:type="gramStart"/>
      <w:r>
        <w:t>un Islamic</w:t>
      </w:r>
      <w:proofErr w:type="gramEnd"/>
      <w:r>
        <w:t xml:space="preserve"> pagan ideas. All </w:t>
      </w:r>
      <w:proofErr w:type="gramStart"/>
      <w:r>
        <w:t>right, but</w:t>
      </w:r>
      <w:proofErr w:type="gramEnd"/>
      <w:r>
        <w:t xml:space="preserve"> let us look at it again. When you're looking at it again, you see that the Honorable Elijah Muhammad was on to one thing and that was that spooks are not responsible for our world being fouled up and that G-d wasn't responsible for a lot of this mess we hear in the ecclesiastical circles.</w:t>
      </w:r>
    </w:p>
    <w:p w14:paraId="7D4C11B7" w14:textId="77777777" w:rsidR="00E3336F" w:rsidRDefault="00E3336F" w:rsidP="00E3336F">
      <w:r>
        <w:t xml:space="preserve">He was on to that. Now, I'm not trying to justify his teaching that is contrary to the teaching of the Qur'an. I would never try to do that. I'm the man who came out and got on the case to chase him down and condemn him. </w:t>
      </w:r>
      <w:proofErr w:type="gramStart"/>
      <w:r>
        <w:t>So</w:t>
      </w:r>
      <w:proofErr w:type="gramEnd"/>
      <w:r>
        <w:t xml:space="preserve"> I wouldn't dare try to justify. But all I want you to know before I go on to my next thought is this, that the Honorable Elijah Muhammad was innocent until Fard Muhammad made him guilty. Now you take that and swallow it, and I'm not going to give you no humor with it.</w:t>
      </w:r>
    </w:p>
    <w:p w14:paraId="6A508719" w14:textId="77777777" w:rsidR="00E3336F" w:rsidRDefault="00E3336F" w:rsidP="00E3336F">
      <w:r>
        <w:t xml:space="preserve">You got to swallow that bit of medicine, baby. I </w:t>
      </w:r>
      <w:proofErr w:type="spellStart"/>
      <w:r>
        <w:t>ain't</w:t>
      </w:r>
      <w:proofErr w:type="spellEnd"/>
      <w:r>
        <w:t xml:space="preserve"> going to sweeten it a bit. We still have those old slave sentiments that were induced in us during </w:t>
      </w:r>
      <w:proofErr w:type="gramStart"/>
      <w:r>
        <w:t>the plantation</w:t>
      </w:r>
      <w:proofErr w:type="gramEnd"/>
      <w:r>
        <w:t xml:space="preserve"> life. The love for other than yourself more than the love for your own. The Honorable Elijah Muhammad is an </w:t>
      </w:r>
      <w:proofErr w:type="gramStart"/>
      <w:r>
        <w:t>African-American</w:t>
      </w:r>
      <w:proofErr w:type="gramEnd"/>
      <w:r>
        <w:t xml:space="preserve"> and the Honorable Elijah Muhammad was raised in the south a Baptist and knew </w:t>
      </w:r>
      <w:proofErr w:type="gramStart"/>
      <w:r>
        <w:t>nothing</w:t>
      </w:r>
      <w:proofErr w:type="gramEnd"/>
      <w:r>
        <w:t xml:space="preserve"> but what he was taught. The Honorable Elijah Muhammad never belonged to any esoteric school. He never belonged to any school of secret wisdom. The Honorable Elijah Muhammad was never in Arabia before he met Fard Muhammad. The Honorable Elijah Muhammad didn't know to condemn the Bible until Fard Muhammad told him to or taught him to. He didn't know nothing about G-d in no other shape but other than the way the world gave it to him, until Fard Muhammad told him to. He had no clear guidance in this world. The world had suppressed his intelligence. The church had suppressed his intelligence. </w:t>
      </w:r>
      <w:proofErr w:type="gramStart"/>
      <w:r>
        <w:t>So</w:t>
      </w:r>
      <w:proofErr w:type="gramEnd"/>
      <w:r>
        <w:t xml:space="preserve"> when he heard a man speaking from high echelon wisdom, he was enchanted. He was fascinated. He was duped into accepting what that man said and believing that that man was the second coming of Jesus Christ.</w:t>
      </w:r>
    </w:p>
    <w:p w14:paraId="2E5BC065" w14:textId="77777777" w:rsidR="00E3336F" w:rsidRDefault="00E3336F" w:rsidP="00E3336F">
      <w:r>
        <w:lastRenderedPageBreak/>
        <w:t xml:space="preserve">Now that I know the truth, should I say my father was the villain when I know the villain was the angel who transformed </w:t>
      </w:r>
      <w:proofErr w:type="gramStart"/>
      <w:r>
        <w:t>himself</w:t>
      </w:r>
      <w:proofErr w:type="gramEnd"/>
      <w:r>
        <w:t xml:space="preserve"> an angel of light? Oh, I can back up what I'm saying. I can spell it out to you as </w:t>
      </w:r>
      <w:proofErr w:type="gramStart"/>
      <w:r>
        <w:t>clear</w:t>
      </w:r>
      <w:proofErr w:type="gramEnd"/>
      <w:r>
        <w:t xml:space="preserve"> as your name. What I'm referring to? I'm referring to the second act of this trick. First it was acted out on the European man. Then the angel of death came to act it out on the African man in America, knowing that the African man in America was the one that was copied or emulated among all the black people of the earth. You go to Africa and you see how the African man behave over there. You see he's acting like you over here. He thinks you hip. HIP. Is that how you spell it? I think so. Hip. He thinks you hip. </w:t>
      </w:r>
      <w:proofErr w:type="gramStart"/>
      <w:r>
        <w:t>So</w:t>
      </w:r>
      <w:proofErr w:type="gramEnd"/>
      <w:r>
        <w:t xml:space="preserve"> he </w:t>
      </w:r>
      <w:proofErr w:type="gramStart"/>
      <w:r>
        <w:t>try</w:t>
      </w:r>
      <w:proofErr w:type="gramEnd"/>
      <w:r>
        <w:t xml:space="preserve"> to act like you and when you go over there, oh, they all have a party. They're so happy.</w:t>
      </w:r>
    </w:p>
    <w:p w14:paraId="10F0B544" w14:textId="77777777" w:rsidR="00E3336F" w:rsidRDefault="00E3336F" w:rsidP="00E3336F">
      <w:r>
        <w:t xml:space="preserve">Yeah. Look, when that fellow went over there, no, no, not him. Yeah, look how he was received. But I'm talking about one that played that music. He just </w:t>
      </w:r>
      <w:proofErr w:type="gramStart"/>
      <w:r>
        <w:t>go</w:t>
      </w:r>
      <w:proofErr w:type="gramEnd"/>
      <w:r>
        <w:t xml:space="preserve">, he's going all the time. Can't think of that fellow's name right now, but he performs on the order of James Brown a little bit and on the order of, no, no, no, no. Wilson Pickett. Wilson Pickett. Yeah, Wilson Pickett. That's who I was trying to think of. Yeah. Wilson Pickett went to Africa </w:t>
      </w:r>
      <w:proofErr w:type="gramStart"/>
      <w:r>
        <w:t>with</w:t>
      </w:r>
      <w:proofErr w:type="gramEnd"/>
      <w:r>
        <w:t xml:space="preserve"> his </w:t>
      </w:r>
      <w:proofErr w:type="gramStart"/>
      <w:r>
        <w:t>tour</w:t>
      </w:r>
      <w:proofErr w:type="gramEnd"/>
      <w:r>
        <w:t xml:space="preserve"> and he was received like a king. And they just went crazy over his music, his performance. There was a </w:t>
      </w:r>
      <w:proofErr w:type="gramStart"/>
      <w:r>
        <w:t>film out</w:t>
      </w:r>
      <w:proofErr w:type="gramEnd"/>
      <w:r>
        <w:t xml:space="preserve"> on it. Yeah, they went crazy over his performance. Had '</w:t>
      </w:r>
      <w:proofErr w:type="spellStart"/>
      <w:r>
        <w:t>em</w:t>
      </w:r>
      <w:proofErr w:type="spellEnd"/>
      <w:r>
        <w:t xml:space="preserve"> under a spell. Yeah. They were </w:t>
      </w:r>
      <w:proofErr w:type="gramStart"/>
      <w:r>
        <w:t>just like</w:t>
      </w:r>
      <w:proofErr w:type="gramEnd"/>
      <w:r>
        <w:t xml:space="preserve"> mesmerized. And all they </w:t>
      </w:r>
      <w:proofErr w:type="gramStart"/>
      <w:r>
        <w:t>was</w:t>
      </w:r>
      <w:proofErr w:type="gramEnd"/>
      <w:r>
        <w:t xml:space="preserve"> doing </w:t>
      </w:r>
      <w:proofErr w:type="gramStart"/>
      <w:r>
        <w:t>is</w:t>
      </w:r>
      <w:proofErr w:type="gramEnd"/>
      <w:r>
        <w:t xml:space="preserve"> just admiring him with the expressions and everything. They admired him you know. So happy to admire because he represented the progressive to them, the free and progressive black man. Don't think that this militancy that you hear about in Africa is what you see over here in some of us.</w:t>
      </w:r>
    </w:p>
    <w:p w14:paraId="7D66AB9F" w14:textId="77777777" w:rsidR="00E3336F" w:rsidRDefault="00E3336F" w:rsidP="00E3336F">
      <w:r>
        <w:t xml:space="preserve">Their militancy man is a desperate surge toward a decent meal, decent clothes to wear, things that you take for granted. That's what that militancy is. When you get beyond that man, they're worshipping us. They idolize us. Oh yeah. Not that they idolize the intelligence in us. They don't. Most of the Africans scorn the intelligence in the </w:t>
      </w:r>
      <w:proofErr w:type="gramStart"/>
      <w:r>
        <w:t>African-American</w:t>
      </w:r>
      <w:proofErr w:type="gramEnd"/>
      <w:r>
        <w:t xml:space="preserve"> and they have a right to. Your </w:t>
      </w:r>
      <w:proofErr w:type="gramStart"/>
      <w:r>
        <w:t>conduct as a people</w:t>
      </w:r>
      <w:proofErr w:type="gramEnd"/>
      <w:r>
        <w:t xml:space="preserve"> </w:t>
      </w:r>
      <w:proofErr w:type="gramStart"/>
      <w:r>
        <w:t>justify</w:t>
      </w:r>
      <w:proofErr w:type="gramEnd"/>
      <w:r>
        <w:t xml:space="preserve"> it. Your behavior towards yourself </w:t>
      </w:r>
      <w:proofErr w:type="gramStart"/>
      <w:r>
        <w:t>justify</w:t>
      </w:r>
      <w:proofErr w:type="gramEnd"/>
      <w:r>
        <w:t xml:space="preserve"> them having that scorn for us. Now let me go on. They have an admiration for your freedom, for your flippancy. See, they're too uptight to be flippant, but </w:t>
      </w:r>
      <w:proofErr w:type="gramStart"/>
      <w:r>
        <w:t>you</w:t>
      </w:r>
      <w:proofErr w:type="gramEnd"/>
      <w:r>
        <w:t xml:space="preserve"> </w:t>
      </w:r>
      <w:proofErr w:type="gramStart"/>
      <w:r>
        <w:t>loose</w:t>
      </w:r>
      <w:proofErr w:type="gramEnd"/>
      <w:r>
        <w:t xml:space="preserve"> and </w:t>
      </w:r>
      <w:proofErr w:type="gramStart"/>
      <w:r>
        <w:t>care free</w:t>
      </w:r>
      <w:proofErr w:type="gramEnd"/>
      <w:r>
        <w:t xml:space="preserve">. You don't give a damn about anything. And they say, </w:t>
      </w:r>
      <w:proofErr w:type="gramStart"/>
      <w:r>
        <w:t>Hey</w:t>
      </w:r>
      <w:proofErr w:type="gramEnd"/>
      <w:r>
        <w:t>, they right over there under whitey, people who enslaved them and they just having a ball.</w:t>
      </w:r>
    </w:p>
    <w:p w14:paraId="66D2DC42" w14:textId="6D46F70C" w:rsidR="00E3336F" w:rsidRDefault="00E3336F" w:rsidP="00E3336F">
      <w:r>
        <w:t xml:space="preserve">They </w:t>
      </w:r>
      <w:proofErr w:type="gramStart"/>
      <w:r>
        <w:t>some</w:t>
      </w:r>
      <w:proofErr w:type="gramEnd"/>
      <w:r>
        <w:t xml:space="preserve"> remarkable people. </w:t>
      </w:r>
      <w:proofErr w:type="gramStart"/>
      <w:r>
        <w:t>So</w:t>
      </w:r>
      <w:proofErr w:type="gramEnd"/>
      <w:r>
        <w:t xml:space="preserve"> they just want to see you know. You like something they brought back from Jupiter or something. Everybody </w:t>
      </w:r>
      <w:proofErr w:type="gramStart"/>
      <w:r>
        <w:t>want</w:t>
      </w:r>
      <w:proofErr w:type="gramEnd"/>
      <w:r>
        <w:t xml:space="preserve"> to get a </w:t>
      </w:r>
      <w:proofErr w:type="gramStart"/>
      <w:r>
        <w:t>close up</w:t>
      </w:r>
      <w:proofErr w:type="gramEnd"/>
      <w:r>
        <w:t xml:space="preserve"> look at it. It's getting late and I hope I won't hold you much longer. Scripture says that Satan, the devil, became the prince of the air. Prince of the air. What is prince of the air? Ruler of the air. What is ruler of the air? Ruler of your spirituality. The tendencies in you to behave in given ways. All right. Okay. He became ruler of that. If he is prince, that tells me that there's one over him.</w:t>
      </w:r>
    </w:p>
    <w:p w14:paraId="4258C697" w14:textId="77777777" w:rsidR="00E3336F" w:rsidRDefault="00E3336F" w:rsidP="00E3336F">
      <w:r>
        <w:t xml:space="preserve">I'm sure they had the availability of the language. A prince </w:t>
      </w:r>
      <w:proofErr w:type="spellStart"/>
      <w:r>
        <w:t>ain't</w:t>
      </w:r>
      <w:proofErr w:type="spellEnd"/>
      <w:r>
        <w:t xml:space="preserve"> the highest one in that order. A prince is under a king, isn't he? Okay. He became the prince. So that means he was </w:t>
      </w:r>
      <w:proofErr w:type="gramStart"/>
      <w:r>
        <w:t>actually functioning</w:t>
      </w:r>
      <w:proofErr w:type="gramEnd"/>
      <w:r>
        <w:t xml:space="preserve"> for a king. Now, who is poisoning up our atmosphere? America's commercialism. America's industrial merchants. They're the main ones in direct connection with the dirt. Can anybody, anybody deny it? I don't want to take up all your time, but I can </w:t>
      </w:r>
      <w:r>
        <w:lastRenderedPageBreak/>
        <w:t xml:space="preserve">make that crystal clear. When </w:t>
      </w:r>
      <w:proofErr w:type="gramStart"/>
      <w:r>
        <w:t>the commerce</w:t>
      </w:r>
      <w:proofErr w:type="gramEnd"/>
      <w:r>
        <w:t xml:space="preserve">, pardon me, industry, pardon me. </w:t>
      </w:r>
      <w:proofErr w:type="gramStart"/>
      <w:r>
        <w:t>When</w:t>
      </w:r>
      <w:proofErr w:type="gramEnd"/>
      <w:r>
        <w:t xml:space="preserve"> industry conceive an idea that idea is given to them from who? Science.</w:t>
      </w:r>
    </w:p>
    <w:p w14:paraId="62C756EF" w14:textId="77777777" w:rsidR="00E3336F" w:rsidRDefault="00E3336F" w:rsidP="00E3336F">
      <w:r>
        <w:t xml:space="preserve">Science gives them the idea. Alright, then what comes into play? The greed. The element of greed comes into </w:t>
      </w:r>
      <w:proofErr w:type="gramStart"/>
      <w:r>
        <w:t>play</w:t>
      </w:r>
      <w:proofErr w:type="gramEnd"/>
      <w:r>
        <w:t xml:space="preserve"> and they break the moral discipline of science to get more from the people. Is that right? Alright, so they take the tool of </w:t>
      </w:r>
      <w:proofErr w:type="gramStart"/>
      <w:r>
        <w:t>science</w:t>
      </w:r>
      <w:proofErr w:type="gramEnd"/>
      <w:r>
        <w:t xml:space="preserve"> and they use it with no respect for the life G-d intended for the people. </w:t>
      </w:r>
      <w:proofErr w:type="gramStart"/>
      <w:r>
        <w:t>So</w:t>
      </w:r>
      <w:proofErr w:type="gramEnd"/>
      <w:r>
        <w:t xml:space="preserve"> if there is a possibility that they can structure a great plant here in our community and we say no, we don't want that plant in our community because it's going to bring in degenerates because you don't have any more criteria for your personnel. You'll employ any kind of </w:t>
      </w:r>
      <w:proofErr w:type="gramStart"/>
      <w:r>
        <w:t>people</w:t>
      </w:r>
      <w:proofErr w:type="gramEnd"/>
      <w:r>
        <w:t xml:space="preserve"> and we don't want undesirables </w:t>
      </w:r>
      <w:proofErr w:type="gramStart"/>
      <w:r>
        <w:t>coming</w:t>
      </w:r>
      <w:proofErr w:type="gramEnd"/>
      <w:r>
        <w:t xml:space="preserve"> into our good community.</w:t>
      </w:r>
    </w:p>
    <w:p w14:paraId="145F04FD" w14:textId="77777777" w:rsidR="00E3336F" w:rsidRDefault="00E3336F" w:rsidP="00E3336F">
      <w:r>
        <w:t xml:space="preserve">If the money advantage is big enough for them, they will not only buy you, </w:t>
      </w:r>
      <w:proofErr w:type="gramStart"/>
      <w:r>
        <w:t>they will</w:t>
      </w:r>
      <w:proofErr w:type="gramEnd"/>
      <w:r>
        <w:t xml:space="preserve"> move you. They will move your whole community out of that location so they can establish their plant there. And you let somebody speak against it in politics and they will have his... All right. I say if there's enough at stake. </w:t>
      </w:r>
      <w:proofErr w:type="gramStart"/>
      <w:r>
        <w:t>So</w:t>
      </w:r>
      <w:proofErr w:type="gramEnd"/>
      <w:r>
        <w:t xml:space="preserve"> they come in with the </w:t>
      </w:r>
      <w:proofErr w:type="gramStart"/>
      <w:r>
        <w:t>industrialization</w:t>
      </w:r>
      <w:proofErr w:type="gramEnd"/>
      <w:r>
        <w:t xml:space="preserve"> and they break up the social organization of the society. They destroy the morals of </w:t>
      </w:r>
      <w:proofErr w:type="gramStart"/>
      <w:r>
        <w:t>the society</w:t>
      </w:r>
      <w:proofErr w:type="gramEnd"/>
      <w:r>
        <w:t xml:space="preserve">. And eventually the whole society becomes slaves of the influence of material industrialization. Is that right or wrong? Now, this is the prince doing this. There's a king. Now that's the prince. What </w:t>
      </w:r>
      <w:proofErr w:type="gramStart"/>
      <w:r>
        <w:t>tool</w:t>
      </w:r>
      <w:proofErr w:type="gramEnd"/>
      <w:r>
        <w:t xml:space="preserve"> the prince use? Science.</w:t>
      </w:r>
    </w:p>
    <w:p w14:paraId="1C4F228C" w14:textId="77777777" w:rsidR="00E3336F" w:rsidRDefault="00E3336F" w:rsidP="00E3336F">
      <w:r>
        <w:t xml:space="preserve">Who is the possessor of science? My Lord. Allah. He is the creator. He is the possessor of science. They're using a useful tool for human </w:t>
      </w:r>
      <w:proofErr w:type="gramStart"/>
      <w:r>
        <w:t>advancement,</w:t>
      </w:r>
      <w:proofErr w:type="gramEnd"/>
      <w:r>
        <w:t xml:space="preserve"> they're using it against my own wellbeing. The prince. </w:t>
      </w:r>
      <w:proofErr w:type="gramStart"/>
      <w:r>
        <w:t>Now say</w:t>
      </w:r>
      <w:proofErr w:type="gramEnd"/>
      <w:r>
        <w:t xml:space="preserve"> he </w:t>
      </w:r>
      <w:proofErr w:type="gramStart"/>
      <w:r>
        <w:t>transformed</w:t>
      </w:r>
      <w:proofErr w:type="gramEnd"/>
      <w:r>
        <w:t xml:space="preserve"> himself into an angel of light. Is that right? Tell me, hasn't industry advanced itself </w:t>
      </w:r>
      <w:proofErr w:type="gramStart"/>
      <w:r>
        <w:t>on</w:t>
      </w:r>
      <w:proofErr w:type="gramEnd"/>
      <w:r>
        <w:t xml:space="preserve"> the pretense that it was going to free us? Who promised us freedom? Allah. Who promised us freedom? Moses, Abraham, Muhammad, Jesus. They promised us freedom, but then industrialization came up and it says, we will give man freedom. Am I right or wrong?</w:t>
      </w:r>
    </w:p>
    <w:p w14:paraId="22ED1706" w14:textId="77777777" w:rsidR="00E3336F" w:rsidRDefault="00E3336F" w:rsidP="00E3336F">
      <w:r>
        <w:t xml:space="preserve">I just want you to bear witness, testify to the light that I have put into your soul. I know it's there because I deliver it just as I got it. I know it. I saw it go right into your ear and fell into your soul. I just want you to testify to it. Alright. We want to understand the scheme of things. When we understand the scheme of things, we can rise above the scheme of things and get our life into our own grip. Dear beloved people, let's look at this again from scripture. Now, I promise you I </w:t>
      </w:r>
      <w:proofErr w:type="spellStart"/>
      <w:r>
        <w:t>ain't</w:t>
      </w:r>
      <w:proofErr w:type="spellEnd"/>
      <w:r>
        <w:t xml:space="preserve"> going to pick it up and read it no more because I might look at something that I didn't intend to talk </w:t>
      </w:r>
      <w:proofErr w:type="gramStart"/>
      <w:r>
        <w:t>on</w:t>
      </w:r>
      <w:proofErr w:type="gramEnd"/>
      <w:r>
        <w:t xml:space="preserve"> and it might be a monster. Now that Bible right there connects the beast of revelation with taxation. You'll find it in Chronicles. I don't know which Chronicles. </w:t>
      </w:r>
      <w:proofErr w:type="gramStart"/>
      <w:r>
        <w:t>Chronicles are one and two</w:t>
      </w:r>
      <w:proofErr w:type="gramEnd"/>
      <w:r>
        <w:t>. Two chronicles. You'll find it in one of the Chronicles. If you don't believe me, that's not too much to read.</w:t>
      </w:r>
    </w:p>
    <w:p w14:paraId="7C990390" w14:textId="77777777" w:rsidR="00E3336F" w:rsidRDefault="00E3336F" w:rsidP="00E3336F">
      <w:r>
        <w:t xml:space="preserve">Check out the two books of Chronicles in the Bible where it says that the amount of gold collected as taxation in the time of the kingdom of Solomon, Old Jerusalem, was six three score and six talents of gold. Alright? In Revelation it says he who has wisdom, let him count the number of the beast. For it is the number of a man and his number is six three score and six. Alright, what am I saying with these quotes from the scripture? I'm </w:t>
      </w:r>
      <w:proofErr w:type="gramStart"/>
      <w:r>
        <w:t>saying this,</w:t>
      </w:r>
      <w:proofErr w:type="gramEnd"/>
      <w:r>
        <w:t xml:space="preserve"> that this </w:t>
      </w:r>
      <w:proofErr w:type="gramStart"/>
      <w:r>
        <w:t>world</w:t>
      </w:r>
      <w:proofErr w:type="gramEnd"/>
      <w:r>
        <w:t xml:space="preserve"> use of science is the transformation of the devil as an angel of light. That's what I'm saying. This world, </w:t>
      </w:r>
      <w:proofErr w:type="gramStart"/>
      <w:r>
        <w:t>in order to</w:t>
      </w:r>
      <w:proofErr w:type="gramEnd"/>
      <w:r>
        <w:t xml:space="preserve"> know in this world what is that devil </w:t>
      </w:r>
      <w:r>
        <w:lastRenderedPageBreak/>
        <w:t xml:space="preserve">transformed as an angel of light, you </w:t>
      </w:r>
      <w:proofErr w:type="gramStart"/>
      <w:r>
        <w:t>have to</w:t>
      </w:r>
      <w:proofErr w:type="gramEnd"/>
      <w:r>
        <w:t xml:space="preserve"> know how they use science. Their use of science is that devil transformed an angel of life now. Now how is that devil now connected with materialism?</w:t>
      </w:r>
    </w:p>
    <w:p w14:paraId="152AA8F8" w14:textId="77777777" w:rsidR="00E3336F" w:rsidRDefault="00E3336F" w:rsidP="00E3336F">
      <w:r>
        <w:t xml:space="preserve">It is because the motivation is materialism. The incorrect use of fire is because of materialism. Therefore, the book says the connection is between the 666 of Revelation and the 666 of Chronicles dealing with taxation. What increases the taxes? Greed. Greed. Everybody </w:t>
      </w:r>
      <w:proofErr w:type="gramStart"/>
      <w:r>
        <w:t>want</w:t>
      </w:r>
      <w:proofErr w:type="gramEnd"/>
      <w:r>
        <w:t xml:space="preserve"> more for their dollar or more for their investment and </w:t>
      </w:r>
      <w:proofErr w:type="gramStart"/>
      <w:r>
        <w:t>want</w:t>
      </w:r>
      <w:proofErr w:type="gramEnd"/>
      <w:r>
        <w:t xml:space="preserve"> to give less in return. </w:t>
      </w:r>
      <w:proofErr w:type="gramStart"/>
      <w:r>
        <w:t>So</w:t>
      </w:r>
      <w:proofErr w:type="gramEnd"/>
      <w:r>
        <w:t xml:space="preserve"> in wanting more and wanting to give less in return, the burden of taxation grows and grows with the multiplying of conveniences. Everybody wants the conveniences with the multiplying of the conveniences the demand is that the man has increased so the result is that the people want more and don't want to give for what they receive. </w:t>
      </w:r>
      <w:proofErr w:type="gramStart"/>
      <w:r>
        <w:t>So</w:t>
      </w:r>
      <w:proofErr w:type="gramEnd"/>
      <w:r>
        <w:t xml:space="preserve"> the burden falls back on who? The little man. Who receives the crush, the brunt of it? The little man.</w:t>
      </w:r>
    </w:p>
    <w:p w14:paraId="20A0FD19" w14:textId="77777777" w:rsidR="00E3336F" w:rsidRDefault="00E3336F" w:rsidP="00E3336F">
      <w:r>
        <w:t xml:space="preserve">If you follow my talk, I've hit north, I've hit south, I've hit east, I've hit west, I've hit down, I've hit up. I've hit in circles and squares and triangles. I've hid in everything. But if you have been listening to what I've been saying, there is a perfect consistency. We are talking about freedom. Oh yes, and rights and understanding that in the life of society. We are oppressed because the true use of knowledge is held back </w:t>
      </w:r>
      <w:proofErr w:type="gramStart"/>
      <w:r>
        <w:t>from</w:t>
      </w:r>
      <w:proofErr w:type="gramEnd"/>
      <w:r>
        <w:t xml:space="preserve"> us. The sciences are abused and they are not shared with the common man. </w:t>
      </w:r>
      <w:proofErr w:type="gramStart"/>
      <w:r>
        <w:t>So</w:t>
      </w:r>
      <w:proofErr w:type="gramEnd"/>
      <w:r>
        <w:t xml:space="preserve"> the common man can know the epistemological roots of his life.</w:t>
      </w:r>
    </w:p>
    <w:p w14:paraId="5B1A7B1A" w14:textId="77777777" w:rsidR="00E3336F" w:rsidRDefault="00E3336F" w:rsidP="00E3336F">
      <w:r>
        <w:t xml:space="preserve">Yes, he's prepared to deal with the forces of science in his life. And the </w:t>
      </w:r>
      <w:proofErr w:type="gramStart"/>
      <w:r>
        <w:t>forces</w:t>
      </w:r>
      <w:proofErr w:type="gramEnd"/>
      <w:r>
        <w:t xml:space="preserve"> of science </w:t>
      </w:r>
      <w:proofErr w:type="gramStart"/>
      <w:r>
        <w:t>is</w:t>
      </w:r>
      <w:proofErr w:type="gramEnd"/>
      <w:r>
        <w:t xml:space="preserve"> doing everything they can to make him a complete tool. Nothing but a slave. Do you think this is democracy? Labor is organized as a slave camp. Church is organized as a slave camp. Business is ruled by a dictator, an oppressor. You can only get as far in business as the big </w:t>
      </w:r>
      <w:proofErr w:type="gramStart"/>
      <w:r>
        <w:t>business people</w:t>
      </w:r>
      <w:proofErr w:type="gramEnd"/>
      <w:r>
        <w:t xml:space="preserve"> want you to get. If they don't </w:t>
      </w:r>
      <w:proofErr w:type="gramStart"/>
      <w:r>
        <w:t>want</w:t>
      </w:r>
      <w:proofErr w:type="gramEnd"/>
      <w:r>
        <w:t xml:space="preserve"> </w:t>
      </w:r>
      <w:proofErr w:type="gramStart"/>
      <w:r>
        <w:t>you</w:t>
      </w:r>
      <w:proofErr w:type="gramEnd"/>
      <w:r>
        <w:t xml:space="preserve"> they will stop you instantly. How can you talk like that </w:t>
      </w:r>
      <w:proofErr w:type="spellStart"/>
      <w:r>
        <w:t>Mr</w:t>
      </w:r>
      <w:proofErr w:type="spellEnd"/>
      <w:r>
        <w:t xml:space="preserve"> and yet say that you love America?</w:t>
      </w:r>
    </w:p>
    <w:p w14:paraId="21F1782D" w14:textId="77777777" w:rsidR="00E3336F" w:rsidRDefault="00E3336F" w:rsidP="00E3336F">
      <w:r>
        <w:t xml:space="preserve">Let me go back to the speech we gave a little while back that is reprinted in this issue. Excerpts from it is in this issue of Bilalian News wherein we identify a contradiction in the American life or in the American history and we distinguish between America the beautiful and America the ugly. I don't like deception. I won't stand up for deception, but I like honesty. I will stand up for </w:t>
      </w:r>
      <w:proofErr w:type="gramStart"/>
      <w:r>
        <w:t>honesty</w:t>
      </w:r>
      <w:proofErr w:type="gramEnd"/>
      <w:r>
        <w:t xml:space="preserve"> and I find that the promise in the Constitution of the United States of America is freedom, liberty, true openness, honesty, and justice. </w:t>
      </w:r>
      <w:proofErr w:type="gramStart"/>
      <w:r>
        <w:t>So</w:t>
      </w:r>
      <w:proofErr w:type="gramEnd"/>
      <w:r>
        <w:t xml:space="preserve"> I </w:t>
      </w:r>
      <w:proofErr w:type="gramStart"/>
      <w:r>
        <w:t>stand</w:t>
      </w:r>
      <w:proofErr w:type="gramEnd"/>
      <w:r>
        <w:t xml:space="preserve"> up for </w:t>
      </w:r>
      <w:proofErr w:type="gramStart"/>
      <w:r>
        <w:t>that</w:t>
      </w:r>
      <w:proofErr w:type="gramEnd"/>
      <w:r>
        <w:t xml:space="preserve"> and I </w:t>
      </w:r>
      <w:proofErr w:type="gramStart"/>
      <w:r>
        <w:t>declare</w:t>
      </w:r>
      <w:proofErr w:type="gramEnd"/>
      <w:r>
        <w:t xml:space="preserve"> America </w:t>
      </w:r>
      <w:proofErr w:type="gramStart"/>
      <w:r>
        <w:t>is</w:t>
      </w:r>
      <w:proofErr w:type="gramEnd"/>
      <w:r>
        <w:t xml:space="preserve"> beautiful, beautiful in her true intent but ugly under her skirt.</w:t>
      </w:r>
    </w:p>
    <w:p w14:paraId="479C271F" w14:textId="77777777" w:rsidR="00E3336F" w:rsidRDefault="00E3336F" w:rsidP="00E3336F">
      <w:r>
        <w:t xml:space="preserve">Why? Not because any of those architects of the Constitution were devils. </w:t>
      </w:r>
      <w:proofErr w:type="gramStart"/>
      <w:r>
        <w:t>No</w:t>
      </w:r>
      <w:proofErr w:type="gramEnd"/>
      <w:r>
        <w:t xml:space="preserve"> they were not. They were honorable men. They represent some of the best men ever walked on earth </w:t>
      </w:r>
      <w:proofErr w:type="gramStart"/>
      <w:r>
        <w:t>in spite of</w:t>
      </w:r>
      <w:proofErr w:type="gramEnd"/>
      <w:r>
        <w:t xml:space="preserve"> the things you heard about. Some of '</w:t>
      </w:r>
      <w:proofErr w:type="spellStart"/>
      <w:r>
        <w:t>em</w:t>
      </w:r>
      <w:proofErr w:type="spellEnd"/>
      <w:r>
        <w:t xml:space="preserve"> that they had slaves, some of you got more slaves than they had right now and you won't let yours go either. You'll not stand for an emancipation proclamation. Yeah, you enslave your children, you enslave your husbands and your wives. You enslave the people that work for you. You enslave your friends, you </w:t>
      </w:r>
      <w:proofErr w:type="gramStart"/>
      <w:r>
        <w:t>a slave</w:t>
      </w:r>
      <w:proofErr w:type="gramEnd"/>
      <w:r>
        <w:t xml:space="preserve"> master. I'm saying that some of them were the most </w:t>
      </w:r>
      <w:proofErr w:type="gramStart"/>
      <w:r>
        <w:t>honorable of</w:t>
      </w:r>
      <w:proofErr w:type="gramEnd"/>
      <w:r>
        <w:t xml:space="preserve"> people and while they had slaves some of </w:t>
      </w:r>
      <w:proofErr w:type="gramStart"/>
      <w:r>
        <w:t>them, they</w:t>
      </w:r>
      <w:proofErr w:type="gramEnd"/>
      <w:r>
        <w:t xml:space="preserve"> were trying to improve the wellbeing of their subject or their slaves.</w:t>
      </w:r>
    </w:p>
    <w:p w14:paraId="4C95A2C2" w14:textId="77777777" w:rsidR="00E3336F" w:rsidRDefault="00E3336F" w:rsidP="00E3336F">
      <w:r>
        <w:lastRenderedPageBreak/>
        <w:t>They would give '</w:t>
      </w:r>
      <w:proofErr w:type="spellStart"/>
      <w:r>
        <w:t>em</w:t>
      </w:r>
      <w:proofErr w:type="spellEnd"/>
      <w:r>
        <w:t xml:space="preserve"> opportunity to become educated. They would look for a sign of promise, a sign that they had some aspirations, some high aspirations, and </w:t>
      </w:r>
      <w:proofErr w:type="gramStart"/>
      <w:r>
        <w:t>these</w:t>
      </w:r>
      <w:proofErr w:type="gramEnd"/>
      <w:r>
        <w:t xml:space="preserve"> good people who had </w:t>
      </w:r>
      <w:proofErr w:type="gramStart"/>
      <w:r>
        <w:t>slaves, they</w:t>
      </w:r>
      <w:proofErr w:type="gramEnd"/>
      <w:r>
        <w:t xml:space="preserve"> would nourish that desire in that slave and they would pay with their own money to send that slave somewhere where he could get a better life. This is fact of history. Many of them educated that slave themselves, got good books for '</w:t>
      </w:r>
      <w:proofErr w:type="spellStart"/>
      <w:r>
        <w:t>em</w:t>
      </w:r>
      <w:proofErr w:type="spellEnd"/>
      <w:r>
        <w:t>, gave it to '</w:t>
      </w:r>
      <w:proofErr w:type="spellStart"/>
      <w:r>
        <w:t>em</w:t>
      </w:r>
      <w:proofErr w:type="spellEnd"/>
      <w:r>
        <w:t xml:space="preserve"> and educated them. So don't think everybody that had slaves was cruel or was really a slave master. Many had slaves and their slaves were nothing but just workers. Workers that weren't in a situation where they could make a choice because of the character of the whole of America at that time. Three thirty I hope that we </w:t>
      </w:r>
      <w:proofErr w:type="gramStart"/>
      <w:r>
        <w:t>would've</w:t>
      </w:r>
      <w:proofErr w:type="gramEnd"/>
      <w:r>
        <w:t xml:space="preserve"> been out of here by now. Let's begin now. Look at the problem today. Now you know that Bible that's </w:t>
      </w:r>
      <w:proofErr w:type="gramStart"/>
      <w:r>
        <w:t>pretty old</w:t>
      </w:r>
      <w:proofErr w:type="gramEnd"/>
      <w:r>
        <w:t>, isn't it? Do you think the Holy Qur'an says something different?</w:t>
      </w:r>
    </w:p>
    <w:p w14:paraId="2391C5CB" w14:textId="77777777" w:rsidR="00E3336F" w:rsidRDefault="00E3336F" w:rsidP="00E3336F">
      <w:r>
        <w:t xml:space="preserve">No, I gave you the Bible because you understand the Bible. The Holy Qur'an says the same thing but in different words. That the worst of all evils is the exploitation of the moral in spirit and spirituality of the human being. And it also says that the thing that will bring death is materialism. It says that too. The Bible says that and the Holy Qur'an says same thing, that the thing that will bring that death upon the people, corruption and death will be materialism. In fact, Prophet Muhammad said of his own people, he said that you'll go to sleep. Why? Because your appetite is going to turn from this to </w:t>
      </w:r>
      <w:proofErr w:type="gramStart"/>
      <w:r>
        <w:t>the material</w:t>
      </w:r>
      <w:proofErr w:type="gramEnd"/>
      <w:r>
        <w:t xml:space="preserve"> comforts. That's what he told him. He told his own people that. And Qur'an tells us just as the Bible tells us that the thing that's going to bring the world to </w:t>
      </w:r>
      <w:proofErr w:type="spellStart"/>
      <w:proofErr w:type="gramStart"/>
      <w:r>
        <w:t>it's</w:t>
      </w:r>
      <w:proofErr w:type="spellEnd"/>
      <w:proofErr w:type="gramEnd"/>
      <w:r>
        <w:t xml:space="preserve"> worst state is material greed. Because of material greed, man corrupts the morality of the people, the spirituality of the people and misuse the sciences that G-d reveals. Yes. Now what is the meaning of 666? How come he's called 666? G-d said He created the man on what day? The sixth day. This is not any man. This is the man G-d created. That's what it's telling you. This is not any man. This is the man G-d created. His number is six, but not six one time. He's six three times meaning that he knows in his conscience right from wrong, knowledge that G-d </w:t>
      </w:r>
      <w:proofErr w:type="gramStart"/>
      <w:r>
        <w:t>reveals of</w:t>
      </w:r>
      <w:proofErr w:type="gramEnd"/>
      <w:r>
        <w:t xml:space="preserve"> right and wrong. And he also had the understanding that G-d </w:t>
      </w:r>
      <w:proofErr w:type="gramStart"/>
      <w:r>
        <w:t>revealed of</w:t>
      </w:r>
      <w:proofErr w:type="gramEnd"/>
      <w:r>
        <w:t xml:space="preserve"> right and wrong and yet he does wrong. That's what it's saying. 666. Mean that he's not only the man that G-d created physically or emotionally. He's not only the man that G-d created rationally. He's also the man that G-d gave logic to, understanding. And yet he's going to do that. Can't you see how he's a devil now? Can't you see why he's a devil? He is doing this knowingly with the tools and the knowledge of the two. He is doing this and he's pretending to be doing it in the interest of humanity.</w:t>
      </w:r>
    </w:p>
    <w:p w14:paraId="2A5DC401" w14:textId="643F5905" w:rsidR="00E3336F" w:rsidRDefault="00E3336F" w:rsidP="00E3336F">
      <w:r>
        <w:t xml:space="preserve">Can't you see how now he's the devil? Oh, you are saying the same </w:t>
      </w:r>
      <w:proofErr w:type="gramStart"/>
      <w:r>
        <w:t>thing</w:t>
      </w:r>
      <w:proofErr w:type="gramEnd"/>
      <w:r>
        <w:t xml:space="preserve"> your father said then Imam. Your father said the white man is the devil. No, you got it wrong. You came in a little late. He said the so-called white man Yakub grafted devil, the skunk of the planet earth. All right. He didn't say a white man. Not originally. You've got the late stuff. He said the so-called white man, </w:t>
      </w:r>
      <w:r>
        <w:t>Yakub’s</w:t>
      </w:r>
      <w:r>
        <w:t xml:space="preserve"> grafted devil, skunk of the planet earth. Now I'm telling you, he was saying nice words because if he was nothing but a skunk, that'd be all right.</w:t>
      </w:r>
    </w:p>
    <w:p w14:paraId="6A352A3C" w14:textId="77777777" w:rsidR="00E3336F" w:rsidRDefault="00E3336F" w:rsidP="00E3336F">
      <w:r>
        <w:t xml:space="preserve">A skunk just makes things smell bad and he only uses his bad smell to protect himself. Only when he is threatened or aggressed upon. </w:t>
      </w:r>
      <w:proofErr w:type="gramStart"/>
      <w:r>
        <w:t>Otherwise</w:t>
      </w:r>
      <w:proofErr w:type="gramEnd"/>
      <w:r>
        <w:t xml:space="preserve"> he </w:t>
      </w:r>
      <w:proofErr w:type="gramStart"/>
      <w:r>
        <w:t>smell</w:t>
      </w:r>
      <w:proofErr w:type="gramEnd"/>
      <w:r>
        <w:t xml:space="preserve"> nice, people have skunks for pets. Pretty clean fellow except for that bad odor he pushes out occasionally when he is in trouble. Alright, so look, but why did he pick skunk? Because skunk has a </w:t>
      </w:r>
      <w:proofErr w:type="gramStart"/>
      <w:r>
        <w:t>distinct lines</w:t>
      </w:r>
      <w:proofErr w:type="gramEnd"/>
      <w:r>
        <w:t xml:space="preserve"> down his back, making him distinctly white and black, meaning that he used nature and </w:t>
      </w:r>
      <w:r>
        <w:lastRenderedPageBreak/>
        <w:t xml:space="preserve">science. Black for nature, white for the light of nature, the light that comes out of nature, white representing that. </w:t>
      </w:r>
      <w:proofErr w:type="gramStart"/>
      <w:r>
        <w:t>So</w:t>
      </w:r>
      <w:proofErr w:type="gramEnd"/>
      <w:r>
        <w:t xml:space="preserve"> he picked that because it carried that symbolism. </w:t>
      </w:r>
      <w:proofErr w:type="gramStart"/>
      <w:r>
        <w:t>So</w:t>
      </w:r>
      <w:proofErr w:type="gramEnd"/>
      <w:r>
        <w:t xml:space="preserve"> he uses the science that </w:t>
      </w:r>
      <w:proofErr w:type="gramStart"/>
      <w:r>
        <w:t>come</w:t>
      </w:r>
      <w:proofErr w:type="gramEnd"/>
      <w:r>
        <w:t xml:space="preserve"> out of nature, but he stinks up the world in his own defense.</w:t>
      </w:r>
    </w:p>
    <w:p w14:paraId="14A231C4" w14:textId="77777777" w:rsidR="00E3336F" w:rsidRDefault="00E3336F" w:rsidP="00E3336F">
      <w:proofErr w:type="gramStart"/>
      <w:r>
        <w:t>You</w:t>
      </w:r>
      <w:proofErr w:type="gramEnd"/>
      <w:r>
        <w:t xml:space="preserve"> see? </w:t>
      </w:r>
      <w:proofErr w:type="gramStart"/>
      <w:r>
        <w:t>So</w:t>
      </w:r>
      <w:proofErr w:type="gramEnd"/>
      <w:r>
        <w:t xml:space="preserve"> you see how he uses it. Alright, now let us go back to what we were saying. Not the white man is the devil. White man, if we are talking about symbolic language, scientific language hidden under symbolism, then it's not proper to say that man is white because the true meaning of the symbol white in scripture means innocence. Innocence. It doesn't mean deception, it means innocence. That's why the book says that white is not the white of the children of G-d or something like that. And another place says that white is the white of leprosy, meaning it's the whiteness of a disease. Leprosy </w:t>
      </w:r>
      <w:proofErr w:type="gramStart"/>
      <w:r>
        <w:t>cause</w:t>
      </w:r>
      <w:proofErr w:type="gramEnd"/>
      <w:r>
        <w:t xml:space="preserve"> you to turn white, but that is not the sign that </w:t>
      </w:r>
      <w:proofErr w:type="gramStart"/>
      <w:r>
        <w:t>you</w:t>
      </w:r>
      <w:proofErr w:type="gramEnd"/>
      <w:r>
        <w:t xml:space="preserve"> pure. Leprosy is one of the nastiest diseases </w:t>
      </w:r>
      <w:proofErr w:type="gramStart"/>
      <w:r>
        <w:t>man</w:t>
      </w:r>
      <w:proofErr w:type="gramEnd"/>
      <w:r>
        <w:t xml:space="preserve"> can get.</w:t>
      </w:r>
    </w:p>
    <w:p w14:paraId="2D5BEA3F" w14:textId="77777777" w:rsidR="00E3336F" w:rsidRDefault="00E3336F" w:rsidP="00E3336F">
      <w:proofErr w:type="gramStart"/>
      <w:r>
        <w:t>So</w:t>
      </w:r>
      <w:proofErr w:type="gramEnd"/>
      <w:r>
        <w:t xml:space="preserve"> it says that white is the white of leprosy. </w:t>
      </w:r>
      <w:proofErr w:type="gramStart"/>
      <w:r>
        <w:t>So</w:t>
      </w:r>
      <w:proofErr w:type="gramEnd"/>
      <w:r>
        <w:t xml:space="preserve"> this man Fard Muhammad, he used so-called white to distinguish between the true meaning of white in scripture and the false white of the devil. Not talking about skin color at all. It's talking about attitudes </w:t>
      </w:r>
      <w:proofErr w:type="gramStart"/>
      <w:r>
        <w:t>of</w:t>
      </w:r>
      <w:proofErr w:type="gramEnd"/>
      <w:r>
        <w:t xml:space="preserve"> the mind. One has an attitude to obey righteousness. That's innocence, that's white. The other one has an attitude to deceive. That's false whiteness, so-called white. </w:t>
      </w:r>
      <w:proofErr w:type="gramStart"/>
      <w:r>
        <w:t>So</w:t>
      </w:r>
      <w:proofErr w:type="gramEnd"/>
      <w:r>
        <w:t xml:space="preserve"> he said the colored man. Now you know you call yourself colored people. I'm telling you what he said now. He said who is the colored man? Asked the question, who is the colored man? Then he says answer: The colored man is the so-called white man, Yakub grafted devil or Caucasian, skunk of the planet earth. Alright, so what is he saying here? That the white man claimed to be really the white man but he's not. He's a colored man.</w:t>
      </w:r>
    </w:p>
    <w:p w14:paraId="3A3635A6" w14:textId="77777777" w:rsidR="00E3336F" w:rsidRDefault="00E3336F" w:rsidP="00E3336F">
      <w:r>
        <w:t xml:space="preserve">Alright? Listen very closely because the man that brought this knowledge was an experimenter using the tools of higher science. Of the highest of science. Okay, so he says that the colored man is a so-called white man, Caucasian. What is he saying here? He's saying that colored man is not innocent. He pretends to be innocent but he's not innocent colored. What is the meaning of color? Color has many meanings. What meaning should we connect with this thing? The dictionary definition that says to slant something, to deceive or slant or falsify, that's coloring something. When you color something, a story, you falsify that story. When you color a story, you take that story out of </w:t>
      </w:r>
      <w:proofErr w:type="gramStart"/>
      <w:r>
        <w:t>his</w:t>
      </w:r>
      <w:proofErr w:type="gramEnd"/>
      <w:r>
        <w:t xml:space="preserve"> original form, you slant it to perform another service that's coloring that story. Alright? So that's what he meant when he said colored man. He </w:t>
      </w:r>
      <w:proofErr w:type="gramStart"/>
      <w:r>
        <w:t>mean</w:t>
      </w:r>
      <w:proofErr w:type="gramEnd"/>
      <w:r>
        <w:t xml:space="preserve"> that that man takes G-d's truth and then he slants it.</w:t>
      </w:r>
    </w:p>
    <w:p w14:paraId="4CB4F513" w14:textId="77777777" w:rsidR="00E3336F" w:rsidRDefault="00E3336F" w:rsidP="00E3336F">
      <w:r>
        <w:t xml:space="preserve">He represents it in his own form to achieve a different object. </w:t>
      </w:r>
      <w:proofErr w:type="gramStart"/>
      <w:r>
        <w:t>You</w:t>
      </w:r>
      <w:proofErr w:type="gramEnd"/>
      <w:r>
        <w:t xml:space="preserve"> see? Now can't you see that going in accord with the description I've already given you of the devil 666 who gets </w:t>
      </w:r>
      <w:proofErr w:type="gramStart"/>
      <w:r>
        <w:t>the science</w:t>
      </w:r>
      <w:proofErr w:type="gramEnd"/>
      <w:r>
        <w:t xml:space="preserve"> and then he uses it in a different way to achieve his ends while breaking the disciplines of that science. Yes. </w:t>
      </w:r>
      <w:proofErr w:type="gramStart"/>
      <w:r>
        <w:t>So</w:t>
      </w:r>
      <w:proofErr w:type="gramEnd"/>
      <w:r>
        <w:t xml:space="preserve"> he's saying the same thing. Now we can </w:t>
      </w:r>
      <w:proofErr w:type="gramStart"/>
      <w:r>
        <w:t>proceed on</w:t>
      </w:r>
      <w:proofErr w:type="gramEnd"/>
      <w:r>
        <w:t xml:space="preserve"> with this. Why did Fard Muhammad come here and give that great knowledge to the Honorable Elijah Muhammad or to the </w:t>
      </w:r>
      <w:proofErr w:type="gramStart"/>
      <w:r>
        <w:t>African-American</w:t>
      </w:r>
      <w:proofErr w:type="gramEnd"/>
      <w:r>
        <w:t xml:space="preserve"> people? The ignorant, the most ignorant of all the people in the United States. Even the class that he came to of our kind represents that most ignorant of our kind in the United States. I'm talking about 1930, 1940, 1950, 19 60. It just began to change a little bit in 1960 as higher intelligence begins to come in. Now what was his purpose? Why did he do that?</w:t>
      </w:r>
    </w:p>
    <w:p w14:paraId="552AB696" w14:textId="77777777" w:rsidR="00E3336F" w:rsidRDefault="00E3336F" w:rsidP="00E3336F">
      <w:r>
        <w:lastRenderedPageBreak/>
        <w:t xml:space="preserve">One purpose, one purpose. To show that he was superior, to show off his knowledge. Oh, how can you say that about a man who did that for us? Do you know where you would be if it wasn't for me? Talking about did that for us. </w:t>
      </w:r>
      <w:proofErr w:type="gramStart"/>
      <w:r>
        <w:t>Did what</w:t>
      </w:r>
      <w:proofErr w:type="gramEnd"/>
      <w:r>
        <w:t xml:space="preserve"> for us? If it wasn't for Allah blessing me with understanding, man you'd be in hell, be the </w:t>
      </w:r>
      <w:proofErr w:type="gramStart"/>
      <w:r>
        <w:t>laughing stock</w:t>
      </w:r>
      <w:proofErr w:type="gramEnd"/>
      <w:r>
        <w:t xml:space="preserve"> of the world. We couldn't even tell people what we believed when we talked to the public. We didn't tell them what we believed. We told them we want money, we want good homes, we want better conditions in our neighborhood. We want justice for the black man. We didn't tell them that monstrous story that we were told. No, because </w:t>
      </w:r>
      <w:proofErr w:type="gramStart"/>
      <w:r>
        <w:t>the people</w:t>
      </w:r>
      <w:proofErr w:type="gramEnd"/>
      <w:r>
        <w:t xml:space="preserve"> would look at </w:t>
      </w:r>
      <w:proofErr w:type="gramStart"/>
      <w:r>
        <w:t>us as</w:t>
      </w:r>
      <w:proofErr w:type="gramEnd"/>
      <w:r>
        <w:t xml:space="preserve"> strange and would laugh at us.</w:t>
      </w:r>
    </w:p>
    <w:p w14:paraId="62AB8CC7" w14:textId="77777777" w:rsidR="00E3336F" w:rsidRDefault="00E3336F" w:rsidP="00E3336F">
      <w:r>
        <w:t xml:space="preserve">He put us in position to be made a </w:t>
      </w:r>
      <w:proofErr w:type="gramStart"/>
      <w:r>
        <w:t>laughing stock</w:t>
      </w:r>
      <w:proofErr w:type="gramEnd"/>
      <w:r>
        <w:t xml:space="preserve"> just as those preachers who got revelations and book of Job and the book of Daniel, if they get out here on the wire and start preaching that stuff, they'll turn the intelligent people off. They turn intelligent people away from them. So Fard came with an apocalyptic, if you understand apocalyptic it means highly symbolic </w:t>
      </w:r>
      <w:proofErr w:type="gramStart"/>
      <w:r>
        <w:t>but yet</w:t>
      </w:r>
      <w:proofErr w:type="gramEnd"/>
      <w:r>
        <w:t xml:space="preserve"> containing the tools for understanding. He came with an apocalyptic kind of method that if you talk it and give it to </w:t>
      </w:r>
      <w:proofErr w:type="gramStart"/>
      <w:r>
        <w:t>people</w:t>
      </w:r>
      <w:proofErr w:type="gramEnd"/>
      <w:r>
        <w:t xml:space="preserve"> they think you crazy. Then he didn't give us the understanding of it. He played a game on us and as if to say </w:t>
      </w:r>
      <w:proofErr w:type="gramStart"/>
      <w:r>
        <w:t>you</w:t>
      </w:r>
      <w:proofErr w:type="gramEnd"/>
      <w:r>
        <w:t xml:space="preserve"> black people, I told you </w:t>
      </w:r>
      <w:proofErr w:type="spellStart"/>
      <w:r>
        <w:t>you</w:t>
      </w:r>
      <w:proofErr w:type="spellEnd"/>
      <w:r>
        <w:t xml:space="preserve"> the greatest now, told you the G-d. Handle that, this is mine. And then told us the greatest G-d ever, never was one like him, never will be another one to equal him.</w:t>
      </w:r>
    </w:p>
    <w:p w14:paraId="6A44AAE5" w14:textId="77777777" w:rsidR="00E3336F" w:rsidRDefault="00E3336F" w:rsidP="00E3336F">
      <w:r>
        <w:t xml:space="preserve">He is greatest. He's Fard Muhammad and his mother was a white woman, and then tell us the black man is G-d. He should have said, look, this G-d is not quite the greatest. Once one </w:t>
      </w:r>
      <w:proofErr w:type="gramStart"/>
      <w:r>
        <w:t>come</w:t>
      </w:r>
      <w:proofErr w:type="gramEnd"/>
      <w:r>
        <w:t xml:space="preserve"> from you all a real black one, then we'll have the greatest. But this one, he's only a step toward the greatest or toward your greatness. He's to help you get to your greatness. No, he said this one is the greatest of them all. That should tell you something, that should tell you something about the way that man was thinking. He was trying to dupe you into serving his purpose, but at the same time he was letting his prejudice slip out, letting his prejudice slip out. You see </w:t>
      </w:r>
      <w:proofErr w:type="gramStart"/>
      <w:r>
        <w:t>the G</w:t>
      </w:r>
      <w:proofErr w:type="gramEnd"/>
      <w:r>
        <w:t>-d? The black I'm talking about is not your skin buddy. That's what he is saying in his own heart and mind you see. If you think I mean you nappy head niggas are the G-d you crazy.</w:t>
      </w:r>
    </w:p>
    <w:p w14:paraId="675D1604" w14:textId="77777777" w:rsidR="00E3336F" w:rsidRDefault="00E3336F" w:rsidP="00E3336F">
      <w:r>
        <w:t xml:space="preserve">It </w:t>
      </w:r>
      <w:proofErr w:type="spellStart"/>
      <w:r>
        <w:t>ain't</w:t>
      </w:r>
      <w:proofErr w:type="spellEnd"/>
      <w:r>
        <w:t xml:space="preserve"> the blackness I'm talking about. He was talking about the roots of science, the roots of science. Those who have the roots, the origins of science</w:t>
      </w:r>
      <w:proofErr w:type="gramStart"/>
      <w:r>
        <w:t>, they</w:t>
      </w:r>
      <w:proofErr w:type="gramEnd"/>
      <w:r>
        <w:t xml:space="preserve"> have the original knowledge, which like the original or anything in us is always colored black. Yes. When the Bible is talking about black horses, it's talking about the original motivation in you, blind motivation in you, blind urge in you for expression, for growth, for fulfillment. That drive, blind drive. You know the horse wear blinders. The drive that is blind is called black, but they're not only black horses in Revelation. Now you who understand, read something about mythology, you know that originally the four horses were not different colors, they were all black. How do we know? Originally in Greek mythology, Apollo drove four black horses. They weren't different colors. Do you think that this four is an accident, that Apollo had four horses he was driving to light the world. And then you have four horses in Revelation.</w:t>
      </w:r>
    </w:p>
    <w:p w14:paraId="792276D5" w14:textId="77777777" w:rsidR="00E3336F" w:rsidRDefault="00E3336F" w:rsidP="00E3336F">
      <w:r>
        <w:t xml:space="preserve">I think it's Revelation. Isn't that Revelation? Yeah, the apocalypse thing. It got to be. Four horses in Revelation, different colors. What does it mean? It means though they are under different colors, they are still blind, still blind. </w:t>
      </w:r>
      <w:proofErr w:type="gramStart"/>
      <w:r>
        <w:t>So</w:t>
      </w:r>
      <w:proofErr w:type="gramEnd"/>
      <w:r>
        <w:t xml:space="preserve"> in other words, what it's saying is </w:t>
      </w:r>
      <w:proofErr w:type="gramStart"/>
      <w:r>
        <w:t>the natural</w:t>
      </w:r>
      <w:proofErr w:type="gramEnd"/>
      <w:r>
        <w:t xml:space="preserve"> impulse though it is expressed in science, in religion, in different other fields, it is </w:t>
      </w:r>
      <w:r>
        <w:lastRenderedPageBreak/>
        <w:t xml:space="preserve">still a blind impulse because </w:t>
      </w:r>
      <w:proofErr w:type="gramStart"/>
      <w:r>
        <w:t>the knowledge</w:t>
      </w:r>
      <w:proofErr w:type="gramEnd"/>
      <w:r>
        <w:t xml:space="preserve"> is kept from the people you see. But they couldn't put it under black horses because they wanted to show that it's not black anymore. It has been brought into color conscience, it has brought, been brought into conscience now. It's not black anymore, </w:t>
      </w:r>
      <w:proofErr w:type="gramStart"/>
      <w:r>
        <w:t>but yet</w:t>
      </w:r>
      <w:proofErr w:type="gramEnd"/>
      <w:r>
        <w:t xml:space="preserve"> it is the same blind, blind urge. A horse has a blind urge. If you understand a horse, a horse will run until he dies. Horse has no sense once he gets to running. Once the urge starts, he has no sense. </w:t>
      </w:r>
      <w:proofErr w:type="gramStart"/>
      <w:r>
        <w:t>As long as</w:t>
      </w:r>
      <w:proofErr w:type="gramEnd"/>
      <w:r>
        <w:t xml:space="preserve"> you urge him, he will keep going. You urge him, he will go until he drops dead.</w:t>
      </w:r>
    </w:p>
    <w:p w14:paraId="3A35D259" w14:textId="77777777" w:rsidR="00E3336F" w:rsidRDefault="00E3336F" w:rsidP="00E3336F">
      <w:proofErr w:type="gramStart"/>
      <w:r>
        <w:t>So</w:t>
      </w:r>
      <w:proofErr w:type="gramEnd"/>
      <w:r>
        <w:t xml:space="preserve"> they use the horse to identify the blind urge in the human nature or in nature period. It's in animals too. The blind urge in the nature. Alright. Now if the white man is so-called white man, it is not talking about his skin color. It's talking about the attitude of mind. And if you are the black </w:t>
      </w:r>
      <w:proofErr w:type="gramStart"/>
      <w:r>
        <w:t>man</w:t>
      </w:r>
      <w:proofErr w:type="gramEnd"/>
      <w:r>
        <w:t xml:space="preserve"> it's not talking about your skin color, it's talking about the attitude of your mind. You have the attitude to depend upon your </w:t>
      </w:r>
      <w:proofErr w:type="gramStart"/>
      <w:r>
        <w:t>natural instinct</w:t>
      </w:r>
      <w:proofErr w:type="gramEnd"/>
      <w:r>
        <w:t xml:space="preserve"> because you don't have any logical foundation. </w:t>
      </w:r>
      <w:proofErr w:type="gramStart"/>
      <w:r>
        <w:t>So</w:t>
      </w:r>
      <w:proofErr w:type="gramEnd"/>
      <w:r>
        <w:t xml:space="preserve"> you depend upon your </w:t>
      </w:r>
      <w:proofErr w:type="gramStart"/>
      <w:r>
        <w:t>natural instinct</w:t>
      </w:r>
      <w:proofErr w:type="gramEnd"/>
      <w:r>
        <w:t xml:space="preserve">. I hope you can understand this. Doesn't mean that you </w:t>
      </w:r>
      <w:proofErr w:type="gramStart"/>
      <w:r>
        <w:t>totally</w:t>
      </w:r>
      <w:proofErr w:type="gramEnd"/>
      <w:r>
        <w:t xml:space="preserve"> black, it </w:t>
      </w:r>
      <w:proofErr w:type="gramStart"/>
      <w:r>
        <w:t>mean</w:t>
      </w:r>
      <w:proofErr w:type="gramEnd"/>
      <w:r>
        <w:t xml:space="preserve"> that you are characteristically dependent upon your </w:t>
      </w:r>
      <w:proofErr w:type="gramStart"/>
      <w:r>
        <w:t>natural instinct</w:t>
      </w:r>
      <w:proofErr w:type="gramEnd"/>
      <w:r>
        <w:t xml:space="preserve">. By description you are a </w:t>
      </w:r>
      <w:proofErr w:type="gramStart"/>
      <w:r>
        <w:t>people</w:t>
      </w:r>
      <w:proofErr w:type="gramEnd"/>
      <w:r>
        <w:t xml:space="preserve"> dependent upon your </w:t>
      </w:r>
      <w:proofErr w:type="gramStart"/>
      <w:r>
        <w:t>natural instinct</w:t>
      </w:r>
      <w:proofErr w:type="gramEnd"/>
      <w:r>
        <w:t>.</w:t>
      </w:r>
    </w:p>
    <w:p w14:paraId="3DD37BAC" w14:textId="77777777" w:rsidR="00E3336F" w:rsidRDefault="00E3336F" w:rsidP="00E3336F">
      <w:r>
        <w:t xml:space="preserve">The white man, he </w:t>
      </w:r>
      <w:proofErr w:type="gramStart"/>
      <w:r>
        <w:t>depend</w:t>
      </w:r>
      <w:proofErr w:type="gramEnd"/>
      <w:r>
        <w:t xml:space="preserve"> upon his science. Chinese depend upon his science. The African man depends upon his instinct. I hate to say it but it's true. I don't like to say it because it says we are inferior. That's what it says. It says we are inferior and we are. But how come we are inferior? It's because the world </w:t>
      </w:r>
      <w:proofErr w:type="gramStart"/>
      <w:r>
        <w:t>has hood</w:t>
      </w:r>
      <w:proofErr w:type="gramEnd"/>
      <w:r>
        <w:t xml:space="preserve"> </w:t>
      </w:r>
      <w:proofErr w:type="gramStart"/>
      <w:r>
        <w:t>winked</w:t>
      </w:r>
      <w:proofErr w:type="gramEnd"/>
      <w:r>
        <w:t xml:space="preserve"> us. </w:t>
      </w:r>
      <w:proofErr w:type="gramStart"/>
      <w:r>
        <w:t>Have</w:t>
      </w:r>
      <w:proofErr w:type="gramEnd"/>
      <w:r>
        <w:t xml:space="preserve"> exploited our weaknesses, have stimulated our emotionality so that it will drown out our rationality. We are the victims of the </w:t>
      </w:r>
      <w:proofErr w:type="gramStart"/>
      <w:r>
        <w:t>world</w:t>
      </w:r>
      <w:proofErr w:type="gramEnd"/>
      <w:r>
        <w:t xml:space="preserve"> and we go along with it because we have nothing to rely on other than our instinctive intelligence, our inborn natural intelligence.</w:t>
      </w:r>
    </w:p>
    <w:p w14:paraId="753C3911" w14:textId="77777777" w:rsidR="00E3336F" w:rsidRDefault="00E3336F" w:rsidP="00E3336F">
      <w:r>
        <w:t xml:space="preserve">This is the reason why our political state is the way it is. It is because our politicians don't follow science. They are in an emotional situation all the time. They think, react and act from an emotional situation all the time. They never come up with a scientific program for carrying their people forward. In Africa, look at the state of Africa. There's a budding of light there now. A few countries are budding back into scientific development, but for the most part, aren't they characteristic of the man here? They're given to emotional decisions rather than to rational decisions. How come you think </w:t>
      </w:r>
      <w:proofErr w:type="gramStart"/>
      <w:r>
        <w:t>the people</w:t>
      </w:r>
      <w:proofErr w:type="gramEnd"/>
      <w:r>
        <w:t xml:space="preserve"> are not following me? Do you think it's because I'm not as good as their preachers? Do you think it's because I'm not as useful to them personally as their preachers or as their politicians? Any man with a little sense can see I'm more useful to you and to them than their politicians and their preachers, but they're not here following me. Why? Because they have become engulfed in the overindulgence of their emotional makeup.</w:t>
      </w:r>
    </w:p>
    <w:p w14:paraId="22663B3C" w14:textId="77777777" w:rsidR="00E3336F" w:rsidRDefault="00E3336F" w:rsidP="00E3336F">
      <w:r>
        <w:t xml:space="preserve">They overindulge in </w:t>
      </w:r>
      <w:proofErr w:type="gramStart"/>
      <w:r>
        <w:t>the</w:t>
      </w:r>
      <w:proofErr w:type="gramEnd"/>
      <w:r>
        <w:t xml:space="preserve"> emotional character of </w:t>
      </w:r>
      <w:proofErr w:type="gramStart"/>
      <w:r>
        <w:t>themselves</w:t>
      </w:r>
      <w:proofErr w:type="gramEnd"/>
      <w:r>
        <w:t xml:space="preserve"> and it drowns out their good senses. Yes. Dear beloved people. We </w:t>
      </w:r>
      <w:proofErr w:type="gramStart"/>
      <w:r>
        <w:t>have to</w:t>
      </w:r>
      <w:proofErr w:type="gramEnd"/>
      <w:r>
        <w:t xml:space="preserve"> come </w:t>
      </w:r>
      <w:proofErr w:type="gramStart"/>
      <w:r>
        <w:t>together</w:t>
      </w:r>
      <w:proofErr w:type="gramEnd"/>
      <w:r>
        <w:t xml:space="preserve"> and we </w:t>
      </w:r>
      <w:proofErr w:type="gramStart"/>
      <w:r>
        <w:t>have to</w:t>
      </w:r>
      <w:proofErr w:type="gramEnd"/>
      <w:r>
        <w:t xml:space="preserve"> accept good leadership. Good leadership is wise leadership that is also morally responsible. Going to let you go in a short while. The battle of Armageddon then is a battle </w:t>
      </w:r>
      <w:proofErr w:type="gramStart"/>
      <w:r>
        <w:t>in the area of</w:t>
      </w:r>
      <w:proofErr w:type="gramEnd"/>
      <w:r>
        <w:t xml:space="preserve"> human freedom the innate nature and the human being to be free. Why is there such a battle over that? Simply because they have learned from the wisdom that G-d revealed that the urge for freedom in the individual is the most productive urge in life.</w:t>
      </w:r>
    </w:p>
    <w:p w14:paraId="46FB4297" w14:textId="77777777" w:rsidR="00E3336F" w:rsidRDefault="00E3336F" w:rsidP="00E3336F">
      <w:r>
        <w:lastRenderedPageBreak/>
        <w:t>The urge for freedom in the individual will stimulate the economy. It will stimulate the sciences, education, it will give new life to the spirituality of the human being. It causes everything to grow. And Allah says in the Qur'an that you have been created for what? To grow, been created to grow. And again, Allah says in the Qur'an that He has given everything it's provisions in four series or in four stages, or in four measures, whatever you want to use in that way of expressing, as expressiveness. Now what is it referring to? Again, the urge for freedom, equality, justice, truth, which all can be summed up in really one word, freedom.</w:t>
      </w:r>
    </w:p>
    <w:p w14:paraId="303673DF" w14:textId="77777777" w:rsidR="00E3336F" w:rsidRDefault="00E3336F" w:rsidP="00E3336F">
      <w:r>
        <w:t xml:space="preserve">How does man find truth? Because there is an appetite for something in him to be free. How does he come to justice again? Because there's an urge in him for something to be free. How does he aspire for purity of moral decency? Because there's an urge in him to be free. Is that right? Why does he aspire for material increase or material comfort? Because there's an urge in him to be free. Can't you see the freedom urge is characteristic of all the essential or basic urges in man? Yes. </w:t>
      </w:r>
      <w:proofErr w:type="gramStart"/>
      <w:r>
        <w:t>So</w:t>
      </w:r>
      <w:proofErr w:type="gramEnd"/>
      <w:r>
        <w:t xml:space="preserve"> the society with the science of that can exploit that urge in man and divert or channel, all that power in man for its own selfish production.</w:t>
      </w:r>
    </w:p>
    <w:p w14:paraId="340803C2" w14:textId="224103FF" w:rsidR="00E3336F" w:rsidRDefault="00E3336F" w:rsidP="00E3336F">
      <w:r>
        <w:t xml:space="preserve">I wish I could, I should talk to you all day. I'm telling you the truth, I should talk to you until midnight, but I'm going to try to hurry up. But don't think "Oh the time, I'm afraid to come here because he holds us so long." Look, if you get arthritis down </w:t>
      </w:r>
      <w:proofErr w:type="gramStart"/>
      <w:r>
        <w:t>there</w:t>
      </w:r>
      <w:proofErr w:type="gramEnd"/>
      <w:r>
        <w:t xml:space="preserve"> baby, it'll be worth it. Fact, if you get paralyzed down there, it'll be worth it. If your heart and your mind go out straight. Do you know what men put themselves through to get knowledge? Fire and brimstone. A thousand deaths. Yes. </w:t>
      </w:r>
      <w:proofErr w:type="gramStart"/>
      <w:r>
        <w:t>Now, so</w:t>
      </w:r>
      <w:proofErr w:type="gramEnd"/>
      <w:r>
        <w:t xml:space="preserve"> let me continue. I don't want to let you go now. I </w:t>
      </w:r>
      <w:r>
        <w:t>should</w:t>
      </w:r>
      <w:r>
        <w:t xml:space="preserve"> keep on until I finish.</w:t>
      </w:r>
    </w:p>
    <w:p w14:paraId="328509D6" w14:textId="77777777" w:rsidR="00E3336F" w:rsidRDefault="00E3336F" w:rsidP="00E3336F">
      <w:proofErr w:type="gramStart"/>
      <w:r>
        <w:t>Look</w:t>
      </w:r>
      <w:proofErr w:type="gramEnd"/>
      <w:r>
        <w:t xml:space="preserve"> the urge in you, I'm going to show you how it's used. The urge in you for freedom. Why will a man go and work 16 hours? Why will he work 80 hours a week? He </w:t>
      </w:r>
      <w:proofErr w:type="gramStart"/>
      <w:r>
        <w:t>work</w:t>
      </w:r>
      <w:proofErr w:type="gramEnd"/>
      <w:r>
        <w:t xml:space="preserve"> 80 hours a week because he </w:t>
      </w:r>
      <w:proofErr w:type="gramStart"/>
      <w:r>
        <w:t>want</w:t>
      </w:r>
      <w:proofErr w:type="gramEnd"/>
      <w:r>
        <w:t xml:space="preserve"> to free something. Something needs to be freed. He's trying to free something. We may call it </w:t>
      </w:r>
      <w:proofErr w:type="gramStart"/>
      <w:r>
        <w:t>pleasure,</w:t>
      </w:r>
      <w:proofErr w:type="gramEnd"/>
      <w:r>
        <w:t xml:space="preserve"> we may call it comfort. We may call it release, it's all about </w:t>
      </w:r>
      <w:proofErr w:type="gramStart"/>
      <w:r>
        <w:t>the freedom</w:t>
      </w:r>
      <w:proofErr w:type="gramEnd"/>
      <w:r>
        <w:t>. There's an urge in him. A lot of people don't want it. Every man doesn't want that. Another man will get his freedom in a different way. But the same urge, it's the same urge. So how come he'll work two jobs now? Because he wants to free something in him. How is that exploited? Here's how it's exploited.</w:t>
      </w:r>
    </w:p>
    <w:p w14:paraId="34D720D9" w14:textId="77777777" w:rsidR="00E3336F" w:rsidRDefault="00E3336F" w:rsidP="00E3336F">
      <w:r>
        <w:t xml:space="preserve">They know they have already created a situation where that </w:t>
      </w:r>
      <w:proofErr w:type="gramStart"/>
      <w:r>
        <w:t>particular desire</w:t>
      </w:r>
      <w:proofErr w:type="gramEnd"/>
      <w:r>
        <w:t xml:space="preserve"> or urge or need for fulfillment in you is suppressed. Okay? </w:t>
      </w:r>
      <w:proofErr w:type="gramStart"/>
      <w:r>
        <w:t>So</w:t>
      </w:r>
      <w:proofErr w:type="gramEnd"/>
      <w:r>
        <w:t xml:space="preserve"> they know you have the urge for that. Alright? Now, if they don't do something to occupy you, that urge is going to execute itself in society. Alright. To keep from you executing that urge, I'm just showing, this is one of the ways, there's thousands of ways to keep from that they exploit the freedom urge in man. To keep from you executing that in society they tempt you with the perishable things of the world and that </w:t>
      </w:r>
      <w:proofErr w:type="gramStart"/>
      <w:r>
        <w:t>cause</w:t>
      </w:r>
      <w:proofErr w:type="gramEnd"/>
      <w:r>
        <w:t xml:space="preserve"> you to work like hell for those perishable things of the world. So now you have really </w:t>
      </w:r>
      <w:proofErr w:type="gramStart"/>
      <w:r>
        <w:t>yourself misinterpreted</w:t>
      </w:r>
      <w:proofErr w:type="gramEnd"/>
      <w:r>
        <w:t xml:space="preserve"> or misread the urge in you. You think the urge in you </w:t>
      </w:r>
      <w:proofErr w:type="gramStart"/>
      <w:r>
        <w:t>are</w:t>
      </w:r>
      <w:proofErr w:type="gramEnd"/>
      <w:r>
        <w:t xml:space="preserve"> for those things that they have put out there before your eyes to tempt you, when the urge in you is not for those things, the urge in you is for dignity.</w:t>
      </w:r>
    </w:p>
    <w:p w14:paraId="3C13F0F6" w14:textId="77777777" w:rsidR="00E3336F" w:rsidRDefault="00E3336F" w:rsidP="00E3336F">
      <w:r>
        <w:t xml:space="preserve">Man </w:t>
      </w:r>
      <w:proofErr w:type="gramStart"/>
      <w:r>
        <w:t>want</w:t>
      </w:r>
      <w:proofErr w:type="gramEnd"/>
      <w:r>
        <w:t xml:space="preserve"> to live a dignified life. Man don't want nobody looking down on him and thinking he's worse than the other fellow. Man </w:t>
      </w:r>
      <w:proofErr w:type="gramStart"/>
      <w:r>
        <w:t>want</w:t>
      </w:r>
      <w:proofErr w:type="gramEnd"/>
      <w:r>
        <w:t xml:space="preserve"> to feel that he's just as good as another human </w:t>
      </w:r>
      <w:r>
        <w:lastRenderedPageBreak/>
        <w:t xml:space="preserve">being because he </w:t>
      </w:r>
      <w:proofErr w:type="gramStart"/>
      <w:r>
        <w:t>see</w:t>
      </w:r>
      <w:proofErr w:type="gramEnd"/>
      <w:r>
        <w:t xml:space="preserve"> all human beings look the same. </w:t>
      </w:r>
      <w:proofErr w:type="gramStart"/>
      <w:r>
        <w:t>So</w:t>
      </w:r>
      <w:proofErr w:type="gramEnd"/>
      <w:r>
        <w:t xml:space="preserve"> man doesn't want to be that way. </w:t>
      </w:r>
      <w:proofErr w:type="gramStart"/>
      <w:r>
        <w:t>So</w:t>
      </w:r>
      <w:proofErr w:type="gramEnd"/>
      <w:r>
        <w:t xml:space="preserve"> a man doesn't want to be scarred. </w:t>
      </w:r>
      <w:proofErr w:type="gramStart"/>
      <w:r>
        <w:t>So</w:t>
      </w:r>
      <w:proofErr w:type="gramEnd"/>
      <w:r>
        <w:t xml:space="preserve"> he will work himself to death for dignity. Yes. And they know that. They know that there's an urge in you to free your own inborn dignity. There's an urge for freedom. And when you </w:t>
      </w:r>
      <w:proofErr w:type="gramStart"/>
      <w:r>
        <w:t>sum</w:t>
      </w:r>
      <w:proofErr w:type="gramEnd"/>
      <w:r>
        <w:t xml:space="preserve"> all the urges up, they may be summed up into one expression, the urge for dignity, the urge for a comfortable union with myself. Man </w:t>
      </w:r>
      <w:proofErr w:type="gramStart"/>
      <w:r>
        <w:t>want</w:t>
      </w:r>
      <w:proofErr w:type="gramEnd"/>
      <w:r>
        <w:t xml:space="preserve"> to be comfortable with himself. </w:t>
      </w:r>
      <w:proofErr w:type="gramStart"/>
      <w:r>
        <w:t>So</w:t>
      </w:r>
      <w:proofErr w:type="gramEnd"/>
      <w:r>
        <w:t xml:space="preserve"> there's an urge for reconciliation with myself. We may call it </w:t>
      </w:r>
      <w:proofErr w:type="gramStart"/>
      <w:r>
        <w:t>dignity</w:t>
      </w:r>
      <w:proofErr w:type="gramEnd"/>
      <w:r>
        <w:t xml:space="preserve"> and they know that that's the urge.</w:t>
      </w:r>
    </w:p>
    <w:p w14:paraId="640FD5D2" w14:textId="77777777" w:rsidR="00E3336F" w:rsidRDefault="00E3336F" w:rsidP="00E3336F">
      <w:r>
        <w:t xml:space="preserve">That's true urge for freedom in demand now. But that </w:t>
      </w:r>
      <w:proofErr w:type="gramStart"/>
      <w:r>
        <w:t>urge</w:t>
      </w:r>
      <w:proofErr w:type="gramEnd"/>
      <w:r>
        <w:t xml:space="preserve"> branches out, doesn't it? It expresses itself in </w:t>
      </w:r>
      <w:proofErr w:type="gramStart"/>
      <w:r>
        <w:t>a real</w:t>
      </w:r>
      <w:proofErr w:type="gramEnd"/>
      <w:r>
        <w:t xml:space="preserve"> world. Because of the world it takes four directions. Doesn't the Bible say, and four rivers went out from the garden? The garden is dignity. True dignity. That Allah intended for you. But the earth has expressed itself in the </w:t>
      </w:r>
      <w:proofErr w:type="gramStart"/>
      <w:r>
        <w:t>world</w:t>
      </w:r>
      <w:proofErr w:type="gramEnd"/>
      <w:r>
        <w:t xml:space="preserve"> so it goes out north, it goes south, it goes east, it goes west, alright? And it speaks of four rivers. Is that right? Four rivers. First, what does it mean? It means first this urge expresses itself purely as a sensation in man. A river represents sensation. Water is very sensitive, but it's a sensation that's driving, a river drives. You see, it's a sensation that's driving. </w:t>
      </w:r>
      <w:proofErr w:type="gramStart"/>
      <w:r>
        <w:t>So</w:t>
      </w:r>
      <w:proofErr w:type="gramEnd"/>
      <w:r>
        <w:t xml:space="preserve"> the sensation for this freedom that you don't know you can't see yet is driving the man.</w:t>
      </w:r>
    </w:p>
    <w:p w14:paraId="4E8ACBEE" w14:textId="77777777" w:rsidR="00E3336F" w:rsidRDefault="00E3336F" w:rsidP="00E3336F">
      <w:r>
        <w:t xml:space="preserve">It is going out of the garden. Going out of the garden </w:t>
      </w:r>
      <w:proofErr w:type="gramStart"/>
      <w:r>
        <w:t>means is</w:t>
      </w:r>
      <w:proofErr w:type="gramEnd"/>
      <w:r>
        <w:t xml:space="preserve"> going, coming from the drive for dignity, for inborn inherent dignity. Now how do we know this world knows that? President Delenor Roosevelt, he established what they called today the four freedoms. And they awarded me for me resisting the </w:t>
      </w:r>
      <w:proofErr w:type="gramStart"/>
      <w:r>
        <w:t>Old World</w:t>
      </w:r>
      <w:proofErr w:type="gramEnd"/>
      <w:r>
        <w:t xml:space="preserve"> Nation Islam, they rewarded me with that reward. A high prestigious award </w:t>
      </w:r>
      <w:proofErr w:type="gramStart"/>
      <w:r>
        <w:t>only</w:t>
      </w:r>
      <w:proofErr w:type="gramEnd"/>
      <w:r>
        <w:t xml:space="preserve"> given to a few great people. The Four Freedoms award. I got that when I became Imam of this community. Now I'm not saying that he sees it </w:t>
      </w:r>
      <w:proofErr w:type="gramStart"/>
      <w:r>
        <w:t>exactly, but</w:t>
      </w:r>
      <w:proofErr w:type="gramEnd"/>
      <w:r>
        <w:t xml:space="preserve"> </w:t>
      </w:r>
      <w:proofErr w:type="gramStart"/>
      <w:r>
        <w:t>look</w:t>
      </w:r>
      <w:proofErr w:type="gramEnd"/>
      <w:r>
        <w:t xml:space="preserve"> what he says. We have nothing to fear but fear itself.</w:t>
      </w:r>
    </w:p>
    <w:p w14:paraId="3DBE3FDB" w14:textId="77777777" w:rsidR="00E3336F" w:rsidRDefault="00E3336F" w:rsidP="00E3336F">
      <w:r>
        <w:t xml:space="preserve">Then they go on to establish in the name of Franklin Delenor Roosevelt, they go on to establish what the four freedoms are. Freedom of the religion, freedom of religion, freedom of speech, freedom from </w:t>
      </w:r>
      <w:proofErr w:type="gramStart"/>
      <w:r>
        <w:t>hunger</w:t>
      </w:r>
      <w:proofErr w:type="gramEnd"/>
      <w:r>
        <w:t xml:space="preserve"> from want, freedom from want, freedom from fear. Is that right? This is what they established as the four freedoms. And they gave me that award, </w:t>
      </w:r>
      <w:proofErr w:type="gramStart"/>
      <w:r>
        <w:t>four</w:t>
      </w:r>
      <w:proofErr w:type="gramEnd"/>
      <w:r>
        <w:t xml:space="preserve"> a freedom award because they found out that I had my own religious freedom, that I insisted that I express it. I didn't keep my mouth shut and material want didn't hold me back from doing what I wanted to </w:t>
      </w:r>
      <w:proofErr w:type="gramStart"/>
      <w:r>
        <w:t>do</w:t>
      </w:r>
      <w:proofErr w:type="gramEnd"/>
      <w:r>
        <w:t xml:space="preserve"> and I feared nothing but Allah.</w:t>
      </w:r>
    </w:p>
    <w:p w14:paraId="46A47898" w14:textId="77777777" w:rsidR="00E3336F" w:rsidRDefault="00E3336F" w:rsidP="00E3336F">
      <w:proofErr w:type="gramStart"/>
      <w:r>
        <w:t>So</w:t>
      </w:r>
      <w:proofErr w:type="gramEnd"/>
      <w:r>
        <w:t xml:space="preserve"> they saw that I qualified for the four freedoms award and they gave it to me. What urged me </w:t>
      </w:r>
      <w:proofErr w:type="gramStart"/>
      <w:r>
        <w:t>to</w:t>
      </w:r>
      <w:proofErr w:type="gramEnd"/>
      <w:r>
        <w:t xml:space="preserve"> that? The urge in me to be comfortable with myself, the urge in me to be comfortable with myself. And every time I saw something that the world demanded of me, that in my eyes was discrediting my worth, I'm sorry, I can't do it. Sorry, I can't do it. That's what I told my parents. They asked me to submit to their own doctrine. I said, sorry, I can't do it. I didn't say hell no. I didn't say </w:t>
      </w:r>
      <w:proofErr w:type="gramStart"/>
      <w:r>
        <w:t>no,</w:t>
      </w:r>
      <w:proofErr w:type="gramEnd"/>
      <w:r>
        <w:t xml:space="preserve"> I can't do it. I didn't say what right you have to tell me to do something like </w:t>
      </w:r>
      <w:proofErr w:type="gramStart"/>
      <w:r>
        <w:t>that?</w:t>
      </w:r>
      <w:proofErr w:type="gramEnd"/>
      <w:r>
        <w:t xml:space="preserve"> I got witnesses here. I always spoke to my mother and father with </w:t>
      </w:r>
      <w:proofErr w:type="gramStart"/>
      <w:r>
        <w:t>respect</w:t>
      </w:r>
      <w:proofErr w:type="gramEnd"/>
      <w:r>
        <w:t xml:space="preserve"> and I apologized for even having to break with them or to differ with them. I said sorry daddy, I can't do it.</w:t>
      </w:r>
    </w:p>
    <w:p w14:paraId="2EB3365D" w14:textId="1F35A7CF" w:rsidR="00E3336F" w:rsidRDefault="00E3336F" w:rsidP="00E3336F">
      <w:r>
        <w:t xml:space="preserve">Why? Because Allah says in the Qur'an, and that was in my nature. Allah says in the Qur'an that if your parents contend with you to get you to do something that's against me, don't obey them, but nevertheless keep good company with them in this world. </w:t>
      </w:r>
      <w:proofErr w:type="gramStart"/>
      <w:r>
        <w:t>So</w:t>
      </w:r>
      <w:proofErr w:type="gramEnd"/>
      <w:r>
        <w:t xml:space="preserve"> I would </w:t>
      </w:r>
      <w:proofErr w:type="gramStart"/>
      <w:r>
        <w:t>write</w:t>
      </w:r>
      <w:proofErr w:type="gramEnd"/>
      <w:r>
        <w:t xml:space="preserve"> </w:t>
      </w:r>
      <w:r>
        <w:lastRenderedPageBreak/>
        <w:t xml:space="preserve">him, give him greeting, well wishes on his Savior's Day if he didn't let me come. I'd ask him to come </w:t>
      </w:r>
      <w:r>
        <w:t>but sometimes</w:t>
      </w:r>
      <w:r>
        <w:t xml:space="preserve"> they wouldn't let me come. I would give him well wishes on his Savior's Day. And I tried to keep up communication. But the law was that you can't communicate once you're put out. I didn't respect the law. I kept trying to communicate. And every time he would give in sooner or later, and he would say, tell my son to </w:t>
      </w:r>
      <w:proofErr w:type="gramStart"/>
      <w:r>
        <w:t>come on</w:t>
      </w:r>
      <w:proofErr w:type="gramEnd"/>
      <w:r>
        <w:t xml:space="preserve"> back.</w:t>
      </w:r>
    </w:p>
    <w:p w14:paraId="2C394AC7" w14:textId="788FC1E7" w:rsidR="00E3336F" w:rsidRDefault="00E3336F" w:rsidP="00E3336F">
      <w:r>
        <w:t xml:space="preserve">Sometimes </w:t>
      </w:r>
      <w:proofErr w:type="gramStart"/>
      <w:r>
        <w:t>he was</w:t>
      </w:r>
      <w:proofErr w:type="gramEnd"/>
      <w:r>
        <w:t xml:space="preserve"> </w:t>
      </w:r>
      <w:proofErr w:type="gramStart"/>
      <w:r>
        <w:t>hear</w:t>
      </w:r>
      <w:proofErr w:type="gramEnd"/>
      <w:r>
        <w:t xml:space="preserve"> I'm doing bad. Go and see how Wallace's doing. I heard he is not doing too good. Can't you see how the guidance of G-d works? I didn't want to digress like that from the subject, but it's all part of it. Now dear are people, again Allah says in the Qur'an that He dislike that any person should be maligned, not maligned, but just talked about badly, character be talked about or character be slandered. And Farrakhan and others have used that against me. But they didn't finish reading because their intent </w:t>
      </w:r>
      <w:proofErr w:type="gramStart"/>
      <w:r>
        <w:t>is</w:t>
      </w:r>
      <w:proofErr w:type="gramEnd"/>
      <w:r>
        <w:t xml:space="preserve"> bad and Allah </w:t>
      </w:r>
      <w:proofErr w:type="gramStart"/>
      <w:r>
        <w:t>blind</w:t>
      </w:r>
      <w:proofErr w:type="gramEnd"/>
      <w:r>
        <w:t xml:space="preserve"> them to all of it. If they had continued to read, they would've read "Except in cases of injustices." </w:t>
      </w:r>
      <w:r>
        <w:t>Except</w:t>
      </w:r>
      <w:r>
        <w:t xml:space="preserve"> in cases of injustices, it's an injustice to keep people from the knowledge that will bring them up to dignity. It's an injustice to oppress the good people who obey because they love G-d.</w:t>
      </w:r>
    </w:p>
    <w:p w14:paraId="2CF68897" w14:textId="77777777" w:rsidR="00E3336F" w:rsidRDefault="00E3336F" w:rsidP="00E3336F">
      <w:r>
        <w:t xml:space="preserve">It's </w:t>
      </w:r>
      <w:proofErr w:type="gramStart"/>
      <w:r>
        <w:t>a wrong</w:t>
      </w:r>
      <w:proofErr w:type="gramEnd"/>
      <w:r>
        <w:t xml:space="preserve"> that they corrupt the </w:t>
      </w:r>
      <w:proofErr w:type="gramStart"/>
      <w:r>
        <w:t>moral</w:t>
      </w:r>
      <w:proofErr w:type="gramEnd"/>
      <w:r>
        <w:t xml:space="preserve"> of innocent people or exploit a religious or spiritual community. And I can go on naming the injustices. It's a wrong that a man will lie in the name of G-d and make us believe that we ourselves are G-d and that he is the supreme G-d among us. That's a great </w:t>
      </w:r>
      <w:proofErr w:type="gramStart"/>
      <w:r>
        <w:t>wrong</w:t>
      </w:r>
      <w:proofErr w:type="gramEnd"/>
      <w:r>
        <w:t>. Allah say in the Qur'an He forgives all except that you falsify Him. Give the lie to him. That's what He says. He forgives all except the lie on G-d. Now, do you think He would give me the spirit if I'm truly blessed by G-d to serve this community? Do you think He would give me the spirit, the light up on Fard Muhammad when he's guilty of the biggest crime in the Qur'an?</w:t>
      </w:r>
    </w:p>
    <w:p w14:paraId="08E2C999" w14:textId="77777777" w:rsidR="00E3336F" w:rsidRDefault="00E3336F" w:rsidP="00E3336F">
      <w:r>
        <w:t xml:space="preserve">Yes, Fard Muhammad was guilty of the biggest crime in the Qur'an. You don't bring people in this religion to light and understanding by oppressing them with lies. Uh </w:t>
      </w:r>
      <w:proofErr w:type="spellStart"/>
      <w:r>
        <w:t>uh</w:t>
      </w:r>
      <w:proofErr w:type="spellEnd"/>
      <w:r>
        <w:t>. That's the tool of the devil. That's how the devil operates. And there is no guarantee that any of you would've come to the true religion unless G-d had blessed me. No guarantee that any of you would've come to the true religion unless G-d had blessed me. Why do I say that? Because I know many who have good minds, but their mind didn't lead them to this. I know many who were innocent, righteous, morally upright people, but their minds didn't lead them to what I've been blessed with.</w:t>
      </w:r>
    </w:p>
    <w:p w14:paraId="7F5CA3A8" w14:textId="77777777" w:rsidR="00E3336F" w:rsidRDefault="00E3336F" w:rsidP="00E3336F">
      <w:r>
        <w:t xml:space="preserve">I know many right now who are </w:t>
      </w:r>
      <w:proofErr w:type="gramStart"/>
      <w:r>
        <w:t>actually morally</w:t>
      </w:r>
      <w:proofErr w:type="gramEnd"/>
      <w:r>
        <w:t xml:space="preserve"> good in their intentions, but they still believe the white man is a physical devil, G-d is a physical man. </w:t>
      </w:r>
      <w:proofErr w:type="gramStart"/>
      <w:r>
        <w:t>So</w:t>
      </w:r>
      <w:proofErr w:type="gramEnd"/>
      <w:r>
        <w:t xml:space="preserve"> you tell me that we ought </w:t>
      </w:r>
      <w:proofErr w:type="gramStart"/>
      <w:r>
        <w:t>excuse</w:t>
      </w:r>
      <w:proofErr w:type="gramEnd"/>
      <w:r>
        <w:t xml:space="preserve"> him for that? Don't think he's the first one to do that. How do you think the Gentiles were approached? They were approached in the same way by the </w:t>
      </w:r>
      <w:proofErr w:type="spellStart"/>
      <w:r>
        <w:t>unG-dly</w:t>
      </w:r>
      <w:proofErr w:type="spellEnd"/>
      <w:r>
        <w:t xml:space="preserve"> Jew from Jerusalem. They went to the Gentiles, so-called Gentiles. They named them Gentiles. They went to the European </w:t>
      </w:r>
      <w:proofErr w:type="gramStart"/>
      <w:r>
        <w:t>people</w:t>
      </w:r>
      <w:proofErr w:type="gramEnd"/>
      <w:r>
        <w:t xml:space="preserve"> and they told them the same thing. They gave them the same science and told them the same thing. That the real reality of G-d is man, but they won't give it to the masses because they will turn you on to their own game. They don't want to let you in on their own game. They told them the same thing, that G-d is a man and that the devil is man. They told them the same thing and told them their G-d was the son of Mary, a flesh and blood man who had no father and allowed them to put that man in their </w:t>
      </w:r>
      <w:r>
        <w:lastRenderedPageBreak/>
        <w:t xml:space="preserve">own image, portray him on a cross with blonde hair and blue eyes. It was the same thing. </w:t>
      </w:r>
      <w:proofErr w:type="gramStart"/>
      <w:r>
        <w:t>So</w:t>
      </w:r>
      <w:proofErr w:type="gramEnd"/>
      <w:r>
        <w:t xml:space="preserve"> they had that white G-d, the supreme one among them, and Fard gave us a black G-d, the supreme one among us, and he looked white too.</w:t>
      </w:r>
    </w:p>
    <w:p w14:paraId="1FFF6343" w14:textId="77777777" w:rsidR="00E3336F" w:rsidRDefault="00E3336F" w:rsidP="00E3336F">
      <w:r>
        <w:t xml:space="preserve">Oh, you all are so sensitive. Believe me, I'm not talking to </w:t>
      </w:r>
      <w:proofErr w:type="gramStart"/>
      <w:r>
        <w:t>the majority of</w:t>
      </w:r>
      <w:proofErr w:type="gramEnd"/>
      <w:r>
        <w:t xml:space="preserve"> you, but if I wanted to, I could go put my thinking on the people out there that's in trouble. Yes, they're in trouble. They </w:t>
      </w:r>
      <w:proofErr w:type="gramStart"/>
      <w:r>
        <w:t>got</w:t>
      </w:r>
      <w:proofErr w:type="gramEnd"/>
      <w:r>
        <w:t xml:space="preserve"> a lot of problems. Look dear people, some of you all think just because he talked about the white man who was against </w:t>
      </w:r>
      <w:proofErr w:type="gramStart"/>
      <w:r>
        <w:t>us</w:t>
      </w:r>
      <w:proofErr w:type="gramEnd"/>
      <w:r>
        <w:t xml:space="preserve"> we should love him. But look, he didn't just talk about a white man. He lied on the white man. He said they all were devils when some of them died trying to defend our rights.</w:t>
      </w:r>
    </w:p>
    <w:p w14:paraId="238FC54D" w14:textId="77777777" w:rsidR="00E3336F" w:rsidRDefault="00E3336F" w:rsidP="00E3336F">
      <w:r>
        <w:t xml:space="preserve">He said even their babies are devil. And that's not even in my nature to treat a baby white man as a devil. That's not in my nature to treat no baby white girl or boy as a devil. I can't do that. But he told us, even their babies were devils and told us when he came over here, he found all of us ignorant. He didn't have </w:t>
      </w:r>
      <w:proofErr w:type="gramStart"/>
      <w:r>
        <w:t>no</w:t>
      </w:r>
      <w:proofErr w:type="gramEnd"/>
      <w:r>
        <w:t xml:space="preserve"> knowledge. He didn't recognize Frederick Douglas. He didn't recognize Nat Turner. He didn't recognize any of our great educators. He didn't recognize Dubois who came along right in Fard time. Dubois was Fard time. He didn't recognize Dubois, he didn't recognize Drew Ali who </w:t>
      </w:r>
      <w:proofErr w:type="gramStart"/>
      <w:r>
        <w:t>actually gave</w:t>
      </w:r>
      <w:proofErr w:type="gramEnd"/>
      <w:r>
        <w:t xml:space="preserve"> Fard Muhammad the blueprint for his own doctrine. But he didn't even recognize Drew Ali because Drew Ali was of our race. And I know the man personally. He's still got an arrogant, racist attitude.</w:t>
      </w:r>
    </w:p>
    <w:p w14:paraId="5D90EB25" w14:textId="77777777" w:rsidR="00E3336F" w:rsidRDefault="00E3336F" w:rsidP="00E3336F">
      <w:r>
        <w:t xml:space="preserve">Yes, he's still dominated by racial superiority, although within himself he's struggling with it. He is deceived, he doesn't think he has those symptoms, but I know it. </w:t>
      </w:r>
      <w:proofErr w:type="gramStart"/>
      <w:r>
        <w:t>So</w:t>
      </w:r>
      <w:proofErr w:type="gramEnd"/>
      <w:r>
        <w:t xml:space="preserve"> </w:t>
      </w:r>
      <w:proofErr w:type="gramStart"/>
      <w:r>
        <w:t>you all</w:t>
      </w:r>
      <w:proofErr w:type="gramEnd"/>
      <w:r>
        <w:t xml:space="preserve"> don't know. You don't know. What we are dealing with is the master trickster who </w:t>
      </w:r>
      <w:proofErr w:type="gramStart"/>
      <w:r>
        <w:t>don't</w:t>
      </w:r>
      <w:proofErr w:type="gramEnd"/>
      <w:r>
        <w:t xml:space="preserve"> care a thing about races. He </w:t>
      </w:r>
      <w:proofErr w:type="gramStart"/>
      <w:r>
        <w:t>cares something</w:t>
      </w:r>
      <w:proofErr w:type="gramEnd"/>
      <w:r>
        <w:t xml:space="preserve"> about his </w:t>
      </w:r>
      <w:proofErr w:type="gramStart"/>
      <w:r>
        <w:t>objective</w:t>
      </w:r>
      <w:proofErr w:type="gramEnd"/>
      <w:r>
        <w:t>. He wants his objective. He doesn't care whether you love or hate white folks, but if that serves his objective, then he wants you to hate white folks or he wants you to love '</w:t>
      </w:r>
      <w:proofErr w:type="spellStart"/>
      <w:r>
        <w:t>em</w:t>
      </w:r>
      <w:proofErr w:type="spellEnd"/>
      <w:r>
        <w:t xml:space="preserve">, whatever he wants. It's for </w:t>
      </w:r>
      <w:proofErr w:type="gramStart"/>
      <w:r>
        <w:t>the end result</w:t>
      </w:r>
      <w:proofErr w:type="gramEnd"/>
      <w:r>
        <w:t>.</w:t>
      </w:r>
    </w:p>
    <w:p w14:paraId="1B99D1EC" w14:textId="77777777" w:rsidR="00E3336F" w:rsidRDefault="00E3336F" w:rsidP="00E3336F">
      <w:r>
        <w:t xml:space="preserve">Yes, that angel of light transformed </w:t>
      </w:r>
      <w:proofErr w:type="gramStart"/>
      <w:r>
        <w:t>himself</w:t>
      </w:r>
      <w:proofErr w:type="gramEnd"/>
      <w:r>
        <w:t xml:space="preserve"> an angel of light using the hidden science that G-d reveals to His choice servants. To do what? To oppress society for their own advantage. Would you be surprised to know that there is a popular religion in this world, one of the leading religions in this world, a leading group in that religion that believes that the devil is not bad, believes the devil serves G-d, don't see the devil as wicked or bad? Look, this is not something that was revealed to me from the unknown. Alright? This is something I can show you in creditable books right now.</w:t>
      </w:r>
    </w:p>
    <w:p w14:paraId="7716F84A" w14:textId="77777777" w:rsidR="00E3336F" w:rsidRDefault="00E3336F" w:rsidP="00E3336F">
      <w:r>
        <w:t xml:space="preserve">I'm not going to leave you guessing because you might think it's Muslims or you might think it's the innocent Christians. The Jews, among the Jews is a group, a popular group that existed for how long, long way back, they believe that Satan is not wicked. They don't believe in no devil as we believe in devil. They don't believe there's no such devil. They believe the function of the devil is good. He's doing </w:t>
      </w:r>
      <w:proofErr w:type="gramStart"/>
      <w:r>
        <w:t>a great</w:t>
      </w:r>
      <w:proofErr w:type="gramEnd"/>
      <w:r>
        <w:t xml:space="preserve"> service to G-d. </w:t>
      </w:r>
      <w:proofErr w:type="gramStart"/>
      <w:r>
        <w:t>Okay?</w:t>
      </w:r>
      <w:proofErr w:type="gramEnd"/>
      <w:r>
        <w:t xml:space="preserve"> What is his function? What is this technique that he uses to accomplish his work? He uses the idea that G-d reveals to His Prophets, that oppressing the urge strengthens the urge or causes the urge to be stronger and more productive. That's what he uses.</w:t>
      </w:r>
    </w:p>
    <w:p w14:paraId="47401981" w14:textId="77777777" w:rsidR="00E3336F" w:rsidRDefault="00E3336F" w:rsidP="00E3336F">
      <w:r>
        <w:t xml:space="preserve">He uses it in every quarter of your life. Fard Muhammad used it in the spiritual quarter of our life. That's what he used. He put language on us that was nothing but a big </w:t>
      </w:r>
      <w:proofErr w:type="gramStart"/>
      <w:r>
        <w:t>enigmatic</w:t>
      </w:r>
      <w:proofErr w:type="gramEnd"/>
      <w:r>
        <w:t xml:space="preserve">, </w:t>
      </w:r>
      <w:r>
        <w:lastRenderedPageBreak/>
        <w:t xml:space="preserve">big, big burden, a heavy problem, a mystery. Alright. He put that on us to do what? To force the urge in the intellect for understanding. And by doing this, he felt that he could bring us into </w:t>
      </w:r>
      <w:proofErr w:type="gramStart"/>
      <w:r>
        <w:t>the understanding of</w:t>
      </w:r>
      <w:proofErr w:type="gramEnd"/>
      <w:r>
        <w:t xml:space="preserve"> the mysteries of the world. Alright, listen. Listen. You see the light shining? That's no accident either. Not a leaf ball except by the will of G-d. I'm getting ready to open your eyes if you will accept it. Now, Fard Muhammad, knowing the use of this tool, he brought language in that would heavily oppress the rational faculties of the community. And at the same </w:t>
      </w:r>
      <w:proofErr w:type="gramStart"/>
      <w:r>
        <w:t>time</w:t>
      </w:r>
      <w:proofErr w:type="gramEnd"/>
      <w:r>
        <w:t xml:space="preserve"> he made it impossible for us to walk away from that burden. He fired us up with an unquestionable appetite of thirst for </w:t>
      </w:r>
      <w:proofErr w:type="gramStart"/>
      <w:r>
        <w:t>the understanding of</w:t>
      </w:r>
      <w:proofErr w:type="gramEnd"/>
      <w:r>
        <w:t xml:space="preserve"> it. </w:t>
      </w:r>
      <w:proofErr w:type="gramStart"/>
      <w:r>
        <w:t>So</w:t>
      </w:r>
      <w:proofErr w:type="gramEnd"/>
      <w:r>
        <w:t xml:space="preserve"> he had </w:t>
      </w:r>
      <w:proofErr w:type="gramStart"/>
      <w:r>
        <w:t>us</w:t>
      </w:r>
      <w:proofErr w:type="gramEnd"/>
      <w:r>
        <w:t xml:space="preserve"> working with it, working with it, working with it, trying to get </w:t>
      </w:r>
      <w:proofErr w:type="gramStart"/>
      <w:r>
        <w:t>the understanding</w:t>
      </w:r>
      <w:proofErr w:type="gramEnd"/>
      <w:r>
        <w:t xml:space="preserve">. The one who didn't work with it at all got the understanding. Which shows that they don't know anything. Now ask my family, ask all </w:t>
      </w:r>
      <w:proofErr w:type="spellStart"/>
      <w:r>
        <w:t>of'em</w:t>
      </w:r>
      <w:proofErr w:type="spellEnd"/>
      <w:r>
        <w:t xml:space="preserve">. I never studied no problem </w:t>
      </w:r>
      <w:proofErr w:type="gramStart"/>
      <w:r>
        <w:t>book</w:t>
      </w:r>
      <w:proofErr w:type="gramEnd"/>
      <w:r>
        <w:t xml:space="preserve"> and lessons and all that stuff. If you have records, they have tapes of me when I used to teach, I didn't teach that stuff anyway. I wasn't interested in it.</w:t>
      </w:r>
    </w:p>
    <w:p w14:paraId="011F55FD" w14:textId="77777777" w:rsidR="00E3336F" w:rsidRDefault="00E3336F" w:rsidP="00E3336F">
      <w:r>
        <w:t xml:space="preserve">The one who didn't even work with it got it. Now, if it happened by his method, then it would've </w:t>
      </w:r>
      <w:proofErr w:type="gramStart"/>
      <w:r>
        <w:t>showed</w:t>
      </w:r>
      <w:proofErr w:type="gramEnd"/>
      <w:r>
        <w:t xml:space="preserve"> that his technique worked, right? If some of those who studied those lessons night and day </w:t>
      </w:r>
      <w:proofErr w:type="gramStart"/>
      <w:r>
        <w:t>and they</w:t>
      </w:r>
      <w:proofErr w:type="gramEnd"/>
      <w:r>
        <w:t xml:space="preserve"> did, for weeks and months and years in and out, they studied them for night and day, brothers and sisters. If some of them had got </w:t>
      </w:r>
      <w:proofErr w:type="gramStart"/>
      <w:r>
        <w:t>the wisdom</w:t>
      </w:r>
      <w:proofErr w:type="gramEnd"/>
      <w:r>
        <w:t xml:space="preserve">, then his method or his principle or technique would've proven to be fruitful. I'm not saying it's no truth to that, it is truth to that. The more you're burdened, the stronger the urge in you will be. And the stronger the urge, the more likelihood you'll be victorious. Alright, I agree that is right, but there is no guarantee that it'll happen that way. That's the guesswork. And even he said it was guesswork. Because he said, let us all get busy and solve this problem. What means and methods must be used? Which </w:t>
      </w:r>
      <w:proofErr w:type="gramStart"/>
      <w:r>
        <w:t>mean</w:t>
      </w:r>
      <w:proofErr w:type="gramEnd"/>
      <w:r>
        <w:t xml:space="preserve"> that I'm trying one now. But if you all can come up with something, maybe anything, maybe something else will work. </w:t>
      </w:r>
      <w:proofErr w:type="gramStart"/>
      <w:r>
        <w:t>So</w:t>
      </w:r>
      <w:proofErr w:type="gramEnd"/>
      <w:r>
        <w:t xml:space="preserve"> he asked, what means must be used. Alright. And at the same time, maybe he was challenging us to see if we could do something that he himself alone only could do he thought. </w:t>
      </w:r>
      <w:proofErr w:type="gramStart"/>
      <w:r>
        <w:t>Maybe so</w:t>
      </w:r>
      <w:proofErr w:type="gramEnd"/>
      <w:r>
        <w:t xml:space="preserve"> who knows the mind of such a person.</w:t>
      </w:r>
    </w:p>
    <w:p w14:paraId="2A328282" w14:textId="752F99D6" w:rsidR="00E3336F" w:rsidRDefault="00E3336F" w:rsidP="00E3336F">
      <w:r>
        <w:t>Now, again, dear brother and sisters since the beginning of time. And Allah says to the users of that technique, He says, this is a way that obligates Me. You may do that, but I will come to the rescue of those that you would hoodwink. That's what He means. He said, this is a way that obligates Me to keep it straight. Aliyah Mustaqim. This is a way that obliges Me to keep it straight. I'm the one who created light out of darkness. I am the one who oppressed man with mysteries to make him come into a life of understanding. That's my job. That's not for you to do. Now you take my method and my technique and try to use it and I'm going to prove you to be a devil.</w:t>
      </w:r>
    </w:p>
    <w:p w14:paraId="6EC58686" w14:textId="44FE91E3" w:rsidR="00E3336F" w:rsidRDefault="00E3336F" w:rsidP="00E3336F">
      <w:r>
        <w:t xml:space="preserve">Now if he wakes up the person who is the victim of that exploitation, and that's what it is, exploitation. Who's the victim of that and that person see now the one who used the technique on him and </w:t>
      </w:r>
      <w:proofErr w:type="gramStart"/>
      <w:r>
        <w:t>point</w:t>
      </w:r>
      <w:proofErr w:type="gramEnd"/>
      <w:r>
        <w:t xml:space="preserve"> him out. Look what he did. Here he is in scripture. There he is. Show him to you. Point him out. Strip him naked so everybody can see him. Then haven't he been judged? </w:t>
      </w:r>
      <w:proofErr w:type="gramStart"/>
      <w:r>
        <w:t>Haven't</w:t>
      </w:r>
      <w:proofErr w:type="gramEnd"/>
      <w:r>
        <w:t xml:space="preserve"> he been exposed and condemned? And look, the finger that pointed at him came from his own subject, came from his own subject. Say, look at you. You are using the words of G-d wrongly and you're twisting things and fooling the people lying against G-d. And here I found you in scripture, using a technique that you have adopted from the wisdom that G-d revealed. Yes. Dear beloved brothers and sisters in the </w:t>
      </w:r>
      <w:r>
        <w:lastRenderedPageBreak/>
        <w:t xml:space="preserve">Bible it says that when the fullness of the Gentiles, it comes know then the end is at hand. Is that the Bible? Alright, let me show you that these are the same principles, methods, or </w:t>
      </w:r>
      <w:r>
        <w:t>techniques</w:t>
      </w:r>
      <w:r>
        <w:t>, whatever you want to call it, is used in both cases on the Gentiles and on us.</w:t>
      </w:r>
    </w:p>
    <w:p w14:paraId="2AC6AB18" w14:textId="77777777" w:rsidR="00E3336F" w:rsidRDefault="00E3336F" w:rsidP="00E3336F">
      <w:r>
        <w:t xml:space="preserve">Fullness of the Gentile. What does it mean? Fullness of the Gentile means when the Gentiles full potential </w:t>
      </w:r>
      <w:proofErr w:type="gramStart"/>
      <w:r>
        <w:t>have</w:t>
      </w:r>
      <w:proofErr w:type="gramEnd"/>
      <w:r>
        <w:t xml:space="preserve"> been brought out, when his full potential has been brought out. What was the scheme or the plan for bringing out the full potential of the European man? It was to suppress his intellect, oppress or suppress and oppress his intellect with what mystery? The mystery of Christ and his mother. The mystery of death and resurrection, nothing but mystery. And the worst of all mysteries is the corruption of the mystery of Christ that says that Christ is G-d. And then identifying or associating that G-d figure with the people that they came to.</w:t>
      </w:r>
    </w:p>
    <w:p w14:paraId="229E82E0" w14:textId="77777777" w:rsidR="00E3336F" w:rsidRDefault="00E3336F" w:rsidP="00E3336F">
      <w:r>
        <w:t xml:space="preserve">All right. Now the urge is in him to do what? To live with the mystery. Just as the urge was within us to live with the mystery. Why? Because he said we were G-d. Alright, we were G-d and our fathers were </w:t>
      </w:r>
      <w:proofErr w:type="gramStart"/>
      <w:r>
        <w:t>the G</w:t>
      </w:r>
      <w:proofErr w:type="gramEnd"/>
      <w:r>
        <w:t>-</w:t>
      </w:r>
      <w:proofErr w:type="gramStart"/>
      <w:r>
        <w:t>ds</w:t>
      </w:r>
      <w:proofErr w:type="gramEnd"/>
      <w:r>
        <w:t xml:space="preserve"> and we were the G-d family. And then put the theology on us that really challenged the mind to find any sense in it or any rational or logical connection with the real world as we know it, challenged us. The same thing was done to the European. Now that pressing down, oppressing and suppressing the intelligence or the mind of the Caucasian man have been responsible for the Caucasian man sticking with it. And in him sticking with it, it has been also responsible for the Caucasian man freeing himself because the Caucasian man cannot be free rationally until he first </w:t>
      </w:r>
      <w:proofErr w:type="gramStart"/>
      <w:r>
        <w:t>separate</w:t>
      </w:r>
      <w:proofErr w:type="gramEnd"/>
      <w:r>
        <w:t xml:space="preserve"> himself from the theology that was given to him.</w:t>
      </w:r>
    </w:p>
    <w:p w14:paraId="360F85F8" w14:textId="5E80FC9B" w:rsidR="00E3336F" w:rsidRDefault="00E3336F" w:rsidP="00E3336F">
      <w:r>
        <w:t xml:space="preserve">Their learned men, their scientists, the men that advanced society, they come up with a different version of Christianity. They come up with a different version of religion. They dilute the original portion, original religion that they were given so that it was made more human. More human. Is that right? You know that. The Protestant movement sprung off from the Catholic movement and it was under the Protestant movement that the mind was liberated more than it ever was in the Gentile and the European society. Is that right? Alright, so what was that movement? It was a movement from that old rigid obedience to that theology, to a liberal examination of that theology. Am I right or wrong? Alright. And </w:t>
      </w:r>
      <w:proofErr w:type="gramStart"/>
      <w:r>
        <w:t>as a consequence</w:t>
      </w:r>
      <w:proofErr w:type="gramEnd"/>
      <w:r>
        <w:t>, they have made great progress in the way of freeing the intellect. Is that right? But if you really know the truth, right today the intellect of the western world is in bondage simply because they are not free enough of that theology.</w:t>
      </w:r>
    </w:p>
    <w:p w14:paraId="0C935696" w14:textId="77777777" w:rsidR="00E3336F" w:rsidRDefault="00E3336F" w:rsidP="00E3336F">
      <w:r>
        <w:t>Now look at our community, how we were oppressed intellectually, rationally, with the same kind of theological trick for bringing out our potential, our hidden potential. Look how our community has done the same thing in just a few decades that the European did over centuries, a thousand of millennials. Okay, what do I mean? What am I referring to? We came in humbly just as the European did. He came into Christianity humbly and they were good Christians, loving people, turning the other cheek, not attacking authority, not making trouble, but they finally grew an arrogance, grew an arrogance, that theology that made them G-d fed the arrogance. And they grew an arrogance to the point where they didn't think anybody could tell '</w:t>
      </w:r>
      <w:proofErr w:type="spellStart"/>
      <w:r>
        <w:t>em</w:t>
      </w:r>
      <w:proofErr w:type="spellEnd"/>
      <w:r>
        <w:t xml:space="preserve"> anything. They lost respect for the intelligence of other nations and began to just abuse and misuse other nations. Is that right? And </w:t>
      </w:r>
      <w:proofErr w:type="gramStart"/>
      <w:r>
        <w:t>as a consequence of</w:t>
      </w:r>
      <w:proofErr w:type="gramEnd"/>
      <w:r>
        <w:t xml:space="preserve"> that, they came to a state, a faith of moral corruption, emotionalism, moral corruption, </w:t>
      </w:r>
      <w:r>
        <w:lastRenderedPageBreak/>
        <w:t xml:space="preserve">racism, all the things that you associate with moral blindness in the mind and emotional blindness in the mind. And it finally came under material greed, material greed. And this last stage of material grief in Western society has just about finished off the intellectual power in western society. Am I right or wrong? Is this not a fact? Alright, now look at what happened to the Nation of Islam as we were called. The same kind of package was presented to us. We went through the same kind of changes in </w:t>
      </w:r>
      <w:proofErr w:type="gramStart"/>
      <w:r>
        <w:t>the earlier</w:t>
      </w:r>
      <w:proofErr w:type="gramEnd"/>
      <w:r>
        <w:t xml:space="preserve"> years. We were religious, spiritual, moral, obedient, good loving people, peaceful, respectful, treating each other right.</w:t>
      </w:r>
    </w:p>
    <w:p w14:paraId="0B6D63A8" w14:textId="6E661D5A" w:rsidR="00E3336F" w:rsidRDefault="00E3336F" w:rsidP="00E3336F">
      <w:r>
        <w:t xml:space="preserve">Obeying the law of the land. And then arrogance set in. Is that right? And we start abusing each other, abusing other people, doing wrong by our fellow man, dope, prostitution, stick ups, bank robbery. All of that came into this community and began to break the moral strength </w:t>
      </w:r>
      <w:r>
        <w:t>and</w:t>
      </w:r>
      <w:r>
        <w:t xml:space="preserve"> the moral character of our community. This is a fact of history. And the last </w:t>
      </w:r>
      <w:proofErr w:type="gramStart"/>
      <w:r>
        <w:t>thing</w:t>
      </w:r>
      <w:proofErr w:type="gramEnd"/>
      <w:r>
        <w:t xml:space="preserve"> came in was what? Get the money at any cost. Wasn't that the last thing? Get the money at any cost. But didn't it have an effect to progress us? Didn't it bring out potential? Having </w:t>
      </w:r>
      <w:proofErr w:type="gramStart"/>
      <w:r>
        <w:t>we</w:t>
      </w:r>
      <w:proofErr w:type="gramEnd"/>
      <w:r>
        <w:t xml:space="preserve"> seen because of that Nation of Islam, a lot of us take on a new life, go back to school, get good education, get up from our laziness, and go in business and work hard and develop business. Yes, work for the white man, do a good job, rise in the system.</w:t>
      </w:r>
    </w:p>
    <w:p w14:paraId="7E94C91E" w14:textId="77777777" w:rsidR="00E3336F" w:rsidRDefault="00E3336F" w:rsidP="00E3336F">
      <w:r>
        <w:t xml:space="preserve">I mean under the Honorable Elijah Muhammad. I'm not talking about today. Now that's happening today, but that happened back then too. Now didn't we see that? But just as the Caucasian is still in bondage because of the acceptance of that theology that makes him a G-d or a G-d family or G-d race, or a member in a family that has a G-d figure as one of his own, he is not capable of really enjoying his full inborn dignity. He's not capable of enjoying it. He's not capable of getting rid of racism no matter how hard he tries. Do you know some Caucasians that's victims of racism. They try hard. I've seen them straining to get rid of that racism, to crush it or push it back in their conscience and deal with me as a brother. Oh, but it's so hard. </w:t>
      </w:r>
      <w:proofErr w:type="gramStart"/>
      <w:r>
        <w:t>Man</w:t>
      </w:r>
      <w:proofErr w:type="gramEnd"/>
      <w:r>
        <w:t xml:space="preserve"> almost go through who's that guy in Altered State?</w:t>
      </w:r>
    </w:p>
    <w:p w14:paraId="2CF480BB" w14:textId="77777777" w:rsidR="00E3336F" w:rsidRDefault="00E3336F" w:rsidP="00E3336F">
      <w:r>
        <w:t xml:space="preserve">You almost go through contortions like that guy in Altered State. He'd be sitting there trying, his features be going into distortions. His blood started turning blue and red, </w:t>
      </w:r>
      <w:proofErr w:type="gramStart"/>
      <w:r>
        <w:t>seen</w:t>
      </w:r>
      <w:proofErr w:type="gramEnd"/>
      <w:r>
        <w:t xml:space="preserve"> some just </w:t>
      </w:r>
      <w:proofErr w:type="gramStart"/>
      <w:r>
        <w:t>break</w:t>
      </w:r>
      <w:proofErr w:type="gramEnd"/>
      <w:r>
        <w:t xml:space="preserve"> out in a sweat and we'd be cold. You see our breath out there. Break out in a sweat trying to hide the fact of his own prejudices that were in him, his own discomfort with a Bilalian or </w:t>
      </w:r>
      <w:proofErr w:type="gramStart"/>
      <w:r>
        <w:t>African-American</w:t>
      </w:r>
      <w:proofErr w:type="gramEnd"/>
      <w:r>
        <w:t xml:space="preserve">. But the man was good. If he was bad, he wouldn't be struggling like that. Not </w:t>
      </w:r>
      <w:proofErr w:type="gramStart"/>
      <w:r>
        <w:t>all of</w:t>
      </w:r>
      <w:proofErr w:type="gramEnd"/>
      <w:r>
        <w:t xml:space="preserve"> '</w:t>
      </w:r>
      <w:proofErr w:type="spellStart"/>
      <w:r>
        <w:t>em</w:t>
      </w:r>
      <w:proofErr w:type="spellEnd"/>
      <w:r>
        <w:t xml:space="preserve"> that struggle like that </w:t>
      </w:r>
      <w:proofErr w:type="gramStart"/>
      <w:r>
        <w:t>are</w:t>
      </w:r>
      <w:proofErr w:type="gramEnd"/>
      <w:r>
        <w:t xml:space="preserve"> bad. I believe most of '</w:t>
      </w:r>
      <w:proofErr w:type="spellStart"/>
      <w:r>
        <w:t>em</w:t>
      </w:r>
      <w:proofErr w:type="spellEnd"/>
      <w:r>
        <w:t xml:space="preserve"> that struggle like that </w:t>
      </w:r>
      <w:proofErr w:type="gramStart"/>
      <w:r>
        <w:t>are</w:t>
      </w:r>
      <w:proofErr w:type="gramEnd"/>
      <w:r>
        <w:t xml:space="preserve"> good. But something is hurting him. And that's that old theology that's still in his subconscious, that old white supremist theology that's riding his rationale. And okay, now look it up. Look it up. We got among us today in the light of this bright truth that G-d has blessed us with, we got among us people like Silas, John Muhammad, my uncle in Detroit, and others, many women and men who still can't give up that black theology.</w:t>
      </w:r>
    </w:p>
    <w:p w14:paraId="3AFB5116" w14:textId="77777777" w:rsidR="00E3336F" w:rsidRDefault="00E3336F" w:rsidP="00E3336F">
      <w:r>
        <w:t xml:space="preserve">And because of it, they are not truly free. They can't realize the full potential of their human excellence. </w:t>
      </w:r>
      <w:proofErr w:type="gramStart"/>
      <w:r>
        <w:t>So</w:t>
      </w:r>
      <w:proofErr w:type="gramEnd"/>
      <w:r>
        <w:t xml:space="preserve"> what I'm saying? I'm saying that Master Fard Muhammad as he called himself, he's not my master, Master Fard Muhammad as he called himself, was not really a savior, a liberator. He was an oppressor. He oppressed us to liberate a force in us that would testify to his own arrogance and glory. That's what he did. He did the same thing that the </w:t>
      </w:r>
      <w:proofErr w:type="spellStart"/>
      <w:r>
        <w:t>unG-dly</w:t>
      </w:r>
      <w:proofErr w:type="spellEnd"/>
      <w:r>
        <w:t xml:space="preserve"> Jew did to the European man. Went to liberate something, oppress something </w:t>
      </w:r>
      <w:r>
        <w:lastRenderedPageBreak/>
        <w:t xml:space="preserve">in the man, to liberate something in the man that will be a testimony to the greatness of that </w:t>
      </w:r>
      <w:proofErr w:type="spellStart"/>
      <w:r>
        <w:t>unG-dly</w:t>
      </w:r>
      <w:proofErr w:type="spellEnd"/>
      <w:r>
        <w:t xml:space="preserve"> Jew. It's in the center plain as day. It says that when the fullness of the Gentiles comes, when they reach their full potential, then the G-d will make himself manifest.</w:t>
      </w:r>
    </w:p>
    <w:p w14:paraId="566299F3" w14:textId="0B8ACF75" w:rsidR="00E3336F" w:rsidRDefault="00E3336F" w:rsidP="00E3336F">
      <w:r>
        <w:t xml:space="preserve">Do you think Fard Muhammad hadn't planned the same thing? He had planned to that when one of us came into the knowledge and declared and was ready to accept him, still believed that old theology to be right, but had some knowledge of the science, the behavioral science, not the true science of G-d, the behavioral science. When they came into </w:t>
      </w:r>
      <w:proofErr w:type="gramStart"/>
      <w:r>
        <w:t>the behavioral</w:t>
      </w:r>
      <w:proofErr w:type="gramEnd"/>
      <w:r>
        <w:t xml:space="preserve"> science that they would glorify him for giving us </w:t>
      </w:r>
      <w:proofErr w:type="gramStart"/>
      <w:r>
        <w:t>the behavioral</w:t>
      </w:r>
      <w:proofErr w:type="gramEnd"/>
      <w:r>
        <w:t xml:space="preserve"> sciences. You see, we would glorify him. Oh, he taught us the urge in man and how to exploit that urge and bring it out and progress society. We would've glorified him, Praise Allah. He is truly the G-d. And we would've taught that secretly to the African people and we would've brought in an African dominance of the world eventually. Because they had planned to bring the white man down and he came right in the time. He said he came in the time of the falling of the white race. He came right in the time to bring in the next race, the next tool, the next prince of the air for them.</w:t>
      </w:r>
    </w:p>
    <w:p w14:paraId="1FB8DAC4" w14:textId="77777777" w:rsidR="00E3336F" w:rsidRDefault="00E3336F" w:rsidP="00E3336F">
      <w:r>
        <w:t xml:space="preserve">Yes. And now you don't like it because I say he's not my king. I'm the prince of the Lord. He's not my king, not that man. No, indeed. Oh, I think it's very clear. It should be very clear. When the fullness of the Gentiles </w:t>
      </w:r>
      <w:proofErr w:type="gramStart"/>
      <w:r>
        <w:t>come</w:t>
      </w:r>
      <w:proofErr w:type="gramEnd"/>
      <w:r>
        <w:t xml:space="preserve"> the end is at hand, the end is at hand. What comes at the end? The Gentiles, when they come into that knowledge, the full knowledge of what has been done to them to progress their society and to make them the leader in the world. Didn't Fard say the same thing to us? </w:t>
      </w:r>
      <w:proofErr w:type="spellStart"/>
      <w:r>
        <w:t>Gonna</w:t>
      </w:r>
      <w:proofErr w:type="spellEnd"/>
      <w:r>
        <w:t xml:space="preserve"> to put you on top. He didn't say you're going to put yourself on top. He said tell them </w:t>
      </w:r>
      <w:proofErr w:type="gramStart"/>
      <w:r>
        <w:t>Elijah,</w:t>
      </w:r>
      <w:proofErr w:type="gramEnd"/>
      <w:r>
        <w:t xml:space="preserve"> that if they follow and obey me, I will put them on top and I will </w:t>
      </w:r>
      <w:proofErr w:type="gramStart"/>
      <w:r>
        <w:t>give to</w:t>
      </w:r>
      <w:proofErr w:type="gramEnd"/>
      <w:r>
        <w:t xml:space="preserve"> them the whole world. Isn't that what he said? Isn't that the same thing that the Gentile was promised? That if they accept Christ, they would be the rulers in the </w:t>
      </w:r>
      <w:proofErr w:type="gramStart"/>
      <w:r>
        <w:t>world?</w:t>
      </w:r>
      <w:proofErr w:type="gramEnd"/>
      <w:r>
        <w:t xml:space="preserve"> Same thing exactly.</w:t>
      </w:r>
    </w:p>
    <w:p w14:paraId="11AD62BA" w14:textId="77777777" w:rsidR="00E3336F" w:rsidRDefault="00E3336F" w:rsidP="00E3336F">
      <w:r>
        <w:t xml:space="preserve">Alright. Now, dear beloved people, the scripture says that when the fullness of the Gentiles come, then there will be nations. First, there'll be rumors and rumors of war, and a whole lot of things will happen. But at the end then there will be nations coming to who? I didn't say it. I have to say it like it is. Coming to Israel. That's what the book says. I </w:t>
      </w:r>
      <w:proofErr w:type="spellStart"/>
      <w:r>
        <w:t>ain't</w:t>
      </w:r>
      <w:proofErr w:type="spellEnd"/>
      <w:r>
        <w:t xml:space="preserve"> saying no more than what the book </w:t>
      </w:r>
      <w:proofErr w:type="gramStart"/>
      <w:r>
        <w:t>says,</w:t>
      </w:r>
      <w:proofErr w:type="gramEnd"/>
      <w:r>
        <w:t xml:space="preserve"> that there'll be nations coming to Israel, paying tribute to Israel and worshipping Israel as the Lord G-d. Am i right or wrong? If that </w:t>
      </w:r>
      <w:proofErr w:type="spellStart"/>
      <w:r>
        <w:t>ain't</w:t>
      </w:r>
      <w:proofErr w:type="spellEnd"/>
      <w:r>
        <w:t xml:space="preserve"> the Bible, I'll say it again baby. I'll eat it without a drink of water.</w:t>
      </w:r>
    </w:p>
    <w:p w14:paraId="43B14506" w14:textId="77777777" w:rsidR="00E3336F" w:rsidRDefault="00E3336F" w:rsidP="00E3336F">
      <w:r>
        <w:t xml:space="preserve">That's what the Bible </w:t>
      </w:r>
      <w:proofErr w:type="gramStart"/>
      <w:r>
        <w:t>says,</w:t>
      </w:r>
      <w:proofErr w:type="gramEnd"/>
      <w:r>
        <w:t xml:space="preserve"> that the nations shall come and they shall put their gifts at the feet of Israel and worship Israel. G-d's chosen, G-d's chosen. But those on the higher level know that G-d's </w:t>
      </w:r>
      <w:proofErr w:type="gramStart"/>
      <w:r>
        <w:t>chosen</w:t>
      </w:r>
      <w:proofErr w:type="gramEnd"/>
      <w:r>
        <w:t xml:space="preserve"> is not just chosen, but G-d on earth. In their language the chosen Israel is G-d on earth. Why do you think Begin is so arrogant? Why do you think that man is so stubborn and arrogant? It's because he's got a Yakub head just like Farrakhan got. He got a Yakub grafted devil head just like Farrakhan got. Set in his way. Think that he doesn't have to give an account to a real G-d, thinking that man is the limit of G-d.</w:t>
      </w:r>
    </w:p>
    <w:p w14:paraId="02B1CDA7" w14:textId="77777777" w:rsidR="00E3336F" w:rsidRDefault="00E3336F" w:rsidP="00E3336F">
      <w:r>
        <w:t xml:space="preserve">Yeah, that's his problem. United States try to deal with him, try to make him reasonable, man don't want to hear no logic, G-d is causing him all kinds of trouble. They got inflation </w:t>
      </w:r>
      <w:r>
        <w:lastRenderedPageBreak/>
        <w:t xml:space="preserve">over there, in digits that we can't even imagine. The solidarity of the country is breaking and fragmenting, but </w:t>
      </w:r>
      <w:proofErr w:type="gramStart"/>
      <w:r>
        <w:t>still</w:t>
      </w:r>
      <w:proofErr w:type="gramEnd"/>
      <w:r>
        <w:t xml:space="preserve"> he's stubborn to the end. Stubborn to the end. He </w:t>
      </w:r>
      <w:proofErr w:type="gramStart"/>
      <w:r>
        <w:t>think</w:t>
      </w:r>
      <w:proofErr w:type="gramEnd"/>
      <w:r>
        <w:t xml:space="preserve"> that he has the divine right to move those Arabs out of their own home, their own land. He </w:t>
      </w:r>
      <w:proofErr w:type="gramStart"/>
      <w:r>
        <w:t>think</w:t>
      </w:r>
      <w:proofErr w:type="gramEnd"/>
      <w:r>
        <w:t xml:space="preserve"> he has a divine right to kill Arab women, old women, children, babies in the name of an independent Israel.</w:t>
      </w:r>
    </w:p>
    <w:p w14:paraId="7A2B244E" w14:textId="77777777" w:rsidR="00E3336F" w:rsidRDefault="00E3336F" w:rsidP="00E3336F">
      <w:r>
        <w:t xml:space="preserve">He </w:t>
      </w:r>
      <w:proofErr w:type="gramStart"/>
      <w:r>
        <w:t>think</w:t>
      </w:r>
      <w:proofErr w:type="gramEnd"/>
      <w:r>
        <w:t xml:space="preserve"> he has the right to take land </w:t>
      </w:r>
      <w:proofErr w:type="gramStart"/>
      <w:r>
        <w:t>that</w:t>
      </w:r>
      <w:proofErr w:type="gramEnd"/>
      <w:r>
        <w:t xml:space="preserve"> he </w:t>
      </w:r>
      <w:proofErr w:type="gramStart"/>
      <w:r>
        <w:t>feel</w:t>
      </w:r>
      <w:proofErr w:type="gramEnd"/>
      <w:r>
        <w:t xml:space="preserve"> that he can make </w:t>
      </w:r>
      <w:proofErr w:type="gramStart"/>
      <w:r>
        <w:t>more better</w:t>
      </w:r>
      <w:proofErr w:type="gramEnd"/>
      <w:r>
        <w:t xml:space="preserve"> use of than the poor peasants or the poor native. Look, if that right is given to the man who has the greater knowledge or the greater ability, don't you know none of us are free from slavery, are free from being robbed of everything we possess. </w:t>
      </w:r>
      <w:proofErr w:type="gramStart"/>
      <w:r>
        <w:t>Well</w:t>
      </w:r>
      <w:proofErr w:type="gramEnd"/>
      <w:r>
        <w:t xml:space="preserve"> they will use that same law to take everything from the common man or from the poor or the weak people. No, that's wrong. That's a devil idea. And </w:t>
      </w:r>
      <w:proofErr w:type="gramStart"/>
      <w:r>
        <w:t>Begin</w:t>
      </w:r>
      <w:proofErr w:type="gramEnd"/>
      <w:r>
        <w:t xml:space="preserve"> is a victim of </w:t>
      </w:r>
      <w:proofErr w:type="gramStart"/>
      <w:r>
        <w:t>a devil</w:t>
      </w:r>
      <w:proofErr w:type="gramEnd"/>
      <w:r>
        <w:t xml:space="preserve"> idea. I don't think Begin is the devil. I absolutely don't think that the President of Israel, Prime Minister, what is he yes of Israel is </w:t>
      </w:r>
      <w:proofErr w:type="gramStart"/>
      <w:r>
        <w:t>actually a</w:t>
      </w:r>
      <w:proofErr w:type="gramEnd"/>
      <w:r>
        <w:t xml:space="preserve"> devil, a knowing devil. I don't believe that. I believe that he is a dupe of the devil and that he's carrying that false concept of his own special worth in the divine scheme and he just can't deal with the realities of a human world. And let me tell you again, I say Farrakhan. That man walked out because he didn't like me talking about Farrakhan.</w:t>
      </w:r>
    </w:p>
    <w:p w14:paraId="641CBDB8" w14:textId="77777777" w:rsidR="00E3336F" w:rsidRDefault="00E3336F" w:rsidP="00E3336F">
      <w:r>
        <w:t xml:space="preserve">I wish he could have stayed to </w:t>
      </w:r>
      <w:proofErr w:type="gramStart"/>
      <w:r>
        <w:t>heard</w:t>
      </w:r>
      <w:proofErr w:type="gramEnd"/>
      <w:r>
        <w:t xml:space="preserve"> me tell the truth about Farrakhan. Farrakhan </w:t>
      </w:r>
      <w:proofErr w:type="gramStart"/>
      <w:r>
        <w:t>don't</w:t>
      </w:r>
      <w:proofErr w:type="gramEnd"/>
      <w:r>
        <w:t xml:space="preserve"> have </w:t>
      </w:r>
      <w:proofErr w:type="gramStart"/>
      <w:r>
        <w:t>nothing</w:t>
      </w:r>
      <w:proofErr w:type="gramEnd"/>
      <w:r>
        <w:t xml:space="preserve">. Farrakhan is stupid. He's just a dumb tool. Farrakhan is just a dumb tool. I just said that. I don't mean Farrakhan. I mean the forces behind Farrakhan. Farrakhan </w:t>
      </w:r>
      <w:proofErr w:type="gramStart"/>
      <w:r>
        <w:t>nothing</w:t>
      </w:r>
      <w:proofErr w:type="gramEnd"/>
      <w:r>
        <w:t xml:space="preserve"> but a dumb instrument. But you got people like John Muhammad who's a blind instrument. He's not dumb, he's blind. The man is innocent really. He's trying to be right. John Muhammad in Detroit, he's trying to be right. He is trying to, but he can't see truth. His moral state won't allow him to see the truth. </w:t>
      </w:r>
      <w:proofErr w:type="gramStart"/>
      <w:r>
        <w:t>So</w:t>
      </w:r>
      <w:proofErr w:type="gramEnd"/>
      <w:r>
        <w:t xml:space="preserve"> he's a victim of blindness and he's suffering. But let me tell you, behind all of them is the devil.</w:t>
      </w:r>
    </w:p>
    <w:p w14:paraId="3DA736A7" w14:textId="77777777" w:rsidR="00E3336F" w:rsidRDefault="00E3336F" w:rsidP="00E3336F">
      <w:r>
        <w:t xml:space="preserve">Do you think John Muhammad could exist doing what he's doing without the approval of the devil? Do you think Farrakhan could do what he was doing without the approval of the devil? Silas, do you think he could do what he is doing without the approval of the devil? They are blind, dumb instruments of the devil. And that's the fact. If they had the knowledge I had, they'd be with me. Or </w:t>
      </w:r>
      <w:proofErr w:type="gramStart"/>
      <w:r>
        <w:t>either they'd</w:t>
      </w:r>
      <w:proofErr w:type="gramEnd"/>
      <w:r>
        <w:t xml:space="preserve"> be talking a different language than what they're talking. All right, we </w:t>
      </w:r>
      <w:proofErr w:type="gramStart"/>
      <w:r>
        <w:t>going</w:t>
      </w:r>
      <w:proofErr w:type="gramEnd"/>
      <w:r>
        <w:t xml:space="preserve"> to try to hurry up and get out of here </w:t>
      </w:r>
      <w:proofErr w:type="gramStart"/>
      <w:r>
        <w:t>now,.</w:t>
      </w:r>
      <w:proofErr w:type="gramEnd"/>
      <w:r>
        <w:t xml:space="preserve"> When Prophet Muhammad came to the Jahiliya, called Jahiliya. Age and the history of the world, particularly that part of the world that was then called Arabia and the vicinity, Jahiliya means ignorance, ignorance. Called the ignorant age. Now, if you knew the actual meaning of Jahiliya, the high meaning of the word Jahiliya, you </w:t>
      </w:r>
      <w:proofErr w:type="gramStart"/>
      <w:r>
        <w:t>will</w:t>
      </w:r>
      <w:proofErr w:type="gramEnd"/>
      <w:r>
        <w:t xml:space="preserve"> see that that kind of mentality is now prevalent in Western society. Same kind of mentality.</w:t>
      </w:r>
    </w:p>
    <w:p w14:paraId="52E87358" w14:textId="77777777" w:rsidR="00E3336F" w:rsidRDefault="00E3336F" w:rsidP="00E3336F">
      <w:r>
        <w:t xml:space="preserve">Prophet Muhammad, in coming to them, what did he say to them with the words of G-d that He revealed to them? Say that you were found on the verge or on the brink of the pit of fire and G-d saved you and brought you together as brothers. Is that right? Now, dear beloved people. If you understand the state or the mind or intellect of Western society today, it is in the same shape. If you understand the language of scripture. On the verge of the pit of fire. What is the pit of fire? Emotional disaster. Emotional disaster, emotional disintegration. Dear beloved people, the </w:t>
      </w:r>
      <w:proofErr w:type="gramStart"/>
      <w:r>
        <w:t>African-American</w:t>
      </w:r>
      <w:proofErr w:type="gramEnd"/>
      <w:r>
        <w:t xml:space="preserve"> people here in America, us, Bilalians in America, we are on the brink of the pit of fire. Brink mean on the edge. The pit is a big hole, </w:t>
      </w:r>
      <w:r>
        <w:lastRenderedPageBreak/>
        <w:t xml:space="preserve">bottomless hole, fire </w:t>
      </w:r>
      <w:proofErr w:type="gramStart"/>
      <w:r>
        <w:t>start</w:t>
      </w:r>
      <w:proofErr w:type="gramEnd"/>
      <w:r>
        <w:t xml:space="preserve"> coming up in it. And you </w:t>
      </w:r>
      <w:proofErr w:type="gramStart"/>
      <w:r>
        <w:t>right</w:t>
      </w:r>
      <w:proofErr w:type="gramEnd"/>
      <w:r>
        <w:t xml:space="preserve"> on the edge of it. It means that you are prone to be destroyed by emotional indulgence. Now this used to be characteristics of the African American in this country. We used to be the ones that were typical </w:t>
      </w:r>
      <w:proofErr w:type="gramStart"/>
      <w:r>
        <w:t>emotionalized</w:t>
      </w:r>
      <w:proofErr w:type="gramEnd"/>
      <w:r>
        <w:t xml:space="preserve"> fools.</w:t>
      </w:r>
    </w:p>
    <w:p w14:paraId="3A9DC62B" w14:textId="77777777" w:rsidR="00E3336F" w:rsidRDefault="00E3336F" w:rsidP="00E3336F">
      <w:r>
        <w:t xml:space="preserve">Okay? We were the typical type, the type for the emotionalized fool. But in recent decades, in the recent decades, this </w:t>
      </w:r>
      <w:proofErr w:type="gramStart"/>
      <w:r>
        <w:t>have</w:t>
      </w:r>
      <w:proofErr w:type="gramEnd"/>
      <w:r>
        <w:t xml:space="preserve"> become the character of the masses of America. They are all given to emotional indulgence. Therefore, there is a shortage of brain power in the system. There is a void of intelligent discipline in </w:t>
      </w:r>
      <w:proofErr w:type="gramStart"/>
      <w:r>
        <w:t>the society</w:t>
      </w:r>
      <w:proofErr w:type="gramEnd"/>
      <w:r>
        <w:t xml:space="preserve">. Why? Because of them being on the brink of the pit of fire, </w:t>
      </w:r>
      <w:proofErr w:type="gramStart"/>
      <w:r>
        <w:t>subject to</w:t>
      </w:r>
      <w:proofErr w:type="gramEnd"/>
      <w:r>
        <w:t xml:space="preserve"> fall at any time into complete annihilation and emotional indulgence. </w:t>
      </w:r>
      <w:proofErr w:type="gramStart"/>
      <w:r>
        <w:t>Your whole life is</w:t>
      </w:r>
      <w:proofErr w:type="gramEnd"/>
      <w:r>
        <w:t xml:space="preserve"> keyed </w:t>
      </w:r>
      <w:proofErr w:type="gramStart"/>
      <w:r>
        <w:t>to what</w:t>
      </w:r>
      <w:proofErr w:type="gramEnd"/>
      <w:r>
        <w:t xml:space="preserve">? Emotional indulgence. We can't raise our children. Why? Because they want to pop their </w:t>
      </w:r>
      <w:proofErr w:type="gramStart"/>
      <w:r>
        <w:t>finger</w:t>
      </w:r>
      <w:proofErr w:type="gramEnd"/>
      <w:r>
        <w:t>. They want to float in the air, wobble like a fish and swim like a duck or wobble like a duck and swim like a fish. Some of you remember that. That's all they want to do. Shake and groove, right? Yes. And it has taken over for society to such an extent that now they thank you are abnormal if you don't have that same disposition in the priesthood, in the quarters of the scientists, among the scholars, the television interviewers. If they don't all show that tendency toward emotional drowning, we think they're not human.</w:t>
      </w:r>
    </w:p>
    <w:p w14:paraId="51C8393C" w14:textId="77777777" w:rsidR="00E3336F" w:rsidRDefault="00E3336F" w:rsidP="00E3336F">
      <w:r>
        <w:t xml:space="preserve">We have been sensitized to point out </w:t>
      </w:r>
      <w:proofErr w:type="gramStart"/>
      <w:r>
        <w:t>the serious person</w:t>
      </w:r>
      <w:proofErr w:type="gramEnd"/>
      <w:r>
        <w:t xml:space="preserve"> as being abnormal. And the </w:t>
      </w:r>
      <w:proofErr w:type="gramStart"/>
      <w:r>
        <w:t>person</w:t>
      </w:r>
      <w:proofErr w:type="gramEnd"/>
      <w:r>
        <w:t xml:space="preserve"> who drown themselves in emotional indulgence, we identified them as the ideal human person. I know you understand, brother. Yes. We see so much of this, we see it in </w:t>
      </w:r>
      <w:proofErr w:type="gramStart"/>
      <w:r>
        <w:t>the society</w:t>
      </w:r>
      <w:proofErr w:type="gramEnd"/>
      <w:r>
        <w:t xml:space="preserve">. You turn on the </w:t>
      </w:r>
      <w:proofErr w:type="gramStart"/>
      <w:r>
        <w:t>television,</w:t>
      </w:r>
      <w:proofErr w:type="gramEnd"/>
      <w:r>
        <w:t xml:space="preserve"> you can see it. Do you think that's not a plan? That's a plan, that's a plan. If you don't get '</w:t>
      </w:r>
      <w:proofErr w:type="spellStart"/>
      <w:r>
        <w:t>em</w:t>
      </w:r>
      <w:proofErr w:type="spellEnd"/>
      <w:r>
        <w:t xml:space="preserve"> by fire, get '</w:t>
      </w:r>
      <w:proofErr w:type="spellStart"/>
      <w:r>
        <w:t>em</w:t>
      </w:r>
      <w:proofErr w:type="spellEnd"/>
      <w:r>
        <w:t xml:space="preserve"> by water. If you don't get '</w:t>
      </w:r>
      <w:proofErr w:type="spellStart"/>
      <w:r>
        <w:t>em</w:t>
      </w:r>
      <w:proofErr w:type="spellEnd"/>
      <w:r>
        <w:t xml:space="preserve"> by water, get '</w:t>
      </w:r>
      <w:proofErr w:type="spellStart"/>
      <w:r>
        <w:t>em</w:t>
      </w:r>
      <w:proofErr w:type="spellEnd"/>
      <w:r>
        <w:t xml:space="preserve"> by freezing. I don't want to leave it in the air. I'm going to tell you what I'm talking about.</w:t>
      </w:r>
    </w:p>
    <w:p w14:paraId="094895EE" w14:textId="77777777" w:rsidR="00E3336F" w:rsidRDefault="00E3336F" w:rsidP="00E3336F">
      <w:r>
        <w:t xml:space="preserve">Fire is firing up your lust, firing up your passion to make your passions run wild. See, fire goes wild. Fire is not controlled. It's wild. You </w:t>
      </w:r>
      <w:proofErr w:type="gramStart"/>
      <w:r>
        <w:t>have to</w:t>
      </w:r>
      <w:proofErr w:type="gramEnd"/>
      <w:r>
        <w:t xml:space="preserve"> control it. </w:t>
      </w:r>
      <w:proofErr w:type="gramStart"/>
      <w:r>
        <w:t>So</w:t>
      </w:r>
      <w:proofErr w:type="gramEnd"/>
      <w:r>
        <w:t xml:space="preserve"> getting them by fire means speeding up your passion so you go passionately wild. Or destroy them </w:t>
      </w:r>
      <w:proofErr w:type="gramStart"/>
      <w:r>
        <w:t>by</w:t>
      </w:r>
      <w:proofErr w:type="gramEnd"/>
      <w:r>
        <w:t xml:space="preserve"> water, it means </w:t>
      </w:r>
      <w:proofErr w:type="gramStart"/>
      <w:r>
        <w:t>drown</w:t>
      </w:r>
      <w:proofErr w:type="gramEnd"/>
      <w:r>
        <w:t xml:space="preserve"> them in emotional indulgence. Emotional indulgence. Now I said you get them. What's the other way I said? Freezing. Freezing means give them to blind spiritualism, blind </w:t>
      </w:r>
      <w:proofErr w:type="spellStart"/>
      <w:r>
        <w:t>saintism</w:t>
      </w:r>
      <w:proofErr w:type="spellEnd"/>
      <w:r>
        <w:t xml:space="preserve">. And </w:t>
      </w:r>
      <w:proofErr w:type="spellStart"/>
      <w:r>
        <w:t>ain't</w:t>
      </w:r>
      <w:proofErr w:type="spellEnd"/>
      <w:r>
        <w:t xml:space="preserve"> no deep freeze like Catholicism on high. Man, that's a deep freeze. And this Pope we got now, he must've been born in the summertime. That's the only way he can be as human as he is. He wasn't </w:t>
      </w:r>
      <w:proofErr w:type="gramStart"/>
      <w:r>
        <w:t>born up</w:t>
      </w:r>
      <w:proofErr w:type="gramEnd"/>
      <w:r>
        <w:t xml:space="preserve"> there. He was born down </w:t>
      </w:r>
      <w:proofErr w:type="gramStart"/>
      <w:r>
        <w:t>here</w:t>
      </w:r>
      <w:proofErr w:type="gramEnd"/>
      <w:r>
        <w:t xml:space="preserve"> and they took him up there.</w:t>
      </w:r>
    </w:p>
    <w:p w14:paraId="40AC8ADA" w14:textId="77777777" w:rsidR="00E3336F" w:rsidRDefault="00E3336F" w:rsidP="00E3336F">
      <w:r>
        <w:t xml:space="preserve">Cause he's all right. </w:t>
      </w:r>
      <w:proofErr w:type="gramStart"/>
      <w:r>
        <w:t>He's</w:t>
      </w:r>
      <w:proofErr w:type="gramEnd"/>
      <w:r>
        <w:t xml:space="preserve"> my man. Yeah. Ol Pope John Paul II man. He's all right. I wish me and him </w:t>
      </w:r>
      <w:proofErr w:type="gramStart"/>
      <w:r>
        <w:t>was</w:t>
      </w:r>
      <w:proofErr w:type="gramEnd"/>
      <w:r>
        <w:t xml:space="preserve"> working together. And incidentally, you see how Allah saved a </w:t>
      </w:r>
      <w:proofErr w:type="gramStart"/>
      <w:r>
        <w:t>man?</w:t>
      </w:r>
      <w:proofErr w:type="gramEnd"/>
      <w:r>
        <w:t xml:space="preserve"> You see how Allah saved Reagan? Shouldn't that be a sign to the world that the power to kill is in G-d's hand alone and that if He don't want you to go, you </w:t>
      </w:r>
      <w:proofErr w:type="spellStart"/>
      <w:r>
        <w:t>ain't</w:t>
      </w:r>
      <w:proofErr w:type="spellEnd"/>
      <w:r>
        <w:t xml:space="preserve"> going. And both those men were shot to be dead. Both of '</w:t>
      </w:r>
      <w:proofErr w:type="spellStart"/>
      <w:r>
        <w:t>em</w:t>
      </w:r>
      <w:proofErr w:type="spellEnd"/>
      <w:r>
        <w:t xml:space="preserve"> were shot to be dead. And both of '</w:t>
      </w:r>
      <w:proofErr w:type="spellStart"/>
      <w:r>
        <w:t>em</w:t>
      </w:r>
      <w:proofErr w:type="spellEnd"/>
      <w:r>
        <w:t xml:space="preserve"> are old men.</w:t>
      </w:r>
    </w:p>
    <w:p w14:paraId="36579A4C" w14:textId="77777777" w:rsidR="00E3336F" w:rsidRDefault="00E3336F" w:rsidP="00E3336F">
      <w:r>
        <w:t xml:space="preserve">Society was afraid to even say G-d in a serious way. I'm talking about the </w:t>
      </w:r>
      <w:proofErr w:type="gramStart"/>
      <w:r>
        <w:t>general public</w:t>
      </w:r>
      <w:proofErr w:type="gramEnd"/>
      <w:r>
        <w:t xml:space="preserve">. See, I came along six years ago to talk righteousness, to talk spiritual religion and be serious in America was to be laughed at or to be thought of as a nut. That's right. But it was right at that time when I came into the leadership and I began preaching hard that we </w:t>
      </w:r>
      <w:proofErr w:type="gramStart"/>
      <w:r>
        <w:t xml:space="preserve">have </w:t>
      </w:r>
      <w:r>
        <w:lastRenderedPageBreak/>
        <w:t>to</w:t>
      </w:r>
      <w:proofErr w:type="gramEnd"/>
      <w:r>
        <w:t xml:space="preserve"> come back to moral decency, that we </w:t>
      </w:r>
      <w:proofErr w:type="gramStart"/>
      <w:r>
        <w:t>have to</w:t>
      </w:r>
      <w:proofErr w:type="gramEnd"/>
      <w:r>
        <w:t xml:space="preserve"> come back to respect for the Almighty G-d. I began preaching that hard. And I preached it also with a spirit of healthy American patriotism. And because of that, the media </w:t>
      </w:r>
      <w:proofErr w:type="gramStart"/>
      <w:r>
        <w:t>opened up</w:t>
      </w:r>
      <w:proofErr w:type="gramEnd"/>
      <w:r>
        <w:t xml:space="preserve"> and let me get a little exposure. And I believe to my heart that </w:t>
      </w:r>
      <w:proofErr w:type="gramStart"/>
      <w:r>
        <w:t>as a consequence of</w:t>
      </w:r>
      <w:proofErr w:type="gramEnd"/>
      <w:r>
        <w:t xml:space="preserve"> that presence in America, America came back to some moral sense.</w:t>
      </w:r>
    </w:p>
    <w:p w14:paraId="59C72BED" w14:textId="77777777" w:rsidR="00E3336F" w:rsidRDefault="00E3336F" w:rsidP="00E3336F">
      <w:r>
        <w:t xml:space="preserve">Don't you think the moral majority brought this on. The moral minority of one brought this on. Oh yes. Oh yes. Not that they weren't doing something, they were doing something, but they didn't have the courage that I have. They were apologizing and I was cussing the people out. You had to be brave to turn a heavy thing around. You can't come up with no little weak, feeble effort to turn a heavy thing around. Man. You got to go at it like you Atlas or Sampson or somebody and mean business. Put all your power </w:t>
      </w:r>
      <w:proofErr w:type="gramStart"/>
      <w:r>
        <w:t>to</w:t>
      </w:r>
      <w:proofErr w:type="gramEnd"/>
      <w:r>
        <w:t xml:space="preserve"> it and be afraid of nothing. That kind of courage in this world from me by the blessing of G-d, reached people up high and touched their moral sensitivity. And I do believe in my heart </w:t>
      </w:r>
      <w:proofErr w:type="gramStart"/>
      <w:r>
        <w:t>as a result of</w:t>
      </w:r>
      <w:proofErr w:type="gramEnd"/>
      <w:r>
        <w:t xml:space="preserve"> that in me, this society has come around to some moral sense.</w:t>
      </w:r>
    </w:p>
    <w:p w14:paraId="48ED0687" w14:textId="77777777" w:rsidR="00E3336F" w:rsidRDefault="00E3336F" w:rsidP="00E3336F">
      <w:r>
        <w:t>Not that they didn't plan to eventually come around to it, but they didn't plan to come around to it this soon. They planned to let that thing ride out, but because of me, they couldn't allow that thing to ride out. Oh yes. Oh yes. Now you think I'm praising me. I'm praising Allah and only expressing gratitude, thanks. And really a sense of pride in the fact that it happened through me. Because through me it's through you. Do you think if I wasn't going to talk to you that that would've happened to me? That knowledge couldn't have come to me unless I was going to talk to you.</w:t>
      </w:r>
    </w:p>
    <w:p w14:paraId="4820444E" w14:textId="78C3D337" w:rsidR="00E3336F" w:rsidRDefault="00E3336F" w:rsidP="00E3336F">
      <w:r>
        <w:t xml:space="preserve">All right. Now dear people, we have freedom at last. Dr. King, one of his last great </w:t>
      </w:r>
      <w:proofErr w:type="gramStart"/>
      <w:r>
        <w:t>speeches</w:t>
      </w:r>
      <w:proofErr w:type="gramEnd"/>
      <w:r>
        <w:t xml:space="preserve"> rang with those words, freedom at last. Freedom at last, great G-d </w:t>
      </w:r>
      <w:r>
        <w:t>Almighty</w:t>
      </w:r>
      <w:r>
        <w:t xml:space="preserve">, free at last. Isn't that what he said? Do you think he was declaring a fact or making a prayer? He was making a prayer. He was speaking from intuition. He was speaking from intuitive </w:t>
      </w:r>
      <w:proofErr w:type="gramStart"/>
      <w:r>
        <w:t>perception</w:t>
      </w:r>
      <w:proofErr w:type="gramEnd"/>
      <w:r>
        <w:t xml:space="preserve"> and he was saying that though you can't see it, I know it is a fact. Free at last. And who did he give the praise to? Great G-d Almighty, free at last. He knew it wasn't going to come from the hand of the Jacubite. He knew it was going to come as G-d's doing. Great G-d Almighty, free at last.</w:t>
      </w:r>
    </w:p>
    <w:p w14:paraId="18E94752" w14:textId="77777777" w:rsidR="00E3336F" w:rsidRDefault="00E3336F" w:rsidP="00E3336F">
      <w:r>
        <w:t xml:space="preserve">I told you all a few years ago that I </w:t>
      </w:r>
      <w:proofErr w:type="gramStart"/>
      <w:r>
        <w:t>actually felt</w:t>
      </w:r>
      <w:proofErr w:type="gramEnd"/>
      <w:r>
        <w:t xml:space="preserve"> the presence of Dr. King, Frederick Douglas, the Honorable Elijah Muhammad and </w:t>
      </w:r>
      <w:proofErr w:type="gramStart"/>
      <w:r>
        <w:t>all of</w:t>
      </w:r>
      <w:proofErr w:type="gramEnd"/>
      <w:r>
        <w:t xml:space="preserve"> our great heroes staring in my own soul. You thought I lied to you? G-d is my witness. When I was speaking to you at </w:t>
      </w:r>
      <w:proofErr w:type="gramStart"/>
      <w:r>
        <w:t>times</w:t>
      </w:r>
      <w:proofErr w:type="gramEnd"/>
      <w:r>
        <w:t xml:space="preserve"> I felt like those men were in me shouting through my own voice. Why should that be? Because </w:t>
      </w:r>
      <w:proofErr w:type="gramStart"/>
      <w:r>
        <w:t>actually I'm</w:t>
      </w:r>
      <w:proofErr w:type="gramEnd"/>
      <w:r>
        <w:t xml:space="preserve"> a product of their work. I'm an extension of their own work. </w:t>
      </w:r>
      <w:proofErr w:type="gramStart"/>
      <w:r>
        <w:t>So</w:t>
      </w:r>
      <w:proofErr w:type="gramEnd"/>
      <w:r>
        <w:t xml:space="preserve"> if I'm an extension of the life of the leaders who went before me, then I should sense that reality in my own spirit. And I do. I sense that reality </w:t>
      </w:r>
      <w:proofErr w:type="gramStart"/>
      <w:r>
        <w:t>in</w:t>
      </w:r>
      <w:proofErr w:type="gramEnd"/>
      <w:r>
        <w:t xml:space="preserve"> my own spirit. They say I condemned my father, I </w:t>
      </w:r>
      <w:proofErr w:type="gramStart"/>
      <w:r>
        <w:t>reject</w:t>
      </w:r>
      <w:proofErr w:type="gramEnd"/>
      <w:r>
        <w:t xml:space="preserve"> my father, but </w:t>
      </w:r>
      <w:proofErr w:type="gramStart"/>
      <w:r>
        <w:t>actually I</w:t>
      </w:r>
      <w:proofErr w:type="gramEnd"/>
      <w:r>
        <w:t xml:space="preserve"> feel my father within me.</w:t>
      </w:r>
    </w:p>
    <w:p w14:paraId="4861C63E" w14:textId="77777777" w:rsidR="00E3336F" w:rsidRDefault="00E3336F" w:rsidP="00E3336F">
      <w:r>
        <w:t xml:space="preserve">And I don't mean in a spooky sense. I don't mean that he has been reincarnated in me. No indeed. The man has passed like everybody else passed, and I have no hookup with the grave. But I mean what people </w:t>
      </w:r>
      <w:proofErr w:type="gramStart"/>
      <w:r>
        <w:t>said</w:t>
      </w:r>
      <w:proofErr w:type="gramEnd"/>
      <w:r>
        <w:t xml:space="preserve"> is in the air. And it went into my heart. It went into my life. It has become now a part of my own life and spirit. And when I speak, I speak not only with my voice, </w:t>
      </w:r>
      <w:proofErr w:type="gramStart"/>
      <w:r>
        <w:t>I</w:t>
      </w:r>
      <w:proofErr w:type="gramEnd"/>
      <w:r>
        <w:t xml:space="preserve"> speak with the voice of the excellence of my race. Yes. We were first on the </w:t>
      </w:r>
      <w:r>
        <w:lastRenderedPageBreak/>
        <w:t xml:space="preserve">verge of the pit, but the Jacubite scheme eventually brought the masses of America to the brink of the pit. And who broke from the pit first? It was the one that was under them all. Peace be unto you </w:t>
      </w:r>
      <w:proofErr w:type="spellStart"/>
      <w:r>
        <w:t>Asaalaam</w:t>
      </w:r>
      <w:proofErr w:type="spellEnd"/>
      <w:r>
        <w:t xml:space="preserve"> Alaikum. I know everybody's tired from sitting, so maybe we should stand up for just a minute. Stand up for a couple minutes because I have overextended my own time and we </w:t>
      </w:r>
      <w:proofErr w:type="gramStart"/>
      <w:r>
        <w:t>have to</w:t>
      </w:r>
      <w:proofErr w:type="gramEnd"/>
      <w:r>
        <w:t xml:space="preserve"> hear from Imam Matthew Bilal.</w:t>
      </w:r>
    </w:p>
    <w:p w14:paraId="0A74C78C"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03A2" w14:textId="77777777" w:rsidR="005E1D25" w:rsidRDefault="005E1D25" w:rsidP="007E7A5E">
      <w:r>
        <w:separator/>
      </w:r>
    </w:p>
  </w:endnote>
  <w:endnote w:type="continuationSeparator" w:id="0">
    <w:p w14:paraId="72B4BEAF" w14:textId="77777777" w:rsidR="005E1D25" w:rsidRDefault="005E1D25"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3EC58FAE"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3C25D4E3"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7C2FC" w14:textId="77777777" w:rsidR="005E1D25" w:rsidRDefault="005E1D25" w:rsidP="007E7A5E">
      <w:r>
        <w:separator/>
      </w:r>
    </w:p>
  </w:footnote>
  <w:footnote w:type="continuationSeparator" w:id="0">
    <w:p w14:paraId="6902DA2C" w14:textId="77777777" w:rsidR="005E1D25" w:rsidRDefault="005E1D25"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E3336F"/>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5566D"/>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1D25"/>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336F"/>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81A54"/>
  <w15:docId w15:val="{D0708935-CFC2-49E9-AC00-603E37F1D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5</TotalTime>
  <Pages>33</Pages>
  <Words>21605</Words>
  <Characters>93771</Characters>
  <Application>Microsoft Office Word</Application>
  <DocSecurity>0</DocSecurity>
  <Lines>1359</Lines>
  <Paragraphs>191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2026-01-04T04:14:00Z</dcterms:created>
  <dcterms:modified xsi:type="dcterms:W3CDTF">2026-01-04T04:20:00Z</dcterms:modified>
</cp:coreProperties>
</file>