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86F05" w14:textId="7DE00A32" w:rsidR="00593ECC" w:rsidRPr="00593ECC" w:rsidRDefault="002A4D1E" w:rsidP="00896E9D">
      <w:pPr>
        <w:pStyle w:val="Heading1"/>
        <w:rPr>
          <w:sz w:val="32"/>
        </w:rPr>
      </w:pPr>
      <w:r>
        <w:rPr>
          <w:sz w:val="32"/>
        </w:rPr>
        <w:t>08/26/1979</w:t>
      </w:r>
    </w:p>
    <w:p w14:paraId="63B7C863" w14:textId="77777777" w:rsidR="00593ECC" w:rsidRPr="00593ECC" w:rsidRDefault="00593ECC" w:rsidP="00896E9D">
      <w:pPr>
        <w:pStyle w:val="Heading1"/>
        <w:rPr>
          <w:sz w:val="36"/>
        </w:rPr>
      </w:pPr>
      <w:r w:rsidRPr="00593ECC">
        <w:rPr>
          <w:sz w:val="36"/>
        </w:rPr>
        <w:t>IWDM Study Library</w:t>
      </w:r>
    </w:p>
    <w:p w14:paraId="1C8F794D" w14:textId="7CCE9C19" w:rsidR="003345CC" w:rsidRPr="00896E9D" w:rsidRDefault="002A4D1E" w:rsidP="00896E9D">
      <w:pPr>
        <w:pStyle w:val="Heading1"/>
        <w:spacing w:before="360" w:after="120"/>
        <w:contextualSpacing w:val="0"/>
        <w:rPr>
          <w:sz w:val="24"/>
        </w:rPr>
      </w:pPr>
      <w:r>
        <w:rPr>
          <w:sz w:val="44"/>
        </w:rPr>
        <w:t>The Favor of Allah</w:t>
      </w:r>
      <w:r w:rsidR="00BD4376" w:rsidRPr="007E7A5E">
        <w:br/>
      </w:r>
    </w:p>
    <w:p w14:paraId="472D31B3" w14:textId="77777777" w:rsidR="003345CC" w:rsidRPr="007E7A5E" w:rsidRDefault="003345CC" w:rsidP="00896E9D">
      <w:pPr>
        <w:pStyle w:val="Heading3"/>
      </w:pPr>
      <w:r w:rsidRPr="007E7A5E">
        <w:t>By Imam W. Deen Mohammed</w:t>
      </w:r>
    </w:p>
    <w:p w14:paraId="0685271A" w14:textId="77777777" w:rsidR="002A4D1E" w:rsidRDefault="002A4D1E" w:rsidP="002A4D1E">
      <w:r>
        <w:t>Revive enthusiasm for propagation was kind of weakened by shifting interest from propagation to Bilalian News sales. Now we know Bilalian New sales is propagation because Bilalian News carries so much of the mission of Islam in America. But this effort was an effort within that destruct itself by the leader, and concern is for the image that we want to project of the leaders. The leaders themselves got together and they worked like beavers. They worked very hard here. They were here from Atlanta</w:t>
      </w:r>
      <w:proofErr w:type="gramStart"/>
      <w:r>
        <w:t>, from</w:t>
      </w:r>
      <w:proofErr w:type="gramEnd"/>
      <w:r>
        <w:t xml:space="preserve"> Miami</w:t>
      </w:r>
      <w:proofErr w:type="gramStart"/>
      <w:r>
        <w:t>, from</w:t>
      </w:r>
      <w:proofErr w:type="gramEnd"/>
      <w:r>
        <w:t xml:space="preserve"> Houston, Texas, from Detroit. They were here and they worked like beavers with the propagation team and a</w:t>
      </w:r>
      <w:r>
        <w:t xml:space="preserve"> </w:t>
      </w:r>
      <w:r>
        <w:t xml:space="preserve">few other brothers. </w:t>
      </w:r>
    </w:p>
    <w:p w14:paraId="036F8CDC" w14:textId="77777777" w:rsidR="002A4D1E" w:rsidRDefault="002A4D1E" w:rsidP="002A4D1E">
      <w:r>
        <w:t xml:space="preserve">We don't want to take from their own image </w:t>
      </w:r>
      <w:proofErr w:type="gramStart"/>
      <w:r>
        <w:t>In</w:t>
      </w:r>
      <w:proofErr w:type="gramEnd"/>
      <w:r>
        <w:t xml:space="preserve"> this </w:t>
      </w:r>
      <w:proofErr w:type="gramStart"/>
      <w:r>
        <w:t>particular work</w:t>
      </w:r>
      <w:proofErr w:type="gramEnd"/>
      <w:r>
        <w:t>. People need to see their leaders out in the forefront doing what they're asking the community to do. One of the purposes of this propagation team effort was to project the local leaders in the forefront, to the forefront as men, Imams who want to see Al Islam spread throughout America and the world. We feel that</w:t>
      </w:r>
      <w:r>
        <w:t xml:space="preserve"> </w:t>
      </w:r>
      <w:r>
        <w:t xml:space="preserve">the emphasis on Bilalian News sales didn't do justice to the effort by these Imams. </w:t>
      </w:r>
    </w:p>
    <w:p w14:paraId="0B2DBE91" w14:textId="183E1AC7" w:rsidR="002A4D1E" w:rsidRDefault="002A4D1E" w:rsidP="002A4D1E">
      <w:proofErr w:type="gramStart"/>
      <w:r>
        <w:t>So</w:t>
      </w:r>
      <w:proofErr w:type="gramEnd"/>
      <w:r>
        <w:t xml:space="preserve"> I hope Bilalian News will, in its coming issue, give a due kind of report on the effort of the Imams and the public relations department. I don't think that there was any</w:t>
      </w:r>
      <w:r>
        <w:t xml:space="preserve"> </w:t>
      </w:r>
      <w:r>
        <w:t>intentional wrong done. I think the mistake was leaving it to Bilal News to form the wording. Bilal News is Bilal news and naturally</w:t>
      </w:r>
      <w:r>
        <w:t xml:space="preserve"> </w:t>
      </w:r>
      <w:r>
        <w:t xml:space="preserve">If they left completely to compose the language themselves, then most likely their </w:t>
      </w:r>
      <w:proofErr w:type="gramStart"/>
      <w:r>
        <w:t>interest is</w:t>
      </w:r>
      <w:proofErr w:type="gramEnd"/>
      <w:r>
        <w:t xml:space="preserve"> in Bilalian News sales is going to</w:t>
      </w:r>
      <w:r>
        <w:t xml:space="preserve"> </w:t>
      </w:r>
      <w:r>
        <w:t>dominate</w:t>
      </w:r>
      <w:r>
        <w:t xml:space="preserve"> </w:t>
      </w:r>
      <w:r>
        <w:t xml:space="preserve">that </w:t>
      </w:r>
      <w:proofErr w:type="gramStart"/>
      <w:r>
        <w:t>particular</w:t>
      </w:r>
      <w:r>
        <w:t xml:space="preserve"> </w:t>
      </w:r>
      <w:r>
        <w:t>presentation</w:t>
      </w:r>
      <w:proofErr w:type="gramEnd"/>
      <w:r>
        <w:t>.</w:t>
      </w:r>
    </w:p>
    <w:p w14:paraId="74F4890E" w14:textId="77777777" w:rsidR="002A4D1E" w:rsidRDefault="002A4D1E" w:rsidP="002A4D1E">
      <w:proofErr w:type="gramStart"/>
      <w:r>
        <w:t>So</w:t>
      </w:r>
      <w:proofErr w:type="gramEnd"/>
      <w:r>
        <w:t xml:space="preserve"> I hope that the Imams will compose themselves, the kind of announcement they want to go in Bilalian News, announcing their efforts.</w:t>
      </w:r>
    </w:p>
    <w:p w14:paraId="41CD0E6D" w14:textId="12322806" w:rsidR="002A4D1E" w:rsidRDefault="002A4D1E" w:rsidP="002A4D1E">
      <w:r>
        <w:t>Let us again say welcome</w:t>
      </w:r>
      <w:r>
        <w:t xml:space="preserve"> </w:t>
      </w:r>
      <w:r>
        <w:t xml:space="preserve">to honorable Elijah Muhammad Mosque, Chicago, Illinois. It is always great pleasure for me to come here and see Muslims and visitors in .......... here in this wonderful Mosque. You know, this is one of the finest pieces of property on the south side? Sometimes, we are not aware of our own possessions. This is one of our possessions here. The honorable Elijah Muhammad, he sacrificed, struggled to get this building. For several years, he passed by it, driving from the south side, further south, by the stores and property where businesses are, to his home. He passed by this building. It was a Greek Orthodox </w:t>
      </w:r>
      <w:proofErr w:type="gramStart"/>
      <w:r>
        <w:t>church</w:t>
      </w:r>
      <w:proofErr w:type="gramEnd"/>
      <w:r>
        <w:t xml:space="preserve"> and he liked this building very much. He said, we must have that building. He went and approached the people who were at that time running the affair of the church. I </w:t>
      </w:r>
      <w:proofErr w:type="gramStart"/>
      <w:r>
        <w:t>forget</w:t>
      </w:r>
      <w:proofErr w:type="gramEnd"/>
      <w:r>
        <w:t xml:space="preserve"> the gentleman's name.</w:t>
      </w:r>
    </w:p>
    <w:p w14:paraId="72AF3BEB" w14:textId="77777777" w:rsidR="002A4D1E" w:rsidRDefault="002A4D1E" w:rsidP="002A4D1E">
      <w:r>
        <w:t xml:space="preserve">They told him that they wanted a certain price. The honorable Elijah Muhammad, the price is too much. He tried to get them to come down. Instead of coming down, they went up. He </w:t>
      </w:r>
      <w:r>
        <w:lastRenderedPageBreak/>
        <w:t xml:space="preserve">said, they don't want me to have this building, but we </w:t>
      </w:r>
      <w:proofErr w:type="gramStart"/>
      <w:r>
        <w:t>have to</w:t>
      </w:r>
      <w:proofErr w:type="gramEnd"/>
      <w:r>
        <w:t xml:space="preserve"> have it. We're going to get this building. He said, okay, we'll pay your price. They went up </w:t>
      </w:r>
      <w:proofErr w:type="gramStart"/>
      <w:r>
        <w:t>again and again</w:t>
      </w:r>
      <w:proofErr w:type="gramEnd"/>
      <w:r>
        <w:t>. He said, okay, we'll pay the price. They went up again. They went up for about $2 million all the way up to 4 million. In fact, at one time I heard they were asking a million and a quarter, a million and three quarters, and they went up from 2 million to $4 million dollars.</w:t>
      </w:r>
    </w:p>
    <w:p w14:paraId="479A9BC9" w14:textId="77777777" w:rsidR="002A4D1E" w:rsidRDefault="002A4D1E" w:rsidP="002A4D1E">
      <w:r>
        <w:t xml:space="preserve">The building wasn't worth $4 million, not at that time. This property, this building and the school, this property here at that time, </w:t>
      </w:r>
      <w:proofErr w:type="gramStart"/>
      <w:r>
        <w:t>it wasn't worth that</w:t>
      </w:r>
      <w:proofErr w:type="gramEnd"/>
      <w:r>
        <w:t xml:space="preserve">. But the honorable Elijah Muhammad was determined. That's the price you </w:t>
      </w:r>
      <w:proofErr w:type="gramStart"/>
      <w:r>
        <w:t>have to</w:t>
      </w:r>
      <w:proofErr w:type="gramEnd"/>
      <w:r>
        <w:t xml:space="preserve"> pay in a society that doesn't accept you, that doesn't accept you. The Nation of Islam was not accepted by the general society and didn't have the support of </w:t>
      </w:r>
      <w:proofErr w:type="gramStart"/>
      <w:r>
        <w:t>the majority of</w:t>
      </w:r>
      <w:proofErr w:type="gramEnd"/>
      <w:r>
        <w:t xml:space="preserve"> the good people of America. </w:t>
      </w:r>
      <w:proofErr w:type="gramStart"/>
      <w:r>
        <w:t>So</w:t>
      </w:r>
      <w:proofErr w:type="gramEnd"/>
      <w:r>
        <w:t xml:space="preserve"> a few people could really stick it to us because they knew that they had nowhere to turn. Said, well, they're going to preach that black Muslim doctrine in our church. We're going to make '</w:t>
      </w:r>
      <w:proofErr w:type="spellStart"/>
      <w:r>
        <w:t>em</w:t>
      </w:r>
      <w:proofErr w:type="spellEnd"/>
      <w:r>
        <w:t xml:space="preserve"> pay for it, make '</w:t>
      </w:r>
      <w:proofErr w:type="spellStart"/>
      <w:r>
        <w:t>em</w:t>
      </w:r>
      <w:proofErr w:type="spellEnd"/>
      <w:r>
        <w:t xml:space="preserve"> pay double. They had paid </w:t>
      </w:r>
      <w:proofErr w:type="gramStart"/>
      <w:r>
        <w:t>double</w:t>
      </w:r>
      <w:proofErr w:type="gramEnd"/>
      <w:r>
        <w:t xml:space="preserve"> but all praise is due to Allah. There was help.</w:t>
      </w:r>
    </w:p>
    <w:p w14:paraId="115739C6" w14:textId="1BF6A80D" w:rsidR="002A4D1E" w:rsidRDefault="002A4D1E" w:rsidP="002A4D1E">
      <w:r>
        <w:t xml:space="preserve">The community was poor, very poor. </w:t>
      </w:r>
      <w:proofErr w:type="gramStart"/>
      <w:r>
        <w:t>Well</w:t>
      </w:r>
      <w:proofErr w:type="gramEnd"/>
      <w:r>
        <w:t xml:space="preserve"> it took many, many years for this community to come up with $4 million. The honorable Elijah Muhammad found a friend in Colonel Gaddafi, of Libya. He extended a loan, interest free loan, no interest, no heavy mortgage, no compounding interest. Interest free loan was extended to the honorable Elijah Muhammad in the community, The Nation of Islam from Colonel Gaddafi of Libya in the amount of $3 million. Isn't that wonderful? $3 million. The honorable Elijah Muhammad, while he was with us, he was making the payments. During the last couple of years of his life, it was </w:t>
      </w:r>
      <w:proofErr w:type="gramStart"/>
      <w:r>
        <w:t>really hard</w:t>
      </w:r>
      <w:proofErr w:type="gramEnd"/>
      <w:r>
        <w:t xml:space="preserve"> to make those payments.</w:t>
      </w:r>
    </w:p>
    <w:p w14:paraId="1F98BA78" w14:textId="77777777" w:rsidR="002A4D1E" w:rsidRDefault="002A4D1E" w:rsidP="002A4D1E">
      <w:r>
        <w:t xml:space="preserve">Time was changing for us economically. The times were changing and it really got hard. You'd be surprised to know how much financial burden was on this community during the last two or three years of the honorable Elijah Muhammad's life. Terrible financial strain was on this community, but the honorable Elijah Muhammad was keeping his commitment, he was paying his debt. Then as Allah willed it, he passed from us and that burden fell on us. With the new leadership that was offered in myself, we began to struggle with the same burden. Our policies </w:t>
      </w:r>
      <w:proofErr w:type="gramStart"/>
      <w:r>
        <w:t>changed</w:t>
      </w:r>
      <w:proofErr w:type="gramEnd"/>
      <w:r>
        <w:t xml:space="preserve">. </w:t>
      </w:r>
    </w:p>
    <w:p w14:paraId="50D7A12A" w14:textId="5B9BA7FE" w:rsidR="002A4D1E" w:rsidRDefault="002A4D1E" w:rsidP="002A4D1E">
      <w:r>
        <w:t>We started lessening the demand, the financial demand on the people. That meant less money was coming in now and the burden was still there, getting worse, getting heavier. We found ourselves really facing</w:t>
      </w:r>
      <w:r>
        <w:t xml:space="preserve"> </w:t>
      </w:r>
      <w:r>
        <w:t xml:space="preserve">the decision to sell our real estate holdings </w:t>
      </w:r>
      <w:proofErr w:type="gramStart"/>
      <w:r>
        <w:t>in order to</w:t>
      </w:r>
      <w:proofErr w:type="gramEnd"/>
      <w:r>
        <w:t xml:space="preserve"> keep our dignity because we had to pay vendors, creditors and Libya alone. That was, I </w:t>
      </w:r>
      <w:proofErr w:type="gramStart"/>
      <w:r>
        <w:t>think</w:t>
      </w:r>
      <w:proofErr w:type="gramEnd"/>
      <w:r>
        <w:t xml:space="preserve"> about $200,000 twice a year, wasn't it? Something like that. And that's a lot. You can't pay that. You can't do that. You poor people, you don't have that money. The only way to do it is you have to sell some of the things. Theis community overextended itself, got too much, bought too much, too much land, too much property and didn't have the management and didn't have the resources for developing it to make it profitable. </w:t>
      </w:r>
      <w:proofErr w:type="gramStart"/>
      <w:r>
        <w:t>So</w:t>
      </w:r>
      <w:proofErr w:type="gramEnd"/>
      <w:r>
        <w:t xml:space="preserve"> we went to the Muslim brothers of </w:t>
      </w:r>
      <w:proofErr w:type="gramStart"/>
      <w:r>
        <w:t>Libya</w:t>
      </w:r>
      <w:proofErr w:type="gramEnd"/>
      <w:r>
        <w:t xml:space="preserve"> and we told them our financial situation and they said Don't worry about it.</w:t>
      </w:r>
    </w:p>
    <w:p w14:paraId="7B4E9CC6" w14:textId="753F6445" w:rsidR="002A4D1E" w:rsidRDefault="002A4D1E" w:rsidP="002A4D1E">
      <w:r>
        <w:t xml:space="preserve">Pay, whenever you </w:t>
      </w:r>
      <w:proofErr w:type="gramStart"/>
      <w:r>
        <w:t>are able to</w:t>
      </w:r>
      <w:proofErr w:type="gramEnd"/>
      <w:r>
        <w:t xml:space="preserve">. I believe that was close to three years ago, wasn't it? Almost three years ago. We haven't paid them a </w:t>
      </w:r>
      <w:proofErr w:type="gramStart"/>
      <w:r>
        <w:t>penny</w:t>
      </w:r>
      <w:proofErr w:type="gramEnd"/>
      <w:r>
        <w:t xml:space="preserve"> and they haven't at not one time have they asked me, when are you going to be able to pay? When are you going to be able to pay? We haven't given them a penny. Not a single penny since then, and they haven't </w:t>
      </w:r>
      <w:proofErr w:type="gramStart"/>
      <w:r>
        <w:t>one time</w:t>
      </w:r>
      <w:proofErr w:type="gramEnd"/>
      <w:r>
        <w:t xml:space="preserve"> said, </w:t>
      </w:r>
      <w:r>
        <w:lastRenderedPageBreak/>
        <w:t xml:space="preserve">don't forget the debt, now. When are you going to be able to pay? Not one single time. That's Muslims. Muslims. Now I'm not saying that some Christians are not like that. Some Christians are like that too. Even some Christians are better. They'll say forget the death. It's for </w:t>
      </w:r>
      <w:proofErr w:type="gramStart"/>
      <w:r>
        <w:t>good,</w:t>
      </w:r>
      <w:proofErr w:type="gramEnd"/>
      <w:r>
        <w:t xml:space="preserve"> it's for G-d and righteousness. Forget it. And some Muslims will say, forget it too. In fact, our brothers in </w:t>
      </w:r>
      <w:r>
        <w:t>Libya</w:t>
      </w:r>
      <w:r>
        <w:t xml:space="preserve"> have said, forget it, they have not reminded us. So that's like saying forget it, but we intend to pay and we will pay. It'll be left up to them to refuse it. Insha Allah, Allah will bless us and we'll be able to carry them the money.</w:t>
      </w:r>
    </w:p>
    <w:p w14:paraId="11E153F0" w14:textId="2DFBBAF1" w:rsidR="002A4D1E" w:rsidRDefault="002A4D1E" w:rsidP="002A4D1E">
      <w:r>
        <w:t xml:space="preserve"> I thank Allah for the honorable Elijah Muhammad's courage. He had the courage to do big things and because he had the courage to do big things, we now have more respect in the world than we would've had if he hadn't been with us. Oh yes. And we still need that kind of courage, brothers and sisters, we </w:t>
      </w:r>
      <w:proofErr w:type="gramStart"/>
      <w:r>
        <w:t>have to</w:t>
      </w:r>
      <w:proofErr w:type="gramEnd"/>
      <w:r>
        <w:t xml:space="preserve"> have the courage to do big things. Don't think small. Stop thinking small. Don't aim at a target that's no bigger than you are. Always aim at the target that's bigger than you are. Then you'll progress. I thank Allah of blessing the </w:t>
      </w:r>
      <w:r>
        <w:t>Honorable</w:t>
      </w:r>
      <w:r>
        <w:t xml:space="preserve"> Elijah Muhammad and the Nation of Islam with this wonderful piece of property here. We intend to make it </w:t>
      </w:r>
      <w:proofErr w:type="gramStart"/>
      <w:r>
        <w:t>more and more</w:t>
      </w:r>
      <w:proofErr w:type="gramEnd"/>
      <w:r>
        <w:t xml:space="preserve"> Islamic. If you keep noticing the place, you'll see that. We're going to take the American flag and put it out of the direction of Qibla, then it'll be more Islamic. I don't think if you go into the holies of holies, you'll find American flag.</w:t>
      </w:r>
    </w:p>
    <w:p w14:paraId="09CD8F91" w14:textId="7C09A87D" w:rsidR="002A4D1E" w:rsidRDefault="002A4D1E" w:rsidP="002A4D1E">
      <w:r>
        <w:t xml:space="preserve">The Jews and the Catholics, they have their holies of holies. I don't believe if you go into their holies of holies, you won't find, I don't think you'll find the American flag standing up there in their holies of holies. </w:t>
      </w:r>
      <w:proofErr w:type="gramStart"/>
      <w:r>
        <w:t>So</w:t>
      </w:r>
      <w:proofErr w:type="gramEnd"/>
      <w:r>
        <w:t xml:space="preserve"> we </w:t>
      </w:r>
      <w:proofErr w:type="gramStart"/>
      <w:r>
        <w:t>have to</w:t>
      </w:r>
      <w:proofErr w:type="gramEnd"/>
      <w:r>
        <w:t xml:space="preserve"> take the flag out of our prayer direction. In fact, do it right now and put it over here somewhere. It shouldn't be in front of Qibla. Put it here somewhere. Put it next to the flag here. That's good enough. Yes, it should be on my right. Allah is on my right. No, no. Put it back like this, just put the flag out of Qibla. We used to have people sitting here in the direction of Qibla while we pray. We changed that, now they don't go there. They know when it's time to pray. They get up and they move from there and they sit over </w:t>
      </w:r>
      <w:proofErr w:type="gramStart"/>
      <w:r>
        <w:t>here</w:t>
      </w:r>
      <w:proofErr w:type="gramEnd"/>
      <w:r>
        <w:t xml:space="preserve">. When the brother is praying, you know it's wrong </w:t>
      </w:r>
      <w:proofErr w:type="gramStart"/>
      <w:r>
        <w:t>to even</w:t>
      </w:r>
      <w:proofErr w:type="gramEnd"/>
      <w:r>
        <w:t xml:space="preserve"> just walk past him. If you can find another way, you're not supposed to even walk past him. You're not supposed to walk past him in front of him while he's</w:t>
      </w:r>
      <w:r>
        <w:t xml:space="preserve"> </w:t>
      </w:r>
      <w:r>
        <w:t>praying.</w:t>
      </w:r>
    </w:p>
    <w:p w14:paraId="2E0962CD" w14:textId="77777777" w:rsidR="002A4D1E" w:rsidRDefault="002A4D1E" w:rsidP="002A4D1E">
      <w:r>
        <w:t>This is tradition of Prophet Muhammed. Prophet Muhammed instructed the people not to go in front of the person when he's praying. If you can find another route, take that other route.</w:t>
      </w:r>
    </w:p>
    <w:p w14:paraId="392023FF" w14:textId="77777777" w:rsidR="002A4D1E" w:rsidRDefault="002A4D1E" w:rsidP="002A4D1E">
      <w:r>
        <w:t xml:space="preserve">So why should we have people sitting up in front of us and we </w:t>
      </w:r>
      <w:proofErr w:type="gramStart"/>
      <w:r>
        <w:t>praying</w:t>
      </w:r>
      <w:proofErr w:type="gramEnd"/>
      <w:r>
        <w:t xml:space="preserve"> and they </w:t>
      </w:r>
      <w:proofErr w:type="gramStart"/>
      <w:r>
        <w:t>sitting</w:t>
      </w:r>
      <w:proofErr w:type="gramEnd"/>
      <w:r>
        <w:t xml:space="preserve"> up, or the American flag. This is not a place for the American flag. This is a place for </w:t>
      </w:r>
      <w:proofErr w:type="gramStart"/>
      <w:r>
        <w:t>concentration,</w:t>
      </w:r>
      <w:proofErr w:type="gramEnd"/>
      <w:r>
        <w:t xml:space="preserve"> devotion to Allah. </w:t>
      </w:r>
      <w:proofErr w:type="gramStart"/>
      <w:r>
        <w:t>So</w:t>
      </w:r>
      <w:proofErr w:type="gramEnd"/>
      <w:r>
        <w:t xml:space="preserve"> whatever is in this place, it should have religious significance. This flag has Qur'an on it. (Arabic-La </w:t>
      </w:r>
      <w:proofErr w:type="spellStart"/>
      <w:r>
        <w:t>ilaha</w:t>
      </w:r>
      <w:proofErr w:type="spellEnd"/>
      <w:r>
        <w:t xml:space="preserve"> </w:t>
      </w:r>
      <w:proofErr w:type="spellStart"/>
      <w:proofErr w:type="gramStart"/>
      <w:r>
        <w:t>illala</w:t>
      </w:r>
      <w:proofErr w:type="spellEnd"/>
      <w:r>
        <w:t>)on</w:t>
      </w:r>
      <w:proofErr w:type="gramEnd"/>
      <w:r>
        <w:t xml:space="preserve"> it. That has Islamic significance. The American flag represents blood spilled for the nation, political authority. It's not a religious flag, but they ask that you do that respect. </w:t>
      </w:r>
      <w:proofErr w:type="gramStart"/>
      <w:r>
        <w:t>Well</w:t>
      </w:r>
      <w:proofErr w:type="gramEnd"/>
      <w:r>
        <w:t xml:space="preserve"> when we have civic meetings here, political meetings here, we will give them that respect. We will put the American flag up. But when we have Jumuah, we have salat here we have </w:t>
      </w:r>
      <w:proofErr w:type="spellStart"/>
      <w:r>
        <w:t>taleem</w:t>
      </w:r>
      <w:proofErr w:type="spellEnd"/>
      <w:r>
        <w:t xml:space="preserve"> here. </w:t>
      </w:r>
      <w:proofErr w:type="gramStart"/>
      <w:r>
        <w:t>We're are</w:t>
      </w:r>
      <w:proofErr w:type="gramEnd"/>
      <w:r>
        <w:t xml:space="preserve"> going to put the American flag aside.</w:t>
      </w:r>
    </w:p>
    <w:p w14:paraId="2111B917" w14:textId="77777777" w:rsidR="002A4D1E" w:rsidRDefault="002A4D1E" w:rsidP="002A4D1E">
      <w:r>
        <w:t xml:space="preserve">I've instructed another man in Houston. I told him, it's not nice to have the American flag in front of people. Are we bowing to the flag? We are dealing with new people. We are dealing with new people. People who don't understand their religion and maybe some of them think that they should bow to the flag too. We don't bow to the flag. We bow to Allah. It's okay if </w:t>
      </w:r>
      <w:r>
        <w:lastRenderedPageBreak/>
        <w:t>you turn the flag, the other way, put '</w:t>
      </w:r>
      <w:proofErr w:type="spellStart"/>
      <w:r>
        <w:t>em</w:t>
      </w:r>
      <w:proofErr w:type="spellEnd"/>
      <w:r>
        <w:t xml:space="preserve"> the other way, </w:t>
      </w:r>
      <w:proofErr w:type="gramStart"/>
      <w:r>
        <w:t>its</w:t>
      </w:r>
      <w:proofErr w:type="gramEnd"/>
      <w:r>
        <w:t xml:space="preserve"> alright. You change the position. You don't have to change </w:t>
      </w:r>
      <w:proofErr w:type="gramStart"/>
      <w:r>
        <w:t>the</w:t>
      </w:r>
      <w:proofErr w:type="gramEnd"/>
      <w:r>
        <w:t xml:space="preserve"> position. Just keep it out of Qibla direction. Change it back like it was.</w:t>
      </w:r>
    </w:p>
    <w:p w14:paraId="3FF67DD3" w14:textId="77777777" w:rsidR="002A4D1E" w:rsidRDefault="002A4D1E" w:rsidP="002A4D1E">
      <w:r>
        <w:t xml:space="preserve">We are not asking for our flag to be over here. Flag can be anywhere and we don't want this flag in front of us when we make prayer, although it has religious significance, we don't even want our flag, the religious flag in front of us when we make, direct ourselves towards and make that no, we don't want it there. It has symbolic meaning. It shouldn't be there in the masjid, </w:t>
      </w:r>
      <w:proofErr w:type="gramStart"/>
      <w:r>
        <w:t>actually the</w:t>
      </w:r>
      <w:proofErr w:type="gramEnd"/>
      <w:r>
        <w:t xml:space="preserve"> flag shouldn't even be in the masjid. Why? Because it has symbols that were forbidden in the time of Muhammed, to be in the masjid. Qur'anic inscription can be in the masjid, but not this symbolic thing here that represents people and blood and all of that, sacrifice for nation. That doesn't </w:t>
      </w:r>
      <w:proofErr w:type="gramStart"/>
      <w:r>
        <w:t>supposed</w:t>
      </w:r>
      <w:proofErr w:type="gramEnd"/>
      <w:r>
        <w:t xml:space="preserve"> to be in the masjid. You'll find no human pictures in the masjid, no animal pictures in the masjid. There should be no symbolism in the masjid. That's why I told them to take all the symbolism off the blackboard. We used to talk from symbolism on the blackboard. We had a lot of symbolism there, the cross and a hanging man </w:t>
      </w:r>
      <w:proofErr w:type="gramStart"/>
      <w:r>
        <w:t>and et cetera</w:t>
      </w:r>
      <w:proofErr w:type="gramEnd"/>
      <w:r>
        <w:t>. We removed all of that. It won't be right until we remove everything that is un-Islamic.</w:t>
      </w:r>
    </w:p>
    <w:p w14:paraId="6E45D2A7" w14:textId="77777777" w:rsidR="002A4D1E" w:rsidRDefault="002A4D1E" w:rsidP="002A4D1E">
      <w:r>
        <w:t xml:space="preserve">We won't be successful fearing government of men above Allah. We </w:t>
      </w:r>
      <w:proofErr w:type="gramStart"/>
      <w:r>
        <w:t>have to</w:t>
      </w:r>
      <w:proofErr w:type="gramEnd"/>
      <w:r>
        <w:t xml:space="preserve"> submit our own authority and ideas to Allah for success. I would like to read a verse in Qur'an Chapter (Arabic-Al </w:t>
      </w:r>
      <w:proofErr w:type="spellStart"/>
      <w:r>
        <w:t>Baqara</w:t>
      </w:r>
      <w:proofErr w:type="spellEnd"/>
      <w:proofErr w:type="gramStart"/>
      <w:r>
        <w:t>)</w:t>
      </w:r>
      <w:proofErr w:type="gramEnd"/>
      <w:r>
        <w:t xml:space="preserve"> and I believe should be around 58th or 59th verse.</w:t>
      </w:r>
    </w:p>
    <w:p w14:paraId="07AF4A0E" w14:textId="77777777" w:rsidR="002A4D1E" w:rsidRDefault="002A4D1E" w:rsidP="002A4D1E">
      <w:r>
        <w:t xml:space="preserve">I'll start with the, we will read the section. We'll </w:t>
      </w:r>
      <w:proofErr w:type="gramStart"/>
      <w:r>
        <w:t>read the section,</w:t>
      </w:r>
      <w:proofErr w:type="gramEnd"/>
      <w:r>
        <w:t xml:space="preserve"> section six, beginning with 47th verse through verse 58-59. I seek refuge with Allah from the rejected, Satan.</w:t>
      </w:r>
    </w:p>
    <w:p w14:paraId="6AB8B873" w14:textId="77777777" w:rsidR="002A4D1E" w:rsidRDefault="002A4D1E" w:rsidP="002A4D1E">
      <w:r>
        <w:t xml:space="preserve">(Arabic) "Oh, descendants of Israel call to mind the favor, which I have bestowed upon you. Allah is speaking in the Qur'an- and that I preferred you to all others." (Arabic) It means above the others, the other communities, or the other people, or in the whole world, they were G-d's choice. (Arabic) And then guard yourselves against the day when one soul shall not </w:t>
      </w:r>
      <w:proofErr w:type="gramStart"/>
      <w:r>
        <w:t>help, another, shall not avail</w:t>
      </w:r>
      <w:proofErr w:type="gramEnd"/>
      <w:r>
        <w:t>, another shall not be able to help another nor shall intercession be accepted for it, nor shall compensation be taken from it. Nor shall anyone be helped from without." As the old saying goes, every tub would have to sit on its own bottom.</w:t>
      </w:r>
    </w:p>
    <w:p w14:paraId="4B890AEA" w14:textId="77777777" w:rsidR="002A4D1E" w:rsidRDefault="002A4D1E" w:rsidP="002A4D1E">
      <w:r>
        <w:t xml:space="preserve">"And remember, we delivered you from the people of Pharaoh then set you hard tasks and punishment, slaughtered your children, your sons", pardon? "Set you hard tasks and punishment." They </w:t>
      </w:r>
      <w:proofErr w:type="gramStart"/>
      <w:r>
        <w:t>meaning</w:t>
      </w:r>
      <w:proofErr w:type="gramEnd"/>
      <w:r>
        <w:t xml:space="preserve"> Pharaoh, people, Pharaoh and his people. "They set you hard task and punishment, slaughtered your sons and let your women folks live. Therein was a tremendous trial from your Lord." Dear beloved brothers and sisters Allah has revealed the evils of old kingdoms, old kingdoms to show us the evils in present day kingdoms. It is a reminder to us that such evils continue to creep up in society until they get dominant and become a pharaoh and oppressive society.</w:t>
      </w:r>
    </w:p>
    <w:p w14:paraId="63748581" w14:textId="77777777" w:rsidR="002A4D1E" w:rsidRDefault="002A4D1E" w:rsidP="002A4D1E">
      <w:r>
        <w:t xml:space="preserve">Don't you see how Western society, Western civilization, and many other parts of the world have killed the men folk, killed the masculine force in society and have allowed the feminine force to take control to get dominant in the society. Now I'm not talking about equal rights, I'm not talking about the equal rights of men and women. That's a completely different story. I'm talking about how oppressive societies deny the male his masculine dignity so that he will never be a threat to their evil way of order, to their evil order. They rob him of his masculine </w:t>
      </w:r>
      <w:proofErr w:type="gramStart"/>
      <w:r>
        <w:lastRenderedPageBreak/>
        <w:t>dignity</w:t>
      </w:r>
      <w:proofErr w:type="gramEnd"/>
      <w:r>
        <w:t xml:space="preserve"> and they make him just passive, submissive to anything they do. They deprive him of the knowledge that will structure him properly and they give him weak, watered down knowledge that never </w:t>
      </w:r>
      <w:proofErr w:type="gramStart"/>
      <w:r>
        <w:t>put</w:t>
      </w:r>
      <w:proofErr w:type="gramEnd"/>
      <w:r>
        <w:t xml:space="preserve"> muscles in his morals, never </w:t>
      </w:r>
      <w:proofErr w:type="gramStart"/>
      <w:r>
        <w:t>put</w:t>
      </w:r>
      <w:proofErr w:type="gramEnd"/>
      <w:r>
        <w:t xml:space="preserve"> muscles in his intellect.</w:t>
      </w:r>
    </w:p>
    <w:p w14:paraId="08327F2E" w14:textId="77777777" w:rsidR="002A4D1E" w:rsidRDefault="002A4D1E" w:rsidP="002A4D1E">
      <w:r>
        <w:t xml:space="preserve">This is a kind of slaying, a slaying of the male, slaying of the sons and saving the daughters. The male is a leader. </w:t>
      </w:r>
      <w:proofErr w:type="gramStart"/>
      <w:r>
        <w:t>So</w:t>
      </w:r>
      <w:proofErr w:type="gramEnd"/>
      <w:r>
        <w:t xml:space="preserve"> in one sentence it is a slaying of leadership, beheading the leadership beheading the society of the masses so that the masses have no leadership and they save the society of the women. How many times have we been brought to </w:t>
      </w:r>
      <w:proofErr w:type="gramStart"/>
      <w:r>
        <w:t>the court</w:t>
      </w:r>
      <w:proofErr w:type="gramEnd"/>
      <w:r>
        <w:t xml:space="preserve"> and the white has more recognition than the husband and she's guilty and the husband is innocent? The judge says shut up boy, now tell me what did he do, Mary? The poor man just waiting for a chance. He wants to plead his case. He </w:t>
      </w:r>
      <w:proofErr w:type="gramStart"/>
      <w:r>
        <w:t>want</w:t>
      </w:r>
      <w:proofErr w:type="gramEnd"/>
      <w:r>
        <w:t xml:space="preserve"> to give the evidence and the judge ignores him. Okay, you </w:t>
      </w:r>
      <w:proofErr w:type="gramStart"/>
      <w:r>
        <w:t>go on</w:t>
      </w:r>
      <w:proofErr w:type="gramEnd"/>
      <w:r>
        <w:t xml:space="preserve"> back home, boy, </w:t>
      </w:r>
      <w:proofErr w:type="gramStart"/>
      <w:r>
        <w:t>go on</w:t>
      </w:r>
      <w:proofErr w:type="gramEnd"/>
      <w:r>
        <w:t xml:space="preserve"> back home and don't let Mary bring you before me again or I'm going to send you away for three years. Times have changed a bit, but this evil is still going on in America. Look how they have given us women knowledge, women life, but no governmental knowledge, no governmental life. A male is to go up to the seat of </w:t>
      </w:r>
      <w:proofErr w:type="gramStart"/>
      <w:r>
        <w:t>government</w:t>
      </w:r>
      <w:proofErr w:type="gramEnd"/>
      <w:r>
        <w:t xml:space="preserve"> and a male is to be civically oriented, politically oriented because he </w:t>
      </w:r>
      <w:proofErr w:type="gramStart"/>
      <w:r>
        <w:t>has to</w:t>
      </w:r>
      <w:proofErr w:type="gramEnd"/>
      <w:r>
        <w:t xml:space="preserve"> defend outer borders while the woman </w:t>
      </w:r>
      <w:proofErr w:type="gramStart"/>
      <w:r>
        <w:t>take</w:t>
      </w:r>
      <w:proofErr w:type="gramEnd"/>
      <w:r>
        <w:t xml:space="preserve"> care of the inner borders. If he's not prepared to defend outer borders, then he's being deprived of his role as a man in society.</w:t>
      </w:r>
    </w:p>
    <w:p w14:paraId="1445CEF9" w14:textId="77777777" w:rsidR="002A4D1E" w:rsidRDefault="002A4D1E" w:rsidP="002A4D1E">
      <w:r>
        <w:t>It's a shame that our men have no real sense of government in their lives. You don't have to be a member of government to benefit from the male dignity or to have that male dignity. If you practice government in your own life, then you are a member of the people who are in touch with the direct way of structuring society. But if you don't practice government in your life and just live from day to day and weekend to weekend and spend your money like you some child that's not responsible for your house and not responsible for your blatant neighborhood, not responsible for the direction that your nation is taking, then you are like a child or a woman.</w:t>
      </w:r>
    </w:p>
    <w:p w14:paraId="5521CFF7" w14:textId="77777777" w:rsidR="002A4D1E" w:rsidRDefault="002A4D1E" w:rsidP="002A4D1E">
      <w:r>
        <w:t xml:space="preserve">Yes, you're like a child or a woman. You have no male dignity in society. Brothers and sisters, this society is filled with </w:t>
      </w:r>
      <w:proofErr w:type="gramStart"/>
      <w:r>
        <w:t>evils</w:t>
      </w:r>
      <w:proofErr w:type="gramEnd"/>
      <w:r>
        <w:t xml:space="preserve"> and this is a good time to take the rug up and sweep all the trash out. This is not the time to overlook any evils in America. America is doing some soul searching. After the civil rights movement, the honorable Elijah Muhammad and the civil rights movement, America has been doing some soul searching. </w:t>
      </w:r>
      <w:proofErr w:type="gramStart"/>
      <w:r>
        <w:t>So</w:t>
      </w:r>
      <w:proofErr w:type="gramEnd"/>
      <w:r>
        <w:t xml:space="preserve"> while this good season is here and America is willing to do some soul searching, we should be courageous, bold enough to take the rugs up and sweep all the evils out.</w:t>
      </w:r>
    </w:p>
    <w:p w14:paraId="0D3428B3" w14:textId="77777777" w:rsidR="002A4D1E" w:rsidRDefault="002A4D1E" w:rsidP="002A4D1E">
      <w:r>
        <w:t xml:space="preserve">"And remember we delivered you from the people of Pharaoh. They set hard attacks and punishment slaughtered your sons and let your women folk live." Really, </w:t>
      </w:r>
      <w:proofErr w:type="gramStart"/>
      <w:r>
        <w:t>It</w:t>
      </w:r>
      <w:proofErr w:type="gramEnd"/>
      <w:r>
        <w:t xml:space="preserve"> would take a book to write just on this. One verse. It would take a book. The concept we have of freedom is a concept that is associated with flesh. Flesh and a woman. Spiritual aspirations. Man. He is the logic. He is seen in the concept of control. Control over </w:t>
      </w:r>
      <w:proofErr w:type="gramStart"/>
      <w:r>
        <w:t>the spiritual</w:t>
      </w:r>
      <w:proofErr w:type="gramEnd"/>
      <w:r>
        <w:t xml:space="preserve"> aspiration. When we see control in the spiritual aspirations or the spiritual aspiration, logical grasp of our spiritual desire, then you see what is typical of the male. The male doesn't like to just go or have his desires run wild.</w:t>
      </w:r>
    </w:p>
    <w:p w14:paraId="250A1912" w14:textId="77777777" w:rsidR="002A4D1E" w:rsidRDefault="002A4D1E" w:rsidP="002A4D1E">
      <w:r>
        <w:t xml:space="preserve">The male likes to see where his desires are taking him and the male wants some control over it. But the female, because she's in touch so much with new life, she doesn't have patience </w:t>
      </w:r>
      <w:r>
        <w:lastRenderedPageBreak/>
        <w:t xml:space="preserve">too much. When she wants something, she wants it right away. She </w:t>
      </w:r>
      <w:proofErr w:type="gramStart"/>
      <w:r>
        <w:t>don't</w:t>
      </w:r>
      <w:proofErr w:type="gramEnd"/>
      <w:r>
        <w:t xml:space="preserve"> want to talk about it, she </w:t>
      </w:r>
      <w:proofErr w:type="gramStart"/>
      <w:r>
        <w:t>want</w:t>
      </w:r>
      <w:proofErr w:type="gramEnd"/>
      <w:r>
        <w:t xml:space="preserve"> it. But a man he's willing to discuss it </w:t>
      </w:r>
      <w:proofErr w:type="gramStart"/>
      <w:r>
        <w:t>cause</w:t>
      </w:r>
      <w:proofErr w:type="gramEnd"/>
      <w:r>
        <w:t xml:space="preserve"> he wants to see clearly where this is going to take him. I know you're healing. Now this is just traditional. Sometimes the man is too inhibited, he's overprotective. </w:t>
      </w:r>
      <w:proofErr w:type="gramStart"/>
      <w:r>
        <w:t>So</w:t>
      </w:r>
      <w:proofErr w:type="gramEnd"/>
      <w:r>
        <w:t xml:space="preserve"> Allah has given these two elements, one to push the other one to say, wait, and </w:t>
      </w:r>
      <w:proofErr w:type="gramStart"/>
      <w:r>
        <w:t>both of them</w:t>
      </w:r>
      <w:proofErr w:type="gramEnd"/>
      <w:r>
        <w:t xml:space="preserve"> are good in their </w:t>
      </w:r>
      <w:proofErr w:type="gramStart"/>
      <w:r>
        <w:t>places..</w:t>
      </w:r>
      <w:proofErr w:type="gramEnd"/>
      <w:r>
        <w:t xml:space="preserve"> In America, that climate says push, push, push. Get everything you want. Say, I want a little liquor. Get that too. I want to be unfaithful to my wife. Get that too. America is a society that blows, that gives freedom, complete freedom to the blind aspirations. The blind aspirations are given complete freedom, but the logical aspirations are checked. As soon as they see you logically working for order, they check you, see where you </w:t>
      </w:r>
      <w:proofErr w:type="gramStart"/>
      <w:r>
        <w:t>going</w:t>
      </w:r>
      <w:proofErr w:type="gramEnd"/>
      <w:r>
        <w:t>. Put you in jail and let the wild beast go free.</w:t>
      </w:r>
    </w:p>
    <w:p w14:paraId="0F708A4E" w14:textId="77777777" w:rsidR="002A4D1E" w:rsidRDefault="002A4D1E" w:rsidP="002A4D1E">
      <w:proofErr w:type="gramStart"/>
      <w:r>
        <w:t>So</w:t>
      </w:r>
      <w:proofErr w:type="gramEnd"/>
      <w:r>
        <w:t xml:space="preserve"> our concept of freedom has degenerated. It has degenerated into a dangerous concept. We take freedom to mean the opportunity to do anything we want. Dangerous concept that feeds the ease nature. (Arabic-</w:t>
      </w:r>
      <w:proofErr w:type="spellStart"/>
      <w:r>
        <w:t>hawa</w:t>
      </w:r>
      <w:proofErr w:type="spellEnd"/>
      <w:r>
        <w:t>) That gives complete freedom to the ease nature. The "</w:t>
      </w:r>
      <w:proofErr w:type="spellStart"/>
      <w:r>
        <w:t>hawa</w:t>
      </w:r>
      <w:proofErr w:type="spellEnd"/>
      <w:r>
        <w:t>" means these daring aspirations, these desires that are lustful, so self-seeking that they don't recognize the dangers that they're leading the individual into. (</w:t>
      </w:r>
      <w:proofErr w:type="spellStart"/>
      <w:r>
        <w:t>hawa</w:t>
      </w:r>
      <w:proofErr w:type="spellEnd"/>
      <w:r>
        <w:t>) The ease, in the Bible is called ease. In the Qur'an, the same thing is called "</w:t>
      </w:r>
      <w:proofErr w:type="spellStart"/>
      <w:r>
        <w:t>hawa</w:t>
      </w:r>
      <w:proofErr w:type="spellEnd"/>
      <w:r>
        <w:t xml:space="preserve">". They give the freedom to </w:t>
      </w:r>
      <w:proofErr w:type="spellStart"/>
      <w:proofErr w:type="gramStart"/>
      <w:r>
        <w:t>hawa</w:t>
      </w:r>
      <w:proofErr w:type="spellEnd"/>
      <w:proofErr w:type="gramEnd"/>
      <w:r>
        <w:t xml:space="preserve"> and they slay the intellect of the masses. Isn't that a fact?</w:t>
      </w:r>
    </w:p>
    <w:p w14:paraId="6B767FBD" w14:textId="77777777" w:rsidR="002A4D1E" w:rsidRDefault="002A4D1E" w:rsidP="002A4D1E">
      <w:r>
        <w:t xml:space="preserve">It might be a little better now than it was long time ago, but it's still in effect, that evil is still in effect. There was one time when the church ruled the whole society and the masses had no opportunity to get education. They couldn't learn how to read, write, et cetera. A lot of you don't know that or you want to forget it or have forgotten it, but this is history of Christian society. </w:t>
      </w:r>
      <w:proofErr w:type="gramStart"/>
      <w:r>
        <w:t>One time</w:t>
      </w:r>
      <w:proofErr w:type="gramEnd"/>
      <w:r>
        <w:t xml:space="preserve"> Christian society was ruled by the church and at one time they didn't allow education to come to the average person, to the masses. There was no such thing as public education. Public education is a new thing in Western history. These are the things you </w:t>
      </w:r>
      <w:proofErr w:type="gramStart"/>
      <w:r>
        <w:t>have to</w:t>
      </w:r>
      <w:proofErr w:type="gramEnd"/>
      <w:r>
        <w:t xml:space="preserve"> know </w:t>
      </w:r>
      <w:proofErr w:type="gramStart"/>
      <w:r>
        <w:t>in order to</w:t>
      </w:r>
      <w:proofErr w:type="gramEnd"/>
      <w:r>
        <w:t xml:space="preserve"> see what we have to deal with today. We have a fight today and part of it is the same fight that we've been fighting for centuries. In fact, it is the same fight. Same fight. Oh, you sound like a troublemaker. I'm a peacemaker.</w:t>
      </w:r>
    </w:p>
    <w:p w14:paraId="3C0F78B6" w14:textId="77777777" w:rsidR="002A4D1E" w:rsidRDefault="002A4D1E" w:rsidP="002A4D1E">
      <w:r>
        <w:t xml:space="preserve">Let me continue. I think we are supposed to be on hookup at two o'clock. I don't know if we are on hookup or not, but if we are, we wish peace and blessings of Allah to the members of the gathering, the telephone hookup throughout the nation and peace and blessings to all of you. (Arabic greetings of peace and blessings) Let me continue to read this section of Qur'an, Surah Al Baqara, section six, starting from verse 47 through verse 59. "And remember, we divided the sea for you and saved you and drowned Pharaoh's people within your very sight." Oh, how wonderful it is. G-d is reminding the so-called Israelites through his prophet Muhammed, the universal messenger. peace and blessings be upon him, reminding them how they were oppressed, how their leadership was cut off like taking </w:t>
      </w:r>
      <w:proofErr w:type="gramStart"/>
      <w:r>
        <w:t>the</w:t>
      </w:r>
      <w:proofErr w:type="gramEnd"/>
      <w:r>
        <w:t xml:space="preserve"> head off with the sword and how G-d oppressed their enemy and gave them freedom and dignity in the world.</w:t>
      </w:r>
    </w:p>
    <w:p w14:paraId="3896AC1E" w14:textId="77777777" w:rsidR="002A4D1E" w:rsidRDefault="002A4D1E" w:rsidP="002A4D1E">
      <w:r>
        <w:t xml:space="preserve">"And remember we appointed 40 nights for Moses and in his </w:t>
      </w:r>
      <w:proofErr w:type="gramStart"/>
      <w:r>
        <w:t>absence</w:t>
      </w:r>
      <w:proofErr w:type="gramEnd"/>
      <w:r>
        <w:t xml:space="preserve"> you took the calf for </w:t>
      </w:r>
      <w:proofErr w:type="gramStart"/>
      <w:r>
        <w:t>worship</w:t>
      </w:r>
      <w:proofErr w:type="gramEnd"/>
      <w:r>
        <w:t xml:space="preserve"> and you did grievous wrong." Look how quickly that the transition is made. </w:t>
      </w:r>
      <w:proofErr w:type="gramStart"/>
      <w:r>
        <w:t>So</w:t>
      </w:r>
      <w:proofErr w:type="gramEnd"/>
      <w:r>
        <w:t xml:space="preserve"> you can see quickly the events as they </w:t>
      </w:r>
      <w:proofErr w:type="gramStart"/>
      <w:r>
        <w:t>changed</w:t>
      </w:r>
      <w:proofErr w:type="gramEnd"/>
      <w:r>
        <w:t xml:space="preserve">. A people were oppressed and treated cruelly and wasn't allowed to have dignity as males, and G-d broke their oppressors and gave them dignity, gave them freedom from the oppressor and defeated their oppressor. And </w:t>
      </w:r>
      <w:proofErr w:type="gramStart"/>
      <w:r>
        <w:t>all of a sudden</w:t>
      </w:r>
      <w:proofErr w:type="gramEnd"/>
      <w:r>
        <w:t xml:space="preserve">, while their leader was seeking G-d, they turned right back to wrongdoing. "And </w:t>
      </w:r>
      <w:r>
        <w:lastRenderedPageBreak/>
        <w:t xml:space="preserve">remember we appointed 40 nights for Moses and in his </w:t>
      </w:r>
      <w:proofErr w:type="gramStart"/>
      <w:r>
        <w:t>absence</w:t>
      </w:r>
      <w:proofErr w:type="gramEnd"/>
      <w:r>
        <w:t xml:space="preserve"> you took the calf for </w:t>
      </w:r>
      <w:proofErr w:type="gramStart"/>
      <w:r>
        <w:t>worship</w:t>
      </w:r>
      <w:proofErr w:type="gramEnd"/>
      <w:r>
        <w:t xml:space="preserve"> and you did grievous wrong. Even then we did forgive you. There was a chance for you to be grateful." Even after that Allah forgave them.</w:t>
      </w:r>
    </w:p>
    <w:p w14:paraId="0755D81D" w14:textId="77777777" w:rsidR="002A4D1E" w:rsidRDefault="002A4D1E" w:rsidP="002A4D1E">
      <w:r>
        <w:t xml:space="preserve">They showed </w:t>
      </w:r>
      <w:proofErr w:type="gramStart"/>
      <w:r>
        <w:t>sign</w:t>
      </w:r>
      <w:proofErr w:type="gramEnd"/>
      <w:r>
        <w:t xml:space="preserve"> that they were willing to follow Moses and turn from the calf, so G-d gave them respite so that they would be grateful. That should make them thankful. He saved them from the oppressor. That should make them thankful. They should have sung praises for a long time. They should have never </w:t>
      </w:r>
      <w:proofErr w:type="gramStart"/>
      <w:r>
        <w:t>forgot</w:t>
      </w:r>
      <w:proofErr w:type="gramEnd"/>
      <w:r>
        <w:t xml:space="preserve"> the song of praise. Then they turned away and G-d showed mercy to them, forgave them and showed mercy to them and </w:t>
      </w:r>
      <w:proofErr w:type="gramStart"/>
      <w:r>
        <w:t>bring</w:t>
      </w:r>
      <w:proofErr w:type="gramEnd"/>
      <w:r>
        <w:t xml:space="preserve"> them back again to make them thankful that they should be thankful. Thank G-d, thank G-d we couldn't do this by ourselves. We couldn't </w:t>
      </w:r>
      <w:proofErr w:type="gramStart"/>
      <w:r>
        <w:t>have managed</w:t>
      </w:r>
      <w:proofErr w:type="gramEnd"/>
      <w:r>
        <w:t xml:space="preserve"> this. Thank G-d he is the one that have saved us.</w:t>
      </w:r>
    </w:p>
    <w:p w14:paraId="03508284" w14:textId="126AC9FC" w:rsidR="002A4D1E" w:rsidRDefault="002A4D1E" w:rsidP="002A4D1E">
      <w:r>
        <w:t xml:space="preserve">But how soon people become stubborn in their </w:t>
      </w:r>
      <w:proofErr w:type="spellStart"/>
      <w:r>
        <w:t>self conceit</w:t>
      </w:r>
      <w:proofErr w:type="spellEnd"/>
      <w:r>
        <w:t xml:space="preserve">, become arrogant, proud, and begin to think that their greatness is the reward of their own efforts or the reward of their own planning, their own strategy rather than the reward of their efforts as G-d has rewarded. But G-d rewards efforts. We can't calculate and guarantee rewards to ourselves. Our plans and our strategies can't guarantee anything </w:t>
      </w:r>
      <w:proofErr w:type="gramStart"/>
      <w:r>
        <w:t>to</w:t>
      </w:r>
      <w:proofErr w:type="gramEnd"/>
      <w:r>
        <w:t xml:space="preserve"> us. Misfortune may take the whole thing away or we ourselves may go blind. "And remember we gave Moses the scripture and the criterion. (Arabic-</w:t>
      </w:r>
      <w:r>
        <w:t>Al Furqan</w:t>
      </w:r>
      <w:r>
        <w:t xml:space="preserve">) "Furqan" is criterion, a standard. A standard by which you </w:t>
      </w:r>
      <w:proofErr w:type="gramStart"/>
      <w:r>
        <w:t>are able to</w:t>
      </w:r>
      <w:proofErr w:type="gramEnd"/>
      <w:r>
        <w:t xml:space="preserve"> detect wrong from right or right from wrong. A standard body of knowledge or standard body of principles with which you can separate wrong from right and judge what is wrong and what is right. A chance for you to be guided aright.</w:t>
      </w:r>
    </w:p>
    <w:p w14:paraId="42ABBB59" w14:textId="77777777" w:rsidR="002A4D1E" w:rsidRDefault="002A4D1E" w:rsidP="002A4D1E">
      <w:r>
        <w:t xml:space="preserve">"And remember Moses said to his people, oh my people, you have indeed wronged yourselves by your worship of the cast. </w:t>
      </w:r>
      <w:proofErr w:type="gramStart"/>
      <w:r>
        <w:t>So</w:t>
      </w:r>
      <w:proofErr w:type="gramEnd"/>
      <w:r>
        <w:t xml:space="preserve"> turn in repentance to your maker and slay yourselves the wrongdoers." Now there is a difference of opinion that I have with this verse. Some think it means only the physical person slay yourself, meaning the physical person, slay yourself, kill the wrong doers among you. But I believe there's a deeper message here. It means slay yourself, not yourself physically. Slay your present mind. Kill that present mind that you have that's keeping you in disobedience, that's keeping you in trouble. Kill that present mind you have so that G-d can give you the right mind. (Arabic) Die. </w:t>
      </w:r>
      <w:proofErr w:type="gramStart"/>
      <w:r>
        <w:t>So</w:t>
      </w:r>
      <w:proofErr w:type="gramEnd"/>
      <w:r>
        <w:t xml:space="preserve"> you will live!</w:t>
      </w:r>
    </w:p>
    <w:p w14:paraId="513F246B" w14:textId="77777777" w:rsidR="002A4D1E" w:rsidRDefault="002A4D1E" w:rsidP="002A4D1E">
      <w:r>
        <w:t xml:space="preserve">You cannot solve the problem of wrongdoing by killing all the wrongdoers. This is not the way Allah does it. Allah says that if He had wanted all people to be the same or to be obedient or to be Muslim, He could have made it that way. He doesn't want us to go around slaying every disbeliever, slaying every wrongdoer. No. Each one should slay his own evil mind. I am not saying we are not </w:t>
      </w:r>
      <w:proofErr w:type="gramStart"/>
      <w:r>
        <w:t>to punish</w:t>
      </w:r>
      <w:proofErr w:type="gramEnd"/>
      <w:r>
        <w:t xml:space="preserve"> violators. Serious violations of law should be punished and violations that deserve death should receive death. But this is not the real meaning here. The real meaning here is speaking to a spiritual disease in these people. The real meaning here is that their mind has been wrongly </w:t>
      </w:r>
      <w:proofErr w:type="gramStart"/>
      <w:r>
        <w:t>formed</w:t>
      </w:r>
      <w:proofErr w:type="gramEnd"/>
      <w:r>
        <w:t xml:space="preserve"> and they </w:t>
      </w:r>
      <w:proofErr w:type="gramStart"/>
      <w:r>
        <w:t>have to</w:t>
      </w:r>
      <w:proofErr w:type="gramEnd"/>
      <w:r>
        <w:t xml:space="preserve"> slay that mind so the mind can be rightly formed under the guidance of G-d. "That will be better for you in the sight of your maker. Then He turned towards you in forgiveness, for He is off returning, most merciful. "And remember you said, oh Moses, we shall never believe in you until we see G-d."</w:t>
      </w:r>
    </w:p>
    <w:p w14:paraId="7E64FA9A" w14:textId="3D8415A5" w:rsidR="002A4D1E" w:rsidRDefault="002A4D1E" w:rsidP="002A4D1E">
      <w:r>
        <w:t xml:space="preserve">Bodily physically is what it means. Like I see this microphone, like I see my hand, that's what it means. "We shall never believe in you until we see G-d manifestly. But you were dazed with </w:t>
      </w:r>
      <w:r>
        <w:lastRenderedPageBreak/>
        <w:t>thunder and lightning even as you looked on." (Arabic)"and thunder and lightning took you (Arabic)Dazed you means took away your sight, your conscience while you looked on. What is the meaning of this? Dear beloved brothers and sisters, we have had that same problem. We were taught by W.D.</w:t>
      </w:r>
      <w:r>
        <w:t xml:space="preserve"> </w:t>
      </w:r>
      <w:r>
        <w:t xml:space="preserve">Fard, that G-d should be seen in a physical body and many of us were so much attracted to that kind of teaching concerning G-d that we </w:t>
      </w:r>
      <w:proofErr w:type="gramStart"/>
      <w:r>
        <w:t>actually tried</w:t>
      </w:r>
      <w:proofErr w:type="gramEnd"/>
      <w:r>
        <w:t xml:space="preserve"> to pursue it with logical understanding.</w:t>
      </w:r>
    </w:p>
    <w:p w14:paraId="02EEEF11" w14:textId="2189C62B" w:rsidR="002A4D1E" w:rsidRDefault="002A4D1E" w:rsidP="002A4D1E">
      <w:proofErr w:type="gramStart"/>
      <w:r>
        <w:t>So</w:t>
      </w:r>
      <w:proofErr w:type="gramEnd"/>
      <w:r>
        <w:t xml:space="preserve"> we went about studying a person with a physical body. </w:t>
      </w:r>
      <w:proofErr w:type="gramStart"/>
      <w:r>
        <w:t>Wasn't</w:t>
      </w:r>
      <w:proofErr w:type="gramEnd"/>
      <w:r>
        <w:t xml:space="preserve"> that thunder and </w:t>
      </w:r>
      <w:proofErr w:type="spellStart"/>
      <w:proofErr w:type="gramStart"/>
      <w:r>
        <w:t>lightening</w:t>
      </w:r>
      <w:proofErr w:type="spellEnd"/>
      <w:proofErr w:type="gramEnd"/>
      <w:r>
        <w:t xml:space="preserve">, didn't we thunder? Yes Sir! G-d is a black man. G-d is black man! The </w:t>
      </w:r>
      <w:proofErr w:type="gramStart"/>
      <w:r>
        <w:t>lightening</w:t>
      </w:r>
      <w:proofErr w:type="gramEnd"/>
      <w:r>
        <w:t xml:space="preserve"> comes. We think we see light, but it's not a light that stays on. It's a light that, brightens- gone. (Arabic) gone. We're in darkness again. We couldn't come into the light. We were just tormented. We were tortured. We were beaten by thunder and lightning, excitement and a flash of understanding and as soon as </w:t>
      </w:r>
      <w:proofErr w:type="gramStart"/>
      <w:r>
        <w:t>its</w:t>
      </w:r>
      <w:proofErr w:type="gramEnd"/>
      <w:r>
        <w:t xml:space="preserve"> seen, </w:t>
      </w:r>
      <w:proofErr w:type="gramStart"/>
      <w:r>
        <w:t>its</w:t>
      </w:r>
      <w:proofErr w:type="gramEnd"/>
      <w:r>
        <w:t xml:space="preserve"> gone because it can't be reconciled with our ignorance. Whatever light comes, as soon as we see it is gone because our ignorance position, our ignorant notion, the ignorant mind, the truth can't be reconciled with it. </w:t>
      </w:r>
      <w:proofErr w:type="gramStart"/>
      <w:r>
        <w:t>So</w:t>
      </w:r>
      <w:proofErr w:type="gramEnd"/>
      <w:r>
        <w:t xml:space="preserve"> you see a flash of truth, but it goes right away and it's moving fast as you see it, it's moving past. It won't slow down because it can't stop where you are. </w:t>
      </w:r>
      <w:r>
        <w:t>Z</w:t>
      </w:r>
      <w:r>
        <w:t xml:space="preserve">oom, </w:t>
      </w:r>
      <w:proofErr w:type="gramStart"/>
      <w:r>
        <w:t>its</w:t>
      </w:r>
      <w:proofErr w:type="gramEnd"/>
      <w:r>
        <w:t xml:space="preserve"> gone and you </w:t>
      </w:r>
      <w:proofErr w:type="gramStart"/>
      <w:r>
        <w:t>back</w:t>
      </w:r>
      <w:proofErr w:type="gramEnd"/>
      <w:r>
        <w:t xml:space="preserve"> in total darkness again. It's very interesting brothers and sisters to look back on our own problem in the light of Qur'anic teaching. Oh yes, it's very, very interesting.</w:t>
      </w:r>
    </w:p>
    <w:p w14:paraId="2356223D" w14:textId="5641B9A4" w:rsidR="002A4D1E" w:rsidRDefault="002A4D1E" w:rsidP="002A4D1E">
      <w:r>
        <w:t xml:space="preserve">"Then we raised you up after your death". Ah, weren't you dead? Oh yes. Mentally dead. Mentally dead. This is not physical death. G-d does this for the physical too, but here the importance, the significance here is to understand that it's talking about moral and mental death. Moral and mental death or spiritual and intellectual death. The death of the heart and the death of the brain. After all of that, G-d still is merciful and forgiving. Isn't that something? "Then we raised you up after your death." You had the choice or you had the chance to be grateful. There's another chance to be </w:t>
      </w:r>
      <w:r>
        <w:t>grateful</w:t>
      </w:r>
      <w:r>
        <w:t xml:space="preserve">. "And we gave you the shade of clouds." Oh, how wonderful it is. As I heard one preacher </w:t>
      </w:r>
      <w:proofErr w:type="gramStart"/>
      <w:r>
        <w:t>say</w:t>
      </w:r>
      <w:proofErr w:type="gramEnd"/>
      <w:r>
        <w:t xml:space="preserve"> 'how sweet it is.' "And we gave you the shade of clouds and sent down to </w:t>
      </w:r>
      <w:proofErr w:type="gramStart"/>
      <w:r>
        <w:t>you</w:t>
      </w:r>
      <w:proofErr w:type="gramEnd"/>
      <w:r>
        <w:t xml:space="preserve"> manna and quails, saying each of the good things we have provided for you. But they rebelled. To us, they didn't </w:t>
      </w:r>
      <w:proofErr w:type="gramStart"/>
      <w:r>
        <w:t>no</w:t>
      </w:r>
      <w:proofErr w:type="gramEnd"/>
      <w:r>
        <w:t xml:space="preserve"> harm, but they harmed their own souls."</w:t>
      </w:r>
    </w:p>
    <w:p w14:paraId="3A6C4771" w14:textId="77777777" w:rsidR="002A4D1E" w:rsidRDefault="002A4D1E" w:rsidP="002A4D1E">
      <w:r>
        <w:t xml:space="preserve">How wonderful it is. I'm reading this section because I want you to see our own history, from W.D. Fard to this present time or from W.D, Fard to the sunnah of Prophet Muhammad. I want you to see your own history because many of you fall </w:t>
      </w:r>
      <w:proofErr w:type="gramStart"/>
      <w:r>
        <w:t>in</w:t>
      </w:r>
      <w:proofErr w:type="gramEnd"/>
      <w:r>
        <w:t xml:space="preserve"> the category of </w:t>
      </w:r>
      <w:proofErr w:type="gramStart"/>
      <w:r>
        <w:t>the stubborn</w:t>
      </w:r>
      <w:proofErr w:type="gramEnd"/>
      <w:r>
        <w:t xml:space="preserve">, arrogant, rebellious people. You are too proud to accept </w:t>
      </w:r>
      <w:proofErr w:type="gramStart"/>
      <w:r>
        <w:t>the religion</w:t>
      </w:r>
      <w:proofErr w:type="gramEnd"/>
      <w:r>
        <w:t xml:space="preserve"> as you should. So self-conceded, too stubborn and persistent in your own way. "And we gave you the shade of clouds." What is the shade of clouds? When the clouds are between us and the sun, we are not getting the direct rays of the sun.</w:t>
      </w:r>
    </w:p>
    <w:p w14:paraId="66FD9D41" w14:textId="77777777" w:rsidR="002A4D1E" w:rsidRDefault="002A4D1E" w:rsidP="002A4D1E">
      <w:r>
        <w:t xml:space="preserve">The sun here is symbolic of knowledge. Shading us from </w:t>
      </w:r>
      <w:proofErr w:type="gramStart"/>
      <w:r>
        <w:t>the knowledge</w:t>
      </w:r>
      <w:proofErr w:type="gramEnd"/>
      <w:r>
        <w:t xml:space="preserve"> is a mercy. A </w:t>
      </w:r>
      <w:proofErr w:type="gramStart"/>
      <w:r>
        <w:t>people</w:t>
      </w:r>
      <w:proofErr w:type="gramEnd"/>
      <w:r>
        <w:t xml:space="preserve"> who </w:t>
      </w:r>
      <w:proofErr w:type="gramStart"/>
      <w:r>
        <w:t>have</w:t>
      </w:r>
      <w:proofErr w:type="gramEnd"/>
      <w:r>
        <w:t xml:space="preserve"> just come out. Ignorance shouldn't go straight into knowledge, into heavy knowledge. A people, right out of ignorance should go gradually into knowledge and it's a mercy of G-d to kind shade the knowledge so that we don't see all at once, so that we have time to bring our nature, our heart in </w:t>
      </w:r>
      <w:proofErr w:type="gramStart"/>
      <w:r>
        <w:t>a</w:t>
      </w:r>
      <w:proofErr w:type="gramEnd"/>
      <w:r>
        <w:t xml:space="preserve"> accord with what G-d wants. So that's a great mercy that He </w:t>
      </w:r>
      <w:proofErr w:type="gramStart"/>
      <w:r>
        <w:t>give</w:t>
      </w:r>
      <w:proofErr w:type="gramEnd"/>
      <w:r>
        <w:t xml:space="preserve"> us, a proud to shade us from the burning light of His orders.</w:t>
      </w:r>
    </w:p>
    <w:p w14:paraId="2A86B356" w14:textId="63372391" w:rsidR="002A4D1E" w:rsidRDefault="002A4D1E" w:rsidP="002A4D1E">
      <w:r>
        <w:lastRenderedPageBreak/>
        <w:t>When I became your</w:t>
      </w:r>
      <w:r>
        <w:t xml:space="preserve"> Im</w:t>
      </w:r>
      <w:r>
        <w:t xml:space="preserve">am, I didn't suddenly put everything the Qur'an says upon you. I gave you the shade of a symbolic cloud. You didn't become directly in touch right away with what is asked of you by Allah in Al Islam. I brought you from the honorable Elijah Muhammad the messenger to calling him the master. See just a gradual step down. </w:t>
      </w:r>
      <w:proofErr w:type="gramStart"/>
      <w:r>
        <w:t>Need</w:t>
      </w:r>
      <w:proofErr w:type="gramEnd"/>
      <w:r>
        <w:t xml:space="preserve"> a little cloud. Can't stand too much heat too suddenly. </w:t>
      </w:r>
      <w:proofErr w:type="gramStart"/>
      <w:r>
        <w:t>So</w:t>
      </w:r>
      <w:proofErr w:type="gramEnd"/>
      <w:r>
        <w:t xml:space="preserve"> with the language of symbolism, we gave some hope, some joy. </w:t>
      </w:r>
      <w:proofErr w:type="gramStart"/>
      <w:r>
        <w:t>Oh</w:t>
      </w:r>
      <w:proofErr w:type="gramEnd"/>
      <w:r>
        <w:t xml:space="preserve"> how happy it was. </w:t>
      </w:r>
      <w:proofErr w:type="gramStart"/>
      <w:r>
        <w:t>Plus</w:t>
      </w:r>
      <w:proofErr w:type="gramEnd"/>
      <w:r>
        <w:t xml:space="preserve"> it gave you spiritual revival. </w:t>
      </w:r>
      <w:proofErr w:type="gramStart"/>
      <w:r>
        <w:t>To talk</w:t>
      </w:r>
      <w:proofErr w:type="gramEnd"/>
      <w:r>
        <w:t xml:space="preserve"> on the three stages of development, gave you spiritual revival but you weren't getting the direct light. That was like a cloud. Oh, is he saying he's Moses? No, I'm saying Allah is Allah and He's existing </w:t>
      </w:r>
      <w:proofErr w:type="gramStart"/>
      <w:r>
        <w:t>always</w:t>
      </w:r>
      <w:proofErr w:type="gramEnd"/>
      <w:r>
        <w:t xml:space="preserve"> and He can repeat creation when He pleases. He renews when He pleases, he guides whomsoever He wills. Oh G-d is guiding you. I hope He is. I don't want to be guided by Satan. The naked truth is what we need today. All right now dear beloved brothers and sisters,</w:t>
      </w:r>
    </w:p>
    <w:p w14:paraId="0C9AB33A" w14:textId="77777777" w:rsidR="002A4D1E" w:rsidRDefault="002A4D1E" w:rsidP="002A4D1E">
      <w:r>
        <w:t xml:space="preserve">"And we've sent down and sent down to </w:t>
      </w:r>
      <w:proofErr w:type="gramStart"/>
      <w:r>
        <w:t>you</w:t>
      </w:r>
      <w:proofErr w:type="gramEnd"/>
      <w:r>
        <w:t xml:space="preserve"> manna and quail." Here is symbolism. We can pass over it. But don't think that this symbolism </w:t>
      </w:r>
      <w:proofErr w:type="gramStart"/>
      <w:r>
        <w:t>are</w:t>
      </w:r>
      <w:proofErr w:type="gramEnd"/>
      <w:r>
        <w:t xml:space="preserve"> this allegorical </w:t>
      </w:r>
      <w:proofErr w:type="gramStart"/>
      <w:r>
        <w:t>teachings</w:t>
      </w:r>
      <w:proofErr w:type="gramEnd"/>
      <w:r>
        <w:t xml:space="preserve"> or parable kind of teaching is </w:t>
      </w:r>
      <w:proofErr w:type="gramStart"/>
      <w:r>
        <w:t>hid</w:t>
      </w:r>
      <w:proofErr w:type="gramEnd"/>
      <w:r>
        <w:t xml:space="preserve"> from you. No, G-d has revealed it so that the righteous will see it. It's not for everybody. He will give understanding to the one that deserves it. There are Muslims who don't believe you should make any comments outside of the Qur'anic text or hadith. I don't follow that. If I had followed that, I wouldn't be here today. "And sent down to </w:t>
      </w:r>
      <w:proofErr w:type="gramStart"/>
      <w:r>
        <w:t>you</w:t>
      </w:r>
      <w:proofErr w:type="gramEnd"/>
      <w:r>
        <w:t xml:space="preserve"> manna and quail." Now let's look at the word quail, first. Quail is a bird. Quail is a bird like a pigeon, like a pigeon. A pigeon in religious symbolism is a messenger. Messenger. Pigeons </w:t>
      </w:r>
      <w:proofErr w:type="gramStart"/>
      <w:r>
        <w:t>carries</w:t>
      </w:r>
      <w:proofErr w:type="gramEnd"/>
      <w:r>
        <w:t xml:space="preserve"> the message, messenger bird. The quail is a messenger bird. But now look at the quail. Let's look at the quail again. The quail is a noisy bird when he gets in the company of other quails, when the quails get together, they don't sound orderly.</w:t>
      </w:r>
    </w:p>
    <w:p w14:paraId="25DA6867" w14:textId="77777777" w:rsidR="002A4D1E" w:rsidRDefault="002A4D1E" w:rsidP="002A4D1E">
      <w:r>
        <w:t xml:space="preserve">They sound like they're arguing. Have you ever lived in a house that had pigeons on the roof? When they come together, they sound like they </w:t>
      </w:r>
      <w:proofErr w:type="gramStart"/>
      <w:r>
        <w:t>arguing</w:t>
      </w:r>
      <w:proofErr w:type="gramEnd"/>
      <w:r>
        <w:t xml:space="preserve">. (Making </w:t>
      </w:r>
      <w:proofErr w:type="gramStart"/>
      <w:r>
        <w:t>an</w:t>
      </w:r>
      <w:proofErr w:type="gramEnd"/>
      <w:r>
        <w:t xml:space="preserve"> pigeon sound) They just sound like they're quarreling all the time. If you go out and observe them, they're inclined to fight, especially the males. They're inclined to fight each other over the females. They're fighting each other over the females and arguing all the time. </w:t>
      </w:r>
      <w:proofErr w:type="gramStart"/>
      <w:r>
        <w:t>So</w:t>
      </w:r>
      <w:proofErr w:type="gramEnd"/>
      <w:r>
        <w:t xml:space="preserve"> let's look at two sides of this. On one </w:t>
      </w:r>
      <w:proofErr w:type="gramStart"/>
      <w:r>
        <w:t>side</w:t>
      </w:r>
      <w:proofErr w:type="gramEnd"/>
      <w:r>
        <w:t xml:space="preserve"> the </w:t>
      </w:r>
      <w:proofErr w:type="gramStart"/>
      <w:r>
        <w:t>quail</w:t>
      </w:r>
      <w:proofErr w:type="gramEnd"/>
      <w:r>
        <w:t xml:space="preserve"> is a bird that can be trained to carry a message and he obeys. But on the other </w:t>
      </w:r>
      <w:proofErr w:type="gramStart"/>
      <w:r>
        <w:t>side</w:t>
      </w:r>
      <w:proofErr w:type="gramEnd"/>
      <w:r>
        <w:t xml:space="preserve">, he's hard to get </w:t>
      </w:r>
      <w:proofErr w:type="gramStart"/>
      <w:r>
        <w:t>along</w:t>
      </w:r>
      <w:proofErr w:type="gramEnd"/>
      <w:r>
        <w:t xml:space="preserve"> in </w:t>
      </w:r>
      <w:proofErr w:type="gramStart"/>
      <w:r>
        <w:t>a society</w:t>
      </w:r>
      <w:proofErr w:type="gramEnd"/>
      <w:r>
        <w:t>.</w:t>
      </w:r>
    </w:p>
    <w:p w14:paraId="46E3F0F6" w14:textId="77777777" w:rsidR="002A4D1E" w:rsidRDefault="002A4D1E" w:rsidP="002A4D1E">
      <w:r>
        <w:t xml:space="preserve">So, rain down to </w:t>
      </w:r>
      <w:proofErr w:type="gramStart"/>
      <w:r>
        <w:t>you</w:t>
      </w:r>
      <w:proofErr w:type="gramEnd"/>
      <w:r>
        <w:t xml:space="preserve"> manner and quail. </w:t>
      </w:r>
      <w:proofErr w:type="gramStart"/>
      <w:r>
        <w:t>So</w:t>
      </w:r>
      <w:proofErr w:type="gramEnd"/>
      <w:r>
        <w:t xml:space="preserve"> what is this discussion? Arguing (making pigeon </w:t>
      </w:r>
      <w:proofErr w:type="gramStart"/>
      <w:r>
        <w:t>sound)This</w:t>
      </w:r>
      <w:proofErr w:type="gramEnd"/>
      <w:r>
        <w:t xml:space="preserve"> is discussion. These are spiritual life, quail, spiritual life, spiritual enlightenment and curiosity that make you just disgust a lot. This just sounds like a punishment, but it's a good thing for people that had that disease they had. Because during the arguments and discussions, more understanding is going to come out. Curiosity and debate </w:t>
      </w:r>
      <w:proofErr w:type="gramStart"/>
      <w:r>
        <w:t>brings</w:t>
      </w:r>
      <w:proofErr w:type="gramEnd"/>
      <w:r>
        <w:t xml:space="preserve"> out understanding. G-d gave them the blessing of curiosity and debate while they were under spiritual inspiration. Spiritual inspiration without curiosity and debate will leave you in spiritual darkness.</w:t>
      </w:r>
    </w:p>
    <w:p w14:paraId="319FFA64" w14:textId="77777777" w:rsidR="002A4D1E" w:rsidRDefault="002A4D1E" w:rsidP="002A4D1E">
      <w:r>
        <w:t xml:space="preserve">"And He gave them manna." Manna. What is manna? Manna is blessing. </w:t>
      </w:r>
      <w:proofErr w:type="gramStart"/>
      <w:r>
        <w:t>Blessing</w:t>
      </w:r>
      <w:proofErr w:type="gramEnd"/>
      <w:r>
        <w:t xml:space="preserve">. Manna is blessing. If He didn't give them blessings, they would not have that. The quail cannot have the enlightenment without Allah's Blessing. He gives the enlightenment, inspiration to you but also manna, which means blessing. But now let's look at again at manna for these things to have double interpretation or two ways, two sides to look at them. Let's look at manna </w:t>
      </w:r>
      <w:r>
        <w:lastRenderedPageBreak/>
        <w:t>again. Manna, it could be a play on benefits, blessings, but manna, at the same time can be a play on meaning, meaning our understanding.</w:t>
      </w:r>
    </w:p>
    <w:p w14:paraId="61558CD1" w14:textId="77777777" w:rsidR="002A4D1E" w:rsidRDefault="002A4D1E" w:rsidP="002A4D1E">
      <w:r>
        <w:t>During the debate and discussion, there comes meaning, understanding</w:t>
      </w:r>
      <w:proofErr w:type="gramStart"/>
      <w:r>
        <w:t>, the</w:t>
      </w:r>
      <w:proofErr w:type="gramEnd"/>
      <w:r>
        <w:t xml:space="preserve"> meaning of a thing is arrived at. When there's no debate or curiosity or debate, it's hard to find the meaning that is hidden. But the spirit of curiosity and discussion help to bring out the hidden meaning. </w:t>
      </w:r>
      <w:proofErr w:type="gramStart"/>
      <w:r>
        <w:t>So</w:t>
      </w:r>
      <w:proofErr w:type="gramEnd"/>
      <w:r>
        <w:t xml:space="preserve"> G-d, rained down manna and quail on one side, the gifts, the message, the gift of inspiration, understanding. On the other side, debate, discussion, curiosity, debate and discussion. The Bible speaks of this same thing, but it caused it a curse. It says that the people were cursed by fiery tongues. Fiery tongues been among them as a curse. The Bible calls discussion and debate a curse.</w:t>
      </w:r>
    </w:p>
    <w:p w14:paraId="2A081A80" w14:textId="0A5876D4" w:rsidR="002A4D1E" w:rsidRDefault="002A4D1E" w:rsidP="002A4D1E">
      <w:r>
        <w:t>Yes, there should be no logical discussion in debate</w:t>
      </w:r>
      <w:proofErr w:type="gramStart"/>
      <w:r>
        <w:t>, just</w:t>
      </w:r>
      <w:proofErr w:type="gramEnd"/>
      <w:r>
        <w:t xml:space="preserve"> except for G-d saying don't question it. Isn't. that's what the church told us and if you study the Bible, you'll see where it is says that Moses people, because they didn't wait for him, weren't patient, they had to go and pursue themselves on their own. Then G-d punished them with </w:t>
      </w:r>
      <w:proofErr w:type="gramStart"/>
      <w:r>
        <w:t>fiery</w:t>
      </w:r>
      <w:proofErr w:type="gramEnd"/>
      <w:r>
        <w:t xml:space="preserve"> ....... tongues, flying fiery tongues that went at each other. After that, He raised up a serpent, a braising serpent on a stick. And whenever anyone saw that braising serpent, his wound was healed, meaning he didn't question.</w:t>
      </w:r>
    </w:p>
    <w:p w14:paraId="13ED5B8C" w14:textId="77777777" w:rsidR="002A4D1E" w:rsidRDefault="002A4D1E" w:rsidP="002A4D1E">
      <w:r>
        <w:t xml:space="preserve">This kind of teaching is not in Qur'an because it is wrong. We should encourage discussion, we should encourage investigations, but it should be done with reverence and respect for G-d. It's the way that it's done. It's not what you're doing. We should have fiery tongues. Doesn't the Bible also say that the donkey was oppressed until he met an angel with a fiery sword, a flaming sword? Well, that flaming sword there is a sword of </w:t>
      </w:r>
      <w:proofErr w:type="gramStart"/>
      <w:r>
        <w:t>truth,</w:t>
      </w:r>
      <w:proofErr w:type="gramEnd"/>
      <w:r>
        <w:t xml:space="preserve"> knowledge. Once the truth, once knowledge comes to the ignorant, they're going to throw bail off their back. Say, look, I'm no donkey, I'm a man like you, bail.</w:t>
      </w:r>
    </w:p>
    <w:p w14:paraId="13DDC26F" w14:textId="45FAE2AE" w:rsidR="002A4D1E" w:rsidRDefault="002A4D1E" w:rsidP="002A4D1E">
      <w:r>
        <w:t>But this kind of understanding won't come unless you have the courage to debate things and discuss things. Even divine things. The Islamic world has been stagnant and even going to sleep because they don't encourage discussion and debate. They just give the masses prayer and (Arabic-</w:t>
      </w:r>
      <w:r>
        <w:t>dhikr</w:t>
      </w:r>
      <w:r>
        <w:t xml:space="preserve">) rituals. (The) Islamic world has fallen into that pattern of giving the masses </w:t>
      </w:r>
      <w:r>
        <w:t>dhikr</w:t>
      </w:r>
      <w:r>
        <w:t xml:space="preserve">, salat and </w:t>
      </w:r>
      <w:r>
        <w:t>d</w:t>
      </w:r>
      <w:r>
        <w:t xml:space="preserve">hikr and rituals, but does not encourage intellectual curiosity so that they can search the scripture and hadith for understanding. If we apply our intellectual energies, G-d will bless them, if we are well-meaning people, all you </w:t>
      </w:r>
      <w:proofErr w:type="gramStart"/>
      <w:r>
        <w:t>have to</w:t>
      </w:r>
      <w:proofErr w:type="gramEnd"/>
      <w:r>
        <w:t xml:space="preserve"> be is well-meaning. Be well-meaning and G-d will bless that effort. Don't give </w:t>
      </w:r>
      <w:proofErr w:type="gramStart"/>
      <w:r>
        <w:t>the people</w:t>
      </w:r>
      <w:proofErr w:type="gramEnd"/>
      <w:r>
        <w:t xml:space="preserve"> rituals and no intellectual appetite.</w:t>
      </w:r>
    </w:p>
    <w:p w14:paraId="3D78D51F" w14:textId="77777777" w:rsidR="002A4D1E" w:rsidRDefault="002A4D1E" w:rsidP="002A4D1E">
      <w:r>
        <w:t xml:space="preserve">Let us look at our manna and quail. 34 problems, English lesson C number one, </w:t>
      </w:r>
      <w:proofErr w:type="gramStart"/>
      <w:r>
        <w:t>actual facts</w:t>
      </w:r>
      <w:proofErr w:type="gramEnd"/>
      <w:r>
        <w:t xml:space="preserve">, deportation of the moon. All of that was manna and quail. But didn't it encourage curiosity? Didn't it excite our curiosity? Didn't it prompt us to lift the cover up and see what's under? Didn't it make us diggers and </w:t>
      </w:r>
      <w:proofErr w:type="gramStart"/>
      <w:r>
        <w:t>searches</w:t>
      </w:r>
      <w:proofErr w:type="gramEnd"/>
      <w:r>
        <w:t xml:space="preserve"> for truth? Oh buddy, Allahu Akbar! Manna and </w:t>
      </w:r>
      <w:proofErr w:type="gramStart"/>
      <w:r>
        <w:t>quail</w:t>
      </w:r>
      <w:proofErr w:type="gramEnd"/>
      <w:r>
        <w:t xml:space="preserve">. We are a living witness that we didn't follow the conduct or the thinking of the rebellious so-called Jew. At every turn, we have said, thank you, </w:t>
      </w:r>
      <w:proofErr w:type="gramStart"/>
      <w:r>
        <w:t>Oh</w:t>
      </w:r>
      <w:proofErr w:type="gramEnd"/>
      <w:r>
        <w:t xml:space="preserve">, thank you G-d. Thank you Allah. Thank </w:t>
      </w:r>
      <w:proofErr w:type="gramStart"/>
      <w:r>
        <w:t>you Allah</w:t>
      </w:r>
      <w:proofErr w:type="gramEnd"/>
      <w:r>
        <w:t xml:space="preserve">. We haven't been like them. Get </w:t>
      </w:r>
      <w:proofErr w:type="gramStart"/>
      <w:r>
        <w:t>the wisdom</w:t>
      </w:r>
      <w:proofErr w:type="gramEnd"/>
      <w:r>
        <w:t xml:space="preserve"> and then carry it out to exploit the weaknesses of the world. No, we haven't done that. We have given thanks to Allah for </w:t>
      </w:r>
      <w:r>
        <w:lastRenderedPageBreak/>
        <w:t xml:space="preserve">better </w:t>
      </w:r>
      <w:proofErr w:type="gramStart"/>
      <w:r>
        <w:t>understanding</w:t>
      </w:r>
      <w:proofErr w:type="gramEnd"/>
      <w:r>
        <w:t xml:space="preserve"> and we have used it to better ourselves and we have been charitable. We share it with the world.</w:t>
      </w:r>
    </w:p>
    <w:p w14:paraId="5F94D3F6" w14:textId="77777777" w:rsidR="002A4D1E" w:rsidRDefault="002A4D1E" w:rsidP="002A4D1E">
      <w:r>
        <w:t xml:space="preserve">"And remember we said, enter this town and eat of the plenty therein as you wish, but enter the gate with humility in posture and in words. And we shall forgive </w:t>
      </w:r>
      <w:proofErr w:type="gramStart"/>
      <w:r>
        <w:t>you</w:t>
      </w:r>
      <w:proofErr w:type="gramEnd"/>
      <w:r>
        <w:t xml:space="preserve"> your fault and increase the portion of those who do good." How sweet it is. How sweet it is. Dear beloved Muslims. We can eat once the intellectual appetite comes to life. But when the mind is dead in a spirituality that says, accept it with faith and with heart, but don't question it with mind. Oh, there's no eating for those people, they don't eat and drink. The people that eat and drink are those who have </w:t>
      </w:r>
      <w:proofErr w:type="gramStart"/>
      <w:r>
        <w:t>a curiosity</w:t>
      </w:r>
      <w:proofErr w:type="gramEnd"/>
      <w:r>
        <w:t>, an intellectual curiosity and will pursue it, search out the meaning. Then there's eating. Jesus is giving in the Bible as serving the people.</w:t>
      </w:r>
    </w:p>
    <w:p w14:paraId="6B946C11" w14:textId="77777777" w:rsidR="002A4D1E" w:rsidRDefault="002A4D1E" w:rsidP="002A4D1E">
      <w:proofErr w:type="gramStart"/>
      <w:r>
        <w:t>two</w:t>
      </w:r>
      <w:proofErr w:type="gramEnd"/>
      <w:r>
        <w:t xml:space="preserve"> fish, I believe it is, and five loaves of bread. Many Christians don't know that that's talking about knowledge. It's not talking about fish out of the sea or bread that's made of the grain of the ground. It's talking about knowledge. It is talking about spiritual knowledge and rational knowledge, spiritual knowledge and rational knowledge. Right </w:t>
      </w:r>
      <w:proofErr w:type="gramStart"/>
      <w:r>
        <w:t>now</w:t>
      </w:r>
      <w:proofErr w:type="gramEnd"/>
      <w:r>
        <w:t xml:space="preserve"> they call food rations, which is a hint that it </w:t>
      </w:r>
      <w:proofErr w:type="gramStart"/>
      <w:r>
        <w:t>is connected with</w:t>
      </w:r>
      <w:proofErr w:type="gramEnd"/>
      <w:r>
        <w:t xml:space="preserve"> the word rational. Yes. But many don't know that. And it's sad for us to say, but we have to say it. </w:t>
      </w:r>
      <w:proofErr w:type="gramStart"/>
      <w:r>
        <w:t>The majority of</w:t>
      </w:r>
      <w:proofErr w:type="gramEnd"/>
      <w:r>
        <w:t xml:space="preserve"> the Muslims in the Muslim world, they don't know the difference between the symbol and the real meaning. </w:t>
      </w:r>
      <w:proofErr w:type="gramStart"/>
      <w:r>
        <w:t>So</w:t>
      </w:r>
      <w:proofErr w:type="gramEnd"/>
      <w:r>
        <w:t xml:space="preserve"> they are enslaved, they're living in bondage, they're living under the slavery of ritualism.</w:t>
      </w:r>
    </w:p>
    <w:p w14:paraId="3802B100" w14:textId="77777777" w:rsidR="002A4D1E" w:rsidRDefault="002A4D1E" w:rsidP="002A4D1E">
      <w:r>
        <w:t xml:space="preserve">They're dead. The hadith call it sleeping. In the Qur'an and in the Hadith, sleeping and death have been compared. When you are sleeping mentally, you are mentally dead. After debate and discussion and the blessings of Allah, then we can eat the knowledge. </w:t>
      </w:r>
      <w:proofErr w:type="gramStart"/>
      <w:r>
        <w:t>The knowledge</w:t>
      </w:r>
      <w:proofErr w:type="gramEnd"/>
      <w:r>
        <w:t xml:space="preserve"> goes in and it fills the body up. It fills the body of our own principles, up. True knowledge builds up true principles. Then the water is for thirst, right? We drink the water and water gives the kind of satisfaction that seems to go all through you. You eat a </w:t>
      </w:r>
      <w:proofErr w:type="gramStart"/>
      <w:r>
        <w:t>hamburger,</w:t>
      </w:r>
      <w:proofErr w:type="gramEnd"/>
      <w:r>
        <w:t xml:space="preserve"> it doesn't go all through you. You eat a hamburger, </w:t>
      </w:r>
      <w:proofErr w:type="gramStart"/>
      <w:r>
        <w:t>you</w:t>
      </w:r>
      <w:proofErr w:type="gramEnd"/>
      <w:r>
        <w:t xml:space="preserve"> teeth your mouth, enjoy it and gradually go down to your stomach. But when you take water, it seems as though it </w:t>
      </w:r>
      <w:proofErr w:type="gramStart"/>
      <w:r>
        <w:t>go</w:t>
      </w:r>
      <w:proofErr w:type="gramEnd"/>
      <w:r>
        <w:t xml:space="preserve"> all through the body.</w:t>
      </w:r>
    </w:p>
    <w:p w14:paraId="0FDEC2D3" w14:textId="77777777" w:rsidR="002A4D1E" w:rsidRDefault="002A4D1E" w:rsidP="002A4D1E">
      <w:r>
        <w:t xml:space="preserve">Oh, how sweet it is. Now remember there are two kinds of water. There's one that you just wash </w:t>
      </w:r>
      <w:proofErr w:type="gramStart"/>
      <w:r>
        <w:t>the</w:t>
      </w:r>
      <w:proofErr w:type="gramEnd"/>
      <w:r>
        <w:t xml:space="preserve"> body with. There's another that goes on the inside of the body, but a Muslim make (Arabic-</w:t>
      </w:r>
      <w:proofErr w:type="spellStart"/>
      <w:r>
        <w:t>wu'du</w:t>
      </w:r>
      <w:proofErr w:type="spellEnd"/>
      <w:r>
        <w:t xml:space="preserve">). He doesn't put the water into his </w:t>
      </w:r>
      <w:proofErr w:type="gramStart"/>
      <w:r>
        <w:t>body,</w:t>
      </w:r>
      <w:proofErr w:type="gramEnd"/>
      <w:r>
        <w:t xml:space="preserve"> he just put it in his mouth and spits it out. It's not to go in the system, it's just for the outer part and the mouth to outer part, those parts that are exposed to the world. But when he goes to Mecca and drinks from </w:t>
      </w:r>
      <w:r>
        <w:t>Zamzam</w:t>
      </w:r>
      <w:r>
        <w:t xml:space="preserve">, he makes </w:t>
      </w:r>
      <w:r>
        <w:t>ablution</w:t>
      </w:r>
      <w:r>
        <w:t xml:space="preserve"> in it. It is for the outer part and for the inner part. He must drink it </w:t>
      </w:r>
      <w:proofErr w:type="gramStart"/>
      <w:r>
        <w:t>and also</w:t>
      </w:r>
      <w:proofErr w:type="gramEnd"/>
      <w:r>
        <w:t xml:space="preserve"> </w:t>
      </w:r>
      <w:proofErr w:type="gramStart"/>
      <w:r>
        <w:t>wash in</w:t>
      </w:r>
      <w:proofErr w:type="gramEnd"/>
      <w:r>
        <w:t xml:space="preserve"> it. Whoa buddy. buddy, buddy! How sweet. It is, how sweet it is. That's the difference between our spiritual teachings and the spiritual teachings of the world. Their spiritual teachings </w:t>
      </w:r>
      <w:proofErr w:type="gramStart"/>
      <w:r>
        <w:t>doesn't</w:t>
      </w:r>
      <w:proofErr w:type="gramEnd"/>
      <w:r>
        <w:t xml:space="preserve"> correct the internal man. It just makes outer </w:t>
      </w:r>
      <w:proofErr w:type="gramStart"/>
      <w:r>
        <w:t>correction</w:t>
      </w:r>
      <w:proofErr w:type="gramEnd"/>
      <w:r>
        <w:t xml:space="preserve">. He looks like he's </w:t>
      </w:r>
      <w:proofErr w:type="gramStart"/>
      <w:r>
        <w:t>clean</w:t>
      </w:r>
      <w:proofErr w:type="gramEnd"/>
      <w:r>
        <w:t xml:space="preserve"> but his thinking is still filthy. Whoa! Oh yes. If you drink the spiritual teachings of Al Islam, you'll look clean and you'll be clean internally. Rather than to be baptized in the church, we go and take (Arabic) until we get water. "And remember we said enter this town," (Arabic) and remember we said enter this town and eat of </w:t>
      </w:r>
      <w:proofErr w:type="gramStart"/>
      <w:r>
        <w:t>the plenty</w:t>
      </w:r>
      <w:proofErr w:type="gramEnd"/>
      <w:r>
        <w:t xml:space="preserve"> therein as you wish." </w:t>
      </w:r>
    </w:p>
    <w:p w14:paraId="692E1C58" w14:textId="77777777" w:rsidR="002A4D1E" w:rsidRDefault="002A4D1E" w:rsidP="002A4D1E">
      <w:r>
        <w:t xml:space="preserve">Here </w:t>
      </w:r>
      <w:r>
        <w:t>are</w:t>
      </w:r>
      <w:r>
        <w:t xml:space="preserve"> the</w:t>
      </w:r>
      <w:r>
        <w:t xml:space="preserve"> </w:t>
      </w:r>
      <w:r>
        <w:t xml:space="preserve">blessings, the gifts of knowledge and understanding. It is like a fort, it's like a city, a citadel, a community, a town. It gives you understanding that enables you to order </w:t>
      </w:r>
      <w:r>
        <w:lastRenderedPageBreak/>
        <w:t xml:space="preserve">your society. You're able to have a social concept, a social order. That knowledge will bring you into the concept of </w:t>
      </w:r>
      <w:proofErr w:type="gramStart"/>
      <w:r>
        <w:t>a social</w:t>
      </w:r>
      <w:proofErr w:type="gramEnd"/>
      <w:r>
        <w:t xml:space="preserve"> order and it will enable you to have a town. Not of houses, physical houses, no. (It will have) your money regulated, your business regulated, your business regulated, your complete society regulated. You have a community concept. G-d blessed you because of the knowledge. He blessed you with a community concept, and you can enter that and you can enjoy the benefits as you wish. You are not oppressed. If anyone desires to be a political leader, he's free. If any </w:t>
      </w:r>
      <w:proofErr w:type="gramStart"/>
      <w:r>
        <w:t>desires</w:t>
      </w:r>
      <w:proofErr w:type="gramEnd"/>
      <w:r>
        <w:t xml:space="preserve"> to be an educator in the academic field, he's free. If any desires to be a businessman in commerce or trade or whatever, or banking, he's free. If he wants to become a soldier to defend the borders of the land, he's free. The Imam, all the people, whatever pursuits they want, </w:t>
      </w:r>
      <w:proofErr w:type="gramStart"/>
      <w:r>
        <w:t>they're</w:t>
      </w:r>
      <w:proofErr w:type="gramEnd"/>
      <w:r>
        <w:t xml:space="preserve"> </w:t>
      </w:r>
      <w:proofErr w:type="gramStart"/>
      <w:r>
        <w:t>free</w:t>
      </w:r>
      <w:proofErr w:type="gramEnd"/>
      <w:r>
        <w:t xml:space="preserve">, knowledge brings about that freedom. The blessing of knowledge and understanding brings about that freedom. G-d is the one who gives us that freedom. It is because of Him that we have that freedom. Now </w:t>
      </w:r>
      <w:proofErr w:type="gramStart"/>
      <w:r>
        <w:t>look</w:t>
      </w:r>
      <w:proofErr w:type="gramEnd"/>
      <w:r>
        <w:t xml:space="preserve"> how it goes, how </w:t>
      </w:r>
      <w:proofErr w:type="gramStart"/>
      <w:r>
        <w:t>its</w:t>
      </w:r>
      <w:proofErr w:type="gramEnd"/>
      <w:r>
        <w:t xml:space="preserve"> perceived here. </w:t>
      </w:r>
    </w:p>
    <w:p w14:paraId="37FE981F" w14:textId="5915A6FC" w:rsidR="002A4D1E" w:rsidRDefault="002A4D1E" w:rsidP="002A4D1E">
      <w:r>
        <w:t>But, yes,</w:t>
      </w:r>
      <w:r>
        <w:t xml:space="preserve"> </w:t>
      </w:r>
      <w:r>
        <w:t>(</w:t>
      </w:r>
      <w:proofErr w:type="spellStart"/>
      <w:r>
        <w:t>arabic-wa</w:t>
      </w:r>
      <w:proofErr w:type="spellEnd"/>
      <w:proofErr w:type="gramStart"/>
      <w:r>
        <w:t>) ,</w:t>
      </w:r>
      <w:proofErr w:type="gramEnd"/>
      <w:r>
        <w:t xml:space="preserve"> here, </w:t>
      </w:r>
      <w:proofErr w:type="spellStart"/>
      <w:r>
        <w:t>wa</w:t>
      </w:r>
      <w:proofErr w:type="spellEnd"/>
      <w:r>
        <w:t xml:space="preserve">, the word is </w:t>
      </w:r>
      <w:proofErr w:type="spellStart"/>
      <w:r>
        <w:t>wa</w:t>
      </w:r>
      <w:proofErr w:type="spellEnd"/>
      <w:r>
        <w:t>, which means this is a break between here, he says, but or however, there is a break here. There's an interruption here which cautions us. This is a point, precaution, "but enter the gate with humility". It is at this point that people forget G-d. When knowledge comes and they're able to structure their society and begin to enjoy the freedom of faculty, the freedom of aspirations, that is when they forget G-</w:t>
      </w:r>
      <w:proofErr w:type="gramStart"/>
      <w:r>
        <w:t>d,.</w:t>
      </w:r>
      <w:proofErr w:type="gramEnd"/>
      <w:r>
        <w:t xml:space="preserve"> Right today, the town </w:t>
      </w:r>
      <w:proofErr w:type="gramStart"/>
      <w:r>
        <w:t>make</w:t>
      </w:r>
      <w:proofErr w:type="gramEnd"/>
      <w:r>
        <w:t xml:space="preserve"> us forget G-d. The woodland or the countryside is more conducive to us to </w:t>
      </w:r>
      <w:proofErr w:type="gramStart"/>
      <w:r>
        <w:t>remembering</w:t>
      </w:r>
      <w:proofErr w:type="gramEnd"/>
      <w:r>
        <w:t xml:space="preserve">. The town takes away the thought </w:t>
      </w:r>
      <w:proofErr w:type="gramStart"/>
      <w:r>
        <w:t>on</w:t>
      </w:r>
      <w:proofErr w:type="gramEnd"/>
      <w:r>
        <w:t xml:space="preserve"> G-d because here is where we see the things that satisfy our individual needs and we get so engrossed in pleasing ourselves and enjoying the things that are here for </w:t>
      </w:r>
      <w:proofErr w:type="gramStart"/>
      <w:r>
        <w:t>us,</w:t>
      </w:r>
      <w:proofErr w:type="gramEnd"/>
      <w:r>
        <w:t xml:space="preserve"> that we forget how they came about.</w:t>
      </w:r>
    </w:p>
    <w:p w14:paraId="3D1EC1F7" w14:textId="4A865B22" w:rsidR="002A4D1E" w:rsidRDefault="002A4D1E" w:rsidP="002A4D1E">
      <w:r>
        <w:t xml:space="preserve">G-d is telling us step by step with these powerful verses, (Arabic-ayahs), of the Qur'an, how people are coming to trouble, how they are delivered from trouble, and how they repeatedly get themselves back out of the graces of G-d. "But enter the gate with humility in posture and in words." Now </w:t>
      </w:r>
      <w:proofErr w:type="gramStart"/>
      <w:r>
        <w:t>He</w:t>
      </w:r>
      <w:proofErr w:type="gramEnd"/>
      <w:r>
        <w:t xml:space="preserve"> gives this in brackets, in posture and in words. </w:t>
      </w:r>
      <w:proofErr w:type="gramStart"/>
      <w:r>
        <w:t>No</w:t>
      </w:r>
      <w:proofErr w:type="gramEnd"/>
      <w:r>
        <w:t xml:space="preserve"> he doesn't. He </w:t>
      </w:r>
      <w:proofErr w:type="gramStart"/>
      <w:r>
        <w:t>give</w:t>
      </w:r>
      <w:proofErr w:type="gramEnd"/>
      <w:r>
        <w:t xml:space="preserve"> it here in posture and in words because the Arabic word is so full of meaning. He couldn't give one word in the Arabic and English part. </w:t>
      </w:r>
      <w:proofErr w:type="gramStart"/>
      <w:r>
        <w:t>So</w:t>
      </w:r>
      <w:proofErr w:type="gramEnd"/>
      <w:r>
        <w:t xml:space="preserve"> he used other words, He says in posture and in words, although these words literally are not found in the Arabic text, in the Arabic verse itself, but he gives them so that the meaning understanding will come forth.</w:t>
      </w:r>
    </w:p>
    <w:p w14:paraId="6003FF5D" w14:textId="06FE861A" w:rsidR="002A4D1E" w:rsidRDefault="002A4D1E" w:rsidP="002A4D1E">
      <w:r>
        <w:t xml:space="preserve">(Arabic) "Enter the gate with humility." (Arabic) "and say word, speak, and say a word that, (Arabic) and say a word with humility. Enter the door with humility and the speech should be (Arabic) should be with humility, not with pride. (Arabic)"We will pardon your mistakes", forgive your mistakes. (Arabic)"and we shall increase the reward for the doers of good." (Arabic) is from (Arabic). You know </w:t>
      </w:r>
      <w:proofErr w:type="spellStart"/>
      <w:r>
        <w:t>sajda</w:t>
      </w:r>
      <w:proofErr w:type="spellEnd"/>
      <w:r>
        <w:t xml:space="preserve"> is? Muslims know what </w:t>
      </w:r>
      <w:proofErr w:type="spellStart"/>
      <w:r>
        <w:t>sajda</w:t>
      </w:r>
      <w:proofErr w:type="spellEnd"/>
      <w:r>
        <w:t xml:space="preserve"> is. </w:t>
      </w:r>
      <w:r>
        <w:t>Sajda</w:t>
      </w:r>
      <w:r>
        <w:t xml:space="preserve"> is </w:t>
      </w:r>
      <w:proofErr w:type="gramStart"/>
      <w:r>
        <w:t>prostration</w:t>
      </w:r>
      <w:proofErr w:type="gramEnd"/>
      <w:r>
        <w:t xml:space="preserve">, bowing down hand, palms down, forehead and nose touching the ground. That's </w:t>
      </w:r>
      <w:proofErr w:type="spellStart"/>
      <w:r>
        <w:t>sajda</w:t>
      </w:r>
      <w:proofErr w:type="spellEnd"/>
      <w:r>
        <w:t xml:space="preserve"> right? Just think </w:t>
      </w:r>
      <w:proofErr w:type="gramStart"/>
      <w:r>
        <w:t>on</w:t>
      </w:r>
      <w:proofErr w:type="gramEnd"/>
      <w:r>
        <w:t xml:space="preserve"> this, look at the parts that are touching the ground.</w:t>
      </w:r>
    </w:p>
    <w:p w14:paraId="14687C70" w14:textId="77777777" w:rsidR="002A4D1E" w:rsidRDefault="002A4D1E" w:rsidP="002A4D1E">
      <w:r>
        <w:t xml:space="preserve">The toes are touching the ground in </w:t>
      </w:r>
      <w:proofErr w:type="spellStart"/>
      <w:r>
        <w:t>sajda</w:t>
      </w:r>
      <w:proofErr w:type="spellEnd"/>
      <w:r>
        <w:t xml:space="preserve">. The toes are touching the ground. The knees are touching the ground. The palms are touching the </w:t>
      </w:r>
      <w:proofErr w:type="gramStart"/>
      <w:r>
        <w:t>ground</w:t>
      </w:r>
      <w:proofErr w:type="gramEnd"/>
      <w:r>
        <w:t xml:space="preserve"> and the forehead and nose are touching the ground, right? These are points of great significance in religious scripture. The Bible says every knee shall bow. The Qur'an tells us the same thing, that everyone shall be bowed. The knee, we can see that it </w:t>
      </w:r>
      <w:proofErr w:type="gramStart"/>
      <w:r>
        <w:t>has to</w:t>
      </w:r>
      <w:proofErr w:type="gramEnd"/>
      <w:r>
        <w:t xml:space="preserve"> bow. </w:t>
      </w:r>
      <w:proofErr w:type="gramStart"/>
      <w:r>
        <w:t>In order to</w:t>
      </w:r>
      <w:proofErr w:type="gramEnd"/>
      <w:r>
        <w:t xml:space="preserve"> stand a child </w:t>
      </w:r>
      <w:proofErr w:type="gramStart"/>
      <w:r>
        <w:t>has to</w:t>
      </w:r>
      <w:proofErr w:type="gramEnd"/>
      <w:r>
        <w:t xml:space="preserve"> have </w:t>
      </w:r>
      <w:proofErr w:type="gramStart"/>
      <w:r>
        <w:t>the balance</w:t>
      </w:r>
      <w:proofErr w:type="gramEnd"/>
      <w:r>
        <w:t xml:space="preserve">, </w:t>
      </w:r>
      <w:proofErr w:type="gramStart"/>
      <w:r>
        <w:t>the knee</w:t>
      </w:r>
      <w:proofErr w:type="gramEnd"/>
      <w:r>
        <w:t xml:space="preserve"> balance. When a child is learning to stand his knees wobble sometimes </w:t>
      </w:r>
      <w:r>
        <w:lastRenderedPageBreak/>
        <w:t xml:space="preserve">until they get able to stand good and his knees are not straight, they .................., he's trying to learn how to stand. But </w:t>
      </w:r>
      <w:proofErr w:type="gramStart"/>
      <w:r>
        <w:t>finally</w:t>
      </w:r>
      <w:proofErr w:type="gramEnd"/>
      <w:r>
        <w:t xml:space="preserve"> he learned how to balance himself good and he straightened his leg. Right? But you notice those children, they walk with </w:t>
      </w:r>
      <w:proofErr w:type="gramStart"/>
      <w:r>
        <w:t>the</w:t>
      </w:r>
      <w:proofErr w:type="gramEnd"/>
      <w:r>
        <w:t xml:space="preserve"> legs slightly bent. Really. He's walking mainly with </w:t>
      </w:r>
      <w:proofErr w:type="gramStart"/>
      <w:r>
        <w:t>muscle</w:t>
      </w:r>
      <w:proofErr w:type="gramEnd"/>
      <w:r>
        <w:t xml:space="preserve">, not with so much balance. It's muscle, little balance and muscle. But later he learned more balance and then there's hardly </w:t>
      </w:r>
      <w:proofErr w:type="gramStart"/>
      <w:r>
        <w:t>no</w:t>
      </w:r>
      <w:proofErr w:type="gramEnd"/>
      <w:r>
        <w:t xml:space="preserve"> muscle. It's just balance. Balance become easy for him. </w:t>
      </w:r>
      <w:proofErr w:type="gramStart"/>
      <w:r>
        <w:t>So</w:t>
      </w:r>
      <w:proofErr w:type="gramEnd"/>
      <w:r>
        <w:t xml:space="preserve"> the knee is a point of balance.</w:t>
      </w:r>
    </w:p>
    <w:p w14:paraId="077A8C83" w14:textId="77777777" w:rsidR="002A4D1E" w:rsidRDefault="002A4D1E" w:rsidP="002A4D1E">
      <w:r>
        <w:t xml:space="preserve">The foot is in the base. You </w:t>
      </w:r>
      <w:proofErr w:type="gramStart"/>
      <w:r>
        <w:t>have to</w:t>
      </w:r>
      <w:proofErr w:type="gramEnd"/>
      <w:r>
        <w:t xml:space="preserve"> have something to stand upon, fundamental. The toes are like the five senses, but five senses evolve from subconscious to conscience. The animal has five senses too, but his five senses are on a subconscious level. Whereas the human five senses evolve from a subconscious level to a conscious level. The five toes, he's on his toes and the toes are pointed toward the (Arabic-Ka'ba). 10 toes altogether, five on each foot going in the direction of the Ka'ba. They're following G-d's direction. In other words, his position, his fundamental ideas are in accord with the direction that G-d gives. His </w:t>
      </w:r>
      <w:proofErr w:type="gramStart"/>
      <w:r>
        <w:t>senses,.</w:t>
      </w:r>
      <w:proofErr w:type="gramEnd"/>
      <w:r>
        <w:t xml:space="preserve"> </w:t>
      </w:r>
      <w:proofErr w:type="gramStart"/>
      <w:r>
        <w:t>his</w:t>
      </w:r>
      <w:proofErr w:type="gramEnd"/>
      <w:r>
        <w:t xml:space="preserve"> basic senses are directed in obedience to G-</w:t>
      </w:r>
      <w:proofErr w:type="gramStart"/>
      <w:r>
        <w:t>d</w:t>
      </w:r>
      <w:proofErr w:type="gramEnd"/>
      <w:r>
        <w:t xml:space="preserve"> and his knees are on the ground. His sense of balance or his judgment is also </w:t>
      </w:r>
      <w:proofErr w:type="gramStart"/>
      <w:r>
        <w:t>submitting</w:t>
      </w:r>
      <w:proofErr w:type="gramEnd"/>
      <w:r>
        <w:t xml:space="preserve"> to G-d and his palms on the ground. The palms, these are tools that you use to carry out what's inside. The hands, the human </w:t>
      </w:r>
      <w:proofErr w:type="gramStart"/>
      <w:r>
        <w:t>being</w:t>
      </w:r>
      <w:proofErr w:type="gramEnd"/>
      <w:r>
        <w:t xml:space="preserve"> is known to have hand in science that has been formed for delicate work, delicate work. Because our fingers work so well together, we can do delicate work. Writing wouldn't have been possible if it wasn't for our G-d, Allah making the hand as it is, writing is possible for us. Very delicate work is possible for us because Allah has blessed us with these wonderful hands.</w:t>
      </w:r>
    </w:p>
    <w:p w14:paraId="036D3D6F" w14:textId="6D8B7CFC" w:rsidR="002A4D1E" w:rsidRDefault="002A4D1E" w:rsidP="002A4D1E">
      <w:r>
        <w:t xml:space="preserve">We have a hand that doesn't do much. It just assists another hand that's given to the habit of doing things for us. </w:t>
      </w:r>
      <w:proofErr w:type="gramStart"/>
      <w:r>
        <w:t xml:space="preserve">Is that </w:t>
      </w:r>
      <w:r>
        <w:t>o</w:t>
      </w:r>
      <w:r>
        <w:t>ne hand serves the whole body and the other hand it</w:t>
      </w:r>
      <w:proofErr w:type="gramEnd"/>
      <w:r>
        <w:t xml:space="preserve"> just comes to the aid of that hand. Both these hands are on the floor, palm down and the fingers are pointing the same way. The nose is touching the floor. The nose is symbolic of this kind of spiritual perception that we have, </w:t>
      </w:r>
      <w:r>
        <w:t>spiritual</w:t>
      </w:r>
      <w:r>
        <w:t xml:space="preserve"> perception that we have. The nose knows the object before the eyes see it.</w:t>
      </w:r>
    </w:p>
    <w:p w14:paraId="10DA7583" w14:textId="77777777" w:rsidR="002A4D1E" w:rsidRDefault="002A4D1E" w:rsidP="002A4D1E">
      <w:r>
        <w:t xml:space="preserve">The nose says, </w:t>
      </w:r>
      <w:proofErr w:type="gramStart"/>
      <w:r>
        <w:t>I smell</w:t>
      </w:r>
      <w:proofErr w:type="gramEnd"/>
      <w:r>
        <w:t xml:space="preserve"> chicken</w:t>
      </w:r>
      <w:proofErr w:type="gramStart"/>
      <w:r>
        <w:t>.</w:t>
      </w:r>
      <w:proofErr w:type="gramEnd"/>
      <w:r>
        <w:t xml:space="preserve"> The eyes haven't seen any chicken. The ears haven't heard any chicken. The hand </w:t>
      </w:r>
      <w:proofErr w:type="gramStart"/>
      <w:r>
        <w:t>haven't</w:t>
      </w:r>
      <w:proofErr w:type="gramEnd"/>
      <w:r>
        <w:t xml:space="preserve"> felt any chicken. The mouth </w:t>
      </w:r>
      <w:proofErr w:type="gramStart"/>
      <w:r>
        <w:t>haven't</w:t>
      </w:r>
      <w:proofErr w:type="gramEnd"/>
      <w:r>
        <w:t xml:space="preserve"> tasted any chicken, but already the nose is telling the eyes, hand, mouth tell everything. Chicken! The nose is symbolic of our spiritual </w:t>
      </w:r>
      <w:proofErr w:type="gramStart"/>
      <w:r>
        <w:t>perception</w:t>
      </w:r>
      <w:proofErr w:type="gramEnd"/>
      <w:r>
        <w:t xml:space="preserve"> and the forehead is symbolic of our </w:t>
      </w:r>
      <w:proofErr w:type="gramStart"/>
      <w:r>
        <w:t>thinking,</w:t>
      </w:r>
      <w:proofErr w:type="gramEnd"/>
      <w:r>
        <w:t xml:space="preserve"> thinking apparatus. When a man is thinking deep, he will unconsciously rub his forehead. We've been doing this for ages, but just recently modern science has discovered that in the front is where the conscious activity goes on, right up front.</w:t>
      </w:r>
    </w:p>
    <w:p w14:paraId="27DAE02F" w14:textId="5DEAB92C" w:rsidR="002A4D1E" w:rsidRDefault="002A4D1E" w:rsidP="002A4D1E">
      <w:r>
        <w:t xml:space="preserve">Back in the back is where the subconscious activity goes on. Back here in the </w:t>
      </w:r>
      <w:r>
        <w:t>extreme</w:t>
      </w:r>
      <w:r>
        <w:t xml:space="preserve"> back is what they call the ganglia. Ganglia. It has no knowledge of what it's doing. It operates unconsciously. Unconsciously. But up here, conscious activity, that's where man gets in trouble right up here. This is where we get </w:t>
      </w:r>
      <w:proofErr w:type="gramStart"/>
      <w:r>
        <w:t>in</w:t>
      </w:r>
      <w:proofErr w:type="gramEnd"/>
      <w:r>
        <w:t xml:space="preserve"> trouble. When we start operating with our own sense of what's right and wrong, that's when we get in trouble. </w:t>
      </w:r>
      <w:proofErr w:type="gramStart"/>
      <w:r>
        <w:t>So</w:t>
      </w:r>
      <w:proofErr w:type="gramEnd"/>
      <w:r>
        <w:t xml:space="preserve"> we submit our own sense of what is right and wrong to G-d. Put it right down on the fundamental level of the feet.</w:t>
      </w:r>
    </w:p>
    <w:p w14:paraId="12D72A64" w14:textId="77777777" w:rsidR="002A4D1E" w:rsidRDefault="002A4D1E" w:rsidP="002A4D1E">
      <w:r>
        <w:t xml:space="preserve">Your spiritual perception. You think you have some kind of divine spiritual perception. You can see hidden things that don't exist. You know nothing but what G-d has taught you. Put your nose on the floor, buddy. Touch that carpet. Put it right down there where the feet stand, </w:t>
      </w:r>
      <w:r>
        <w:lastRenderedPageBreak/>
        <w:t>for everything in you is fundamental. Anything above that, it is the blessing of G-d. In your own creation is G-d's work. Nothing is possible without Allah, and nothing has been done without Allah. Nothing creation, nothing else. So dear beloved brothers and sisters, let us now think on the words of the Christian Church. Words that they attribute to Jesus. The Christ.</w:t>
      </w:r>
    </w:p>
    <w:p w14:paraId="63820476" w14:textId="77777777" w:rsidR="002A4D1E" w:rsidRDefault="002A4D1E" w:rsidP="002A4D1E">
      <w:r>
        <w:t xml:space="preserve">"Except you enter as little babes" Except you enter as little babes. How does the little baby enter a door on his hands and knees. On his hands and knees. The Qur'an is bringing </w:t>
      </w:r>
      <w:proofErr w:type="gramStart"/>
      <w:r>
        <w:t>more light</w:t>
      </w:r>
      <w:proofErr w:type="gramEnd"/>
      <w:r>
        <w:t>. This book is a correction and a completion and a fulfillment. In this reference to bowing, coming into the gate, say, enter the door, (Arabic) is the door. It also can mean the gate. If I say (Arabic), that's door there. Arabic) That's the door, But I can we also use it for gate too. (Arabic) "Enter the door in the position of prostration." Isn't this much more revealing than the Christian Church expression. You must come in as little babes. Much more revealing, for if you come in as little babes, you don't come in with the developed mature mind. The church has brought us in as little babes without developed mature minds. The correction comes in the Qur'an, (Arabic) into the door with everything in order, with everything.</w:t>
      </w:r>
    </w:p>
    <w:p w14:paraId="178F7C65" w14:textId="498D6D4A" w:rsidR="002A4D1E" w:rsidRDefault="002A4D1E" w:rsidP="002A4D1E">
      <w:r>
        <w:t xml:space="preserve">respecting the maker. Oh yes, with your nature respecting the maker with your conscience, respecting </w:t>
      </w:r>
      <w:proofErr w:type="gramStart"/>
      <w:r>
        <w:t>the nature</w:t>
      </w:r>
      <w:proofErr w:type="gramEnd"/>
      <w:r>
        <w:t xml:space="preserve">, the maker of that nature with your spiritual sense, respecting the make with your intellect, bowing to the Maker. That's the way you come in. Church people, they say, oh yes, you </w:t>
      </w:r>
      <w:proofErr w:type="gramStart"/>
      <w:r>
        <w:t>have to</w:t>
      </w:r>
      <w:proofErr w:type="gramEnd"/>
      <w:r>
        <w:t xml:space="preserve"> come in as little babes. They know it means you </w:t>
      </w:r>
      <w:proofErr w:type="gramStart"/>
      <w:r>
        <w:t>have to</w:t>
      </w:r>
      <w:proofErr w:type="gramEnd"/>
      <w:r>
        <w:t xml:space="preserve"> be submissive. You </w:t>
      </w:r>
      <w:proofErr w:type="gramStart"/>
      <w:r>
        <w:t>have to</w:t>
      </w:r>
      <w:proofErr w:type="gramEnd"/>
      <w:r>
        <w:t xml:space="preserve"> be submissive. But what they don't know is that </w:t>
      </w:r>
      <w:proofErr w:type="gramStart"/>
      <w:r>
        <w:t>the Jacobite</w:t>
      </w:r>
      <w:proofErr w:type="gramEnd"/>
      <w:r>
        <w:t xml:space="preserve"> has influenced </w:t>
      </w:r>
      <w:proofErr w:type="gramStart"/>
      <w:r>
        <w:t>the interpretation</w:t>
      </w:r>
      <w:proofErr w:type="gramEnd"/>
      <w:r>
        <w:t>. In fact, he has made the interpretation and they're really making a mockery of the</w:t>
      </w:r>
      <w:r>
        <w:t xml:space="preserve"> </w:t>
      </w:r>
      <w:r>
        <w:t>Gentile world or the Western world. They're saying that we are going to make a community of babies.</w:t>
      </w:r>
    </w:p>
    <w:p w14:paraId="76A3E71C" w14:textId="77777777" w:rsidR="002A4D1E" w:rsidRDefault="002A4D1E" w:rsidP="002A4D1E">
      <w:r>
        <w:t xml:space="preserve">W.D. Fard came with that same knowledge, and he told the honorable Elijah Muhammad that we are a baby nation. Yes, baby nation, because he came to use us as the Jew came to use the Western white man, the Gentiles so-called Gentiles. How sweet It is. The unG-dly Jew, he brought Christianity, corrupt Christianity to the European world to make the European world his baby tools, his baby tools for carrying out his hidden work and getting him in a position of power over the world. W.D. Fard, he came in and formed us to use us as his baby tool to get him into power in the world. Oh, how will he get into </w:t>
      </w:r>
      <w:proofErr w:type="gramStart"/>
      <w:r>
        <w:t>power world</w:t>
      </w:r>
      <w:proofErr w:type="gramEnd"/>
      <w:r>
        <w:t>? If it had worked successfully as the planners that sent him planned it, then we would have given ourselves to something un-Islamic.</w:t>
      </w:r>
    </w:p>
    <w:p w14:paraId="08E614C3" w14:textId="77777777" w:rsidR="002A4D1E" w:rsidRDefault="002A4D1E" w:rsidP="002A4D1E">
      <w:r>
        <w:t xml:space="preserve">We would've given ourselves to a corrupt, materialistic kind of religion, and we would've been willing tools of those people who hold the knowledge for that plan, they have the knowledge for that plan. So </w:t>
      </w:r>
      <w:proofErr w:type="gramStart"/>
      <w:r>
        <w:t>as long as</w:t>
      </w:r>
      <w:proofErr w:type="gramEnd"/>
      <w:r>
        <w:t xml:space="preserve"> we went along with that plan, they could come in among us and impress us as </w:t>
      </w:r>
      <w:proofErr w:type="gramStart"/>
      <w:r>
        <w:t>genius's</w:t>
      </w:r>
      <w:proofErr w:type="gramEnd"/>
      <w:r>
        <w:t>, as great men of knowledge, and they would direct our course. They would find the leader and they would feed him, and he would recognize them as having more knowledge than he had, so he would have to follow them. Allah saved us from their scheme. Allah set us on the path of Prophet Muhammed. (Arabic-saws) peace and blessings be upon him. Allah set us on the path of Prophet Muhammed. We are free from that scheme, that secret cult, that secret cult, (that Prophet Muhammed belonged to.) Now they can't manipulate the leadership of the World Community of Al Islam in the West. They can't manipulate it because we are not in their framework. Allah has taken us out of that framework.</w:t>
      </w:r>
    </w:p>
    <w:p w14:paraId="7DB72C6A" w14:textId="77777777" w:rsidR="002A4D1E" w:rsidRDefault="002A4D1E" w:rsidP="002A4D1E">
      <w:r>
        <w:lastRenderedPageBreak/>
        <w:t xml:space="preserve">They wanted a baby society to take them into greater glory and greater material profits, but Allah robbed bill of it. They came in as </w:t>
      </w:r>
      <w:proofErr w:type="gramStart"/>
      <w:r>
        <w:t>a thief</w:t>
      </w:r>
      <w:proofErr w:type="gramEnd"/>
      <w:r>
        <w:t xml:space="preserve"> in the night. Allah </w:t>
      </w:r>
      <w:proofErr w:type="gramStart"/>
      <w:r>
        <w:t>stole in</w:t>
      </w:r>
      <w:proofErr w:type="gramEnd"/>
      <w:r>
        <w:t xml:space="preserve"> the day. They took what didn't belong to them. Allah took what rightfully belonged to Him. He didn't do it </w:t>
      </w:r>
      <w:proofErr w:type="gramStart"/>
      <w:r>
        <w:t>in</w:t>
      </w:r>
      <w:proofErr w:type="gramEnd"/>
      <w:r>
        <w:t xml:space="preserve"> </w:t>
      </w:r>
      <w:proofErr w:type="gramStart"/>
      <w:r>
        <w:t>the night</w:t>
      </w:r>
      <w:proofErr w:type="gramEnd"/>
      <w:r>
        <w:t xml:space="preserve">. He did it in the broad daylight. They witnessed W.D. Mohammed taking this community from Black Nation of Islam teaching to the Sunni of Prophet Muhammed. We weren't taking it behind closed doors. We took it right out in the open, but it was done so gradually until they didn't notice anything was moving. When you watch a clock, if you never saw a clock before and you look at the clock, you think the hands are standing still. You </w:t>
      </w:r>
      <w:proofErr w:type="gramStart"/>
      <w:r>
        <w:t>have to</w:t>
      </w:r>
      <w:proofErr w:type="gramEnd"/>
      <w:r>
        <w:t xml:space="preserve"> stay a while to observe the movement.</w:t>
      </w:r>
    </w:p>
    <w:p w14:paraId="772FEBD2" w14:textId="77777777" w:rsidR="002A4D1E" w:rsidRDefault="002A4D1E" w:rsidP="002A4D1E">
      <w:r>
        <w:t>How sweet it is.</w:t>
      </w:r>
    </w:p>
    <w:p w14:paraId="0476C750" w14:textId="77777777" w:rsidR="002A4D1E" w:rsidRDefault="002A4D1E" w:rsidP="002A4D1E">
      <w:r>
        <w:t>If we'll just own ourselves, if we won't be so stubborn and stiff-necked and proud, arrogant, self</w:t>
      </w:r>
      <w:proofErr w:type="gramStart"/>
      <w:r>
        <w:t>- conceited</w:t>
      </w:r>
      <w:proofErr w:type="gramEnd"/>
      <w:r>
        <w:t xml:space="preserve">, if we will just say, I don't have nothing to boast of. I don't have </w:t>
      </w:r>
      <w:proofErr w:type="gramStart"/>
      <w:r>
        <w:t>nothing</w:t>
      </w:r>
      <w:proofErr w:type="gramEnd"/>
      <w:r>
        <w:t xml:space="preserve"> to challenge G-d with. If we'll just own ourselves to submit the things that we worship of our own self to Allah, then Allah will forgive us our sins. Allah says He will forgive us our sins. He says He hears the prayer and He is the forgiver of sins and He is always inclined to show mercy and forgive. He's just waiting for us to take the right position in our hearts and in our minds.</w:t>
      </w:r>
    </w:p>
    <w:p w14:paraId="7C9C9446" w14:textId="77777777" w:rsidR="002A4D1E" w:rsidRDefault="002A4D1E" w:rsidP="002A4D1E">
      <w:r>
        <w:t xml:space="preserve">If </w:t>
      </w:r>
      <w:proofErr w:type="gramStart"/>
      <w:r>
        <w:t>we will</w:t>
      </w:r>
      <w:proofErr w:type="gramEnd"/>
      <w:r>
        <w:t xml:space="preserve"> just humble ourselves and put down our own boast and pick up proper praise, say He will increase rewards for the doers of good. What does that tell us? The rewards won't stop there. When men get logical knowledge and they're able to structure their society, life, their social life, they think that's the end of this. But no, that's not the end. That's just the beginning. G-d say He will </w:t>
      </w:r>
      <w:proofErr w:type="gramStart"/>
      <w:r>
        <w:t>increase,</w:t>
      </w:r>
      <w:proofErr w:type="gramEnd"/>
      <w:r>
        <w:t xml:space="preserve"> He increase rewards for the dues of good. If we appreciate that and give praise to him and humble our proud spirits before Him, then G-d will give us still greater reward. He will bring </w:t>
      </w:r>
      <w:proofErr w:type="gramStart"/>
      <w:r>
        <w:t>us into</w:t>
      </w:r>
      <w:proofErr w:type="gramEnd"/>
      <w:r>
        <w:t xml:space="preserve"> knowledge that is not known to this world. He will give us the resurrection after the world is gone. He will bless us with </w:t>
      </w:r>
      <w:proofErr w:type="gramStart"/>
      <w:r>
        <w:t>the eternal</w:t>
      </w:r>
      <w:proofErr w:type="gramEnd"/>
      <w:r>
        <w:t xml:space="preserve"> bliss after the world is gone. This is a greater blessing than this first blessing, the blessing of social order that is logical, enlightened with science and human understanding. Let us read now the final, the last verse. "But the transgressors changed the word from that which had been given to them. </w:t>
      </w:r>
      <w:proofErr w:type="gramStart"/>
      <w:r>
        <w:t>So</w:t>
      </w:r>
      <w:proofErr w:type="gramEnd"/>
      <w:r>
        <w:t xml:space="preserve"> we sent on the transgressors, a plague from heaven", a plague from the sky, (Arabic), from the heavens, from the skies, or from above, or from heaven, from above. "For that, they infringed upon our command repeatedly", they transgress. They ignored G-d's instruction. They broke their promises. </w:t>
      </w:r>
    </w:p>
    <w:p w14:paraId="45D74C4A" w14:textId="54FA730F" w:rsidR="002A4D1E" w:rsidRDefault="002A4D1E" w:rsidP="002A4D1E">
      <w:r>
        <w:t xml:space="preserve"> </w:t>
      </w:r>
      <w:r>
        <w:t>(Arabic-</w:t>
      </w:r>
      <w:proofErr w:type="spellStart"/>
      <w:r>
        <w:t>ruku</w:t>
      </w:r>
      <w:proofErr w:type="spellEnd"/>
      <w:r>
        <w:t xml:space="preserve"> and </w:t>
      </w:r>
      <w:proofErr w:type="spellStart"/>
      <w:r>
        <w:t>sajda</w:t>
      </w:r>
      <w:proofErr w:type="spellEnd"/>
      <w:r>
        <w:t xml:space="preserve">) The honorable Elijah Muhammad was a sign that this community </w:t>
      </w:r>
      <w:proofErr w:type="gramStart"/>
      <w:r>
        <w:t>has to</w:t>
      </w:r>
      <w:proofErr w:type="gramEnd"/>
      <w:r>
        <w:t xml:space="preserve"> follow the sunnah of Prophet Muhammed. Even though his own language went against the sunnah of Prophet Muhammed. He himself was a sign that this community </w:t>
      </w:r>
      <w:proofErr w:type="gramStart"/>
      <w:r>
        <w:t>has to</w:t>
      </w:r>
      <w:proofErr w:type="gramEnd"/>
      <w:r>
        <w:t xml:space="preserve"> follow the sunnah of Prophet Muhammed. They plan in Allah plans. They structure their work and Allah works above their heads. He works above their heads, meaning that His scheme is so much above that knowledge, they can't see it. The honorable Elijah Muhammad used to make his prayer like we make it now. He didn't do it all the time, but he did it enough for us to know that that prayer was more special than this regular (Arabic-du'a)</w:t>
      </w:r>
    </w:p>
    <w:p w14:paraId="6F969F27" w14:textId="4CD8549D" w:rsidR="002A4D1E" w:rsidRDefault="002A4D1E" w:rsidP="002A4D1E">
      <w:r>
        <w:t>We have plenty of witnesses in the family and outside of our family. We have plenty of witnesses. No, the book is not "</w:t>
      </w:r>
      <w:proofErr w:type="gramStart"/>
      <w:r>
        <w:t xml:space="preserve">Eye </w:t>
      </w:r>
      <w:r>
        <w:t>Witnesses</w:t>
      </w:r>
      <w:proofErr w:type="gramEnd"/>
      <w:r>
        <w:t xml:space="preserve">. The book is </w:t>
      </w:r>
      <w:proofErr w:type="gramStart"/>
      <w:r>
        <w:t>just,</w:t>
      </w:r>
      <w:proofErr w:type="gramEnd"/>
      <w:r>
        <w:t xml:space="preserve"> he showed me the book the </w:t>
      </w:r>
      <w:r>
        <w:lastRenderedPageBreak/>
        <w:t xml:space="preserve">honorable Elijah Muhammad wrote on prayer. There, he's saying the Muslim prayer is the prayer and it will come, that we one day have the Arabic language and that's a good book. You have gotten it, I think we published it in the 'Bilalian News', that </w:t>
      </w:r>
      <w:proofErr w:type="gramStart"/>
      <w:r>
        <w:t>little small</w:t>
      </w:r>
      <w:proofErr w:type="gramEnd"/>
      <w:r>
        <w:t xml:space="preserve"> prayer book about honorable Elijah Muhammad. I'm talking about </w:t>
      </w:r>
      <w:proofErr w:type="gramStart"/>
      <w:r>
        <w:t>actually the</w:t>
      </w:r>
      <w:proofErr w:type="gramEnd"/>
      <w:r>
        <w:t xml:space="preserve"> man himself going through the prayer. You never saw him. He never prayed in the temple that way. He always prayed in the temple like this. But we saw him at home, not only us in the family, </w:t>
      </w:r>
      <w:proofErr w:type="gramStart"/>
      <w:r>
        <w:t>others have</w:t>
      </w:r>
      <w:proofErr w:type="gramEnd"/>
      <w:r>
        <w:t xml:space="preserve"> come to see him and they were told that he was praying and some of them </w:t>
      </w:r>
      <w:proofErr w:type="gramStart"/>
      <w:r>
        <w:t>have</w:t>
      </w:r>
      <w:proofErr w:type="gramEnd"/>
      <w:r>
        <w:t xml:space="preserve"> seen how he was praying, that he was making </w:t>
      </w:r>
      <w:proofErr w:type="spellStart"/>
      <w:r>
        <w:t>sajda</w:t>
      </w:r>
      <w:proofErr w:type="spellEnd"/>
      <w:r>
        <w:t>.</w:t>
      </w:r>
    </w:p>
    <w:p w14:paraId="00648712" w14:textId="6CD9794E" w:rsidR="002A4D1E" w:rsidRDefault="002A4D1E" w:rsidP="002A4D1E">
      <w:r>
        <w:t xml:space="preserve">Why did he do that? Because he knew that that's what he was supposed to do as a Muslim and he was trying to do what he was supposed to do as a Muslim. He didn't think you were ready yet, so he didn't teach you that. But at one point he did give us the prayer book with the proper steps in it. Now here comes </w:t>
      </w:r>
      <w:r>
        <w:t>the</w:t>
      </w:r>
      <w:r>
        <w:t xml:space="preserve"> people from the days of darkness. 'I </w:t>
      </w:r>
      <w:proofErr w:type="spellStart"/>
      <w:r>
        <w:t>ain't</w:t>
      </w:r>
      <w:proofErr w:type="spellEnd"/>
      <w:r>
        <w:t xml:space="preserve"> coming down there, (to) that mosque and putting my head on no rug.' I've heard him say it. 'I'm not going to come down there and make a fool out of myself putting my head on no rug.' The honorable Elijah Muhammad put his head on the floor.</w:t>
      </w:r>
    </w:p>
    <w:p w14:paraId="2B9E603C" w14:textId="77777777" w:rsidR="002A4D1E" w:rsidRDefault="002A4D1E" w:rsidP="002A4D1E">
      <w:r>
        <w:t xml:space="preserve">Prophet Muhammed put his head on the floor. Jesus Christ put his head on the </w:t>
      </w:r>
      <w:proofErr w:type="gramStart"/>
      <w:r>
        <w:t>floor</w:t>
      </w:r>
      <w:proofErr w:type="gramEnd"/>
      <w:r>
        <w:t xml:space="preserve"> and the Qur'an tells us that Prophet Muhammed is the messenger of G-d and his followers put their head on the floor. They make </w:t>
      </w:r>
      <w:proofErr w:type="spellStart"/>
      <w:r>
        <w:t>ruku</w:t>
      </w:r>
      <w:proofErr w:type="spellEnd"/>
      <w:r>
        <w:t xml:space="preserve"> and they make </w:t>
      </w:r>
      <w:proofErr w:type="spellStart"/>
      <w:r>
        <w:t>sajda</w:t>
      </w:r>
      <w:proofErr w:type="spellEnd"/>
      <w:r>
        <w:t xml:space="preserve"> and you will know them by the mark of their </w:t>
      </w:r>
      <w:proofErr w:type="spellStart"/>
      <w:r>
        <w:t>sajda</w:t>
      </w:r>
      <w:proofErr w:type="spellEnd"/>
      <w:r>
        <w:t>. That's what the Qur'an says. Prophet Muhammed gave us the Qur'an from Allah. W.D. Fard gave us the Qur'an from the hand of the honorable Elijah Muhammad, and he said, this is the perfect book. Now you can wrestle, if you want to, trying to reconcile the two opposites.</w:t>
      </w:r>
    </w:p>
    <w:p w14:paraId="75DE9518" w14:textId="77777777" w:rsidR="002A4D1E" w:rsidRDefault="002A4D1E" w:rsidP="002A4D1E">
      <w:r>
        <w:t xml:space="preserve">Yacub and this book. You wrestle as long as you want. I have completed my </w:t>
      </w:r>
      <w:proofErr w:type="gramStart"/>
      <w:r>
        <w:t>wrestling,</w:t>
      </w:r>
      <w:proofErr w:type="gramEnd"/>
      <w:r>
        <w:t xml:space="preserve"> I have prayer and I'm ready to make my </w:t>
      </w:r>
      <w:proofErr w:type="spellStart"/>
      <w:r>
        <w:t>sajda</w:t>
      </w:r>
      <w:proofErr w:type="spellEnd"/>
      <w:r>
        <w:t xml:space="preserve">. I </w:t>
      </w:r>
      <w:proofErr w:type="gramStart"/>
      <w:r>
        <w:t>make</w:t>
      </w:r>
      <w:proofErr w:type="gramEnd"/>
      <w:r>
        <w:t xml:space="preserve"> </w:t>
      </w:r>
      <w:proofErr w:type="spellStart"/>
      <w:r>
        <w:t>sajda</w:t>
      </w:r>
      <w:proofErr w:type="spellEnd"/>
      <w:r>
        <w:t xml:space="preserve"> to Allah, who originated the skies and the earth and all between. </w:t>
      </w:r>
      <w:proofErr w:type="gramStart"/>
      <w:r>
        <w:t>Surely</w:t>
      </w:r>
      <w:proofErr w:type="gramEnd"/>
      <w:r>
        <w:t xml:space="preserve"> I've turned myself to you, oh Allah, who </w:t>
      </w:r>
      <w:proofErr w:type="gramStart"/>
      <w:r>
        <w:t>originated</w:t>
      </w:r>
      <w:proofErr w:type="gramEnd"/>
      <w:r>
        <w:t xml:space="preserve"> the heavens and earth. I'm not of the </w:t>
      </w:r>
      <w:proofErr w:type="gramStart"/>
      <w:r>
        <w:t>polytheist..</w:t>
      </w:r>
      <w:proofErr w:type="gramEnd"/>
      <w:r>
        <w:t xml:space="preserve"> Surely my prayers, my sacrifices, my life and my death are all for Allah, the Lord of the worlds. No associate has He, and this is a commandment on </w:t>
      </w:r>
      <w:proofErr w:type="gramStart"/>
      <w:r>
        <w:t>me</w:t>
      </w:r>
      <w:proofErr w:type="gramEnd"/>
      <w:r>
        <w:t xml:space="preserve"> and I am of those who submit. Who gave you that prayer? Was it the chief Imam or was it the honorable Elijah Muhammad? The honorable Elijah Muhammad gave you that prayer that he received from W.D. Fard.</w:t>
      </w:r>
    </w:p>
    <w:p w14:paraId="770AA3E4" w14:textId="77777777" w:rsidR="002A4D1E" w:rsidRDefault="002A4D1E" w:rsidP="002A4D1E">
      <w:r>
        <w:t xml:space="preserve">What does the book say, talking about the Bible now because this is the way the cult operates. Say, I put before you two ways, choose you what? Choose </w:t>
      </w:r>
      <w:proofErr w:type="gramStart"/>
      <w:r>
        <w:t>you</w:t>
      </w:r>
      <w:proofErr w:type="gramEnd"/>
      <w:r>
        <w:t xml:space="preserve"> righteousness. I put before you two ways, choose </w:t>
      </w:r>
      <w:proofErr w:type="gramStart"/>
      <w:r>
        <w:t>you</w:t>
      </w:r>
      <w:proofErr w:type="gramEnd"/>
      <w:r>
        <w:t xml:space="preserve"> righteousness. This is not the Qur'an. W.D. Fard followed the scheme of the Jacobite that's in the Bible. Prophet Muhammed brought the straight path. The Qur'an offers one way, not two ways. You are not free to accept two ways. You are obligated to accept one way. If you don't accept that way, the alternative is punishment. But Prophet Muhammed said, if you come this way, you'll have plenty money, good homes, luxury, friendship in all walks of life. That's one way. Satan decorates the path to hell with alluring objects. Plenty money, good homes, luxury, friendships everywhere. I don't want to be </w:t>
      </w:r>
      <w:proofErr w:type="gramStart"/>
      <w:r>
        <w:t>a friend</w:t>
      </w:r>
      <w:proofErr w:type="gramEnd"/>
      <w:r>
        <w:t xml:space="preserve"> everywhere. The Bible </w:t>
      </w:r>
      <w:proofErr w:type="gramStart"/>
      <w:r>
        <w:t>say</w:t>
      </w:r>
      <w:proofErr w:type="gramEnd"/>
      <w:r>
        <w:t xml:space="preserve"> "</w:t>
      </w:r>
      <w:proofErr w:type="spellStart"/>
      <w:r>
        <w:t>Whoa</w:t>
      </w:r>
      <w:proofErr w:type="spellEnd"/>
      <w:r>
        <w:t xml:space="preserve"> is me, but everybody </w:t>
      </w:r>
      <w:proofErr w:type="gramStart"/>
      <w:r>
        <w:t>praise</w:t>
      </w:r>
      <w:proofErr w:type="gramEnd"/>
      <w:r>
        <w:t xml:space="preserve"> me." I don't want </w:t>
      </w:r>
      <w:proofErr w:type="gramStart"/>
      <w:r>
        <w:t>no</w:t>
      </w:r>
      <w:proofErr w:type="gramEnd"/>
      <w:r>
        <w:t xml:space="preserve"> friends everywhere. I want friends in the company of the righteous. How </w:t>
      </w:r>
      <w:proofErr w:type="gramStart"/>
      <w:r>
        <w:t>sweet</w:t>
      </w:r>
      <w:proofErr w:type="gramEnd"/>
      <w:r>
        <w:t xml:space="preserve"> is! That's Satan, you see. Satan, he will acknowledge G-d, but at the same time he makes himself a </w:t>
      </w:r>
      <w:r>
        <w:lastRenderedPageBreak/>
        <w:t>path. Satan makes the path and he decorates it with the things that appeal to your base appetites, to your low appetites</w:t>
      </w:r>
    </w:p>
    <w:p w14:paraId="6E3E4A80" w14:textId="77777777" w:rsidR="002A4D1E" w:rsidRDefault="002A4D1E" w:rsidP="002A4D1E">
      <w:r>
        <w:t xml:space="preserve">to your first need. See, when the little baby comes from mama's womb, the first need is air, water, milk, wash up, clean up, put on nice clothes, nice warm garments. The thing that the baby first asks for is food, clothes and shelter, and a friend, the baby needs a friend because he can't make it </w:t>
      </w:r>
      <w:proofErr w:type="gramStart"/>
      <w:r>
        <w:t>along</w:t>
      </w:r>
      <w:proofErr w:type="gramEnd"/>
      <w:r>
        <w:t>. Prophet Muhammed offers you the first things that are offered to a baby. Food, clothes, shelter and friendship. Allah says, "Surely the latter is greater than the former." The former is (Arabic). The first thing is (Arabic), the first thing that life wants, food, clothing, shelter, friendship. Allah says the latter, (Arabic) is not (Arabic). is the latter. What comes after is (Arabic-Al Akbar) the greater.</w:t>
      </w:r>
    </w:p>
    <w:p w14:paraId="66BD0742" w14:textId="77777777" w:rsidR="002A4D1E" w:rsidRDefault="002A4D1E" w:rsidP="002A4D1E">
      <w:r>
        <w:t xml:space="preserve">The simple life thinks that food, clothes, shelter and friendship </w:t>
      </w:r>
      <w:proofErr w:type="gramStart"/>
      <w:r>
        <w:t>is</w:t>
      </w:r>
      <w:proofErr w:type="gramEnd"/>
      <w:r>
        <w:t xml:space="preserve"> </w:t>
      </w:r>
      <w:proofErr w:type="gramStart"/>
      <w:r>
        <w:t>a greater</w:t>
      </w:r>
      <w:proofErr w:type="gramEnd"/>
      <w:r>
        <w:t xml:space="preserve">, but Allah says the latter is the greater, for the latter is the higher food. The latter is the better shelter. Friendship with Allah is the best friendship. Why didn't W.D. Fard </w:t>
      </w:r>
      <w:proofErr w:type="gramStart"/>
      <w:r>
        <w:t>say and</w:t>
      </w:r>
      <w:proofErr w:type="gramEnd"/>
      <w:r>
        <w:t xml:space="preserve"> friendship with Allah and friendship in all walks of life? Because he was setting up a baby nation and he was feeding in you or exciting in you, baby appetites or the first appetites, so that you will be a willing subject in his scheme to carry it out without question. Oh yes, a baby society to carry out his plan.</w:t>
      </w:r>
    </w:p>
    <w:p w14:paraId="7CCC6B6E" w14:textId="77777777" w:rsidR="002A4D1E" w:rsidRDefault="002A4D1E" w:rsidP="002A4D1E">
      <w:r>
        <w:t>Allah brings us the straight way. He says, follow My way and don't follow the many paths that will take you astray, take you away from the right direction. But this Bible with this forked tongue says, G-d pointed out two ways and left it for us to choose whichever way we want. No, G-d has not pointed out evil ways. Man has discovered evil because of his own ignorance, misguidance and weaknesses. G-d doesn't show us evil. G-d shows us righteousness. I know some of you had difficulty with that. You haven't been with me. That's how come you've been so silent.</w:t>
      </w:r>
    </w:p>
    <w:p w14:paraId="49424FD9" w14:textId="77777777" w:rsidR="002A4D1E" w:rsidRDefault="002A4D1E" w:rsidP="002A4D1E">
      <w:r>
        <w:t xml:space="preserve">But just have patience and you'll understand if you want to understand. Allah doesn't show us the path of evil and the path of good </w:t>
      </w:r>
      <w:proofErr w:type="gramStart"/>
      <w:r>
        <w:t>Allah,</w:t>
      </w:r>
      <w:proofErr w:type="gramEnd"/>
      <w:r>
        <w:t xml:space="preserve"> shows us the path of good. We fall into the path of evil. The Bible says He put before them two ways. </w:t>
      </w:r>
      <w:proofErr w:type="gramStart"/>
      <w:r>
        <w:t>No</w:t>
      </w:r>
      <w:proofErr w:type="gramEnd"/>
      <w:r>
        <w:t xml:space="preserve"> he did not. Allah never put before us two ways. He </w:t>
      </w:r>
      <w:proofErr w:type="gramStart"/>
      <w:r>
        <w:t>put</w:t>
      </w:r>
      <w:proofErr w:type="gramEnd"/>
      <w:r>
        <w:t xml:space="preserve"> before us one way. Satan puts before us the other way. So W.D. Fard came up with the same tricks, calling us a baby nation and putting before us two ways, the way of evil and left the Qur'an here as the book, but he didn't himself establish Qur'an. He left the Qur'an for G-d to establish, said, okay G-d, now I've done my job. You do yours.</w:t>
      </w:r>
    </w:p>
    <w:p w14:paraId="0FFE1F76" w14:textId="77777777" w:rsidR="002A4D1E" w:rsidRDefault="002A4D1E" w:rsidP="002A4D1E">
      <w:r>
        <w:t>That's the attitude of Satan. Okay G-d, I've done my job. I made my baby nature of Islam, I got '</w:t>
      </w:r>
      <w:proofErr w:type="spellStart"/>
      <w:r>
        <w:t>em</w:t>
      </w:r>
      <w:proofErr w:type="spellEnd"/>
      <w:r>
        <w:t xml:space="preserve"> out of church and I got '</w:t>
      </w:r>
      <w:proofErr w:type="spellStart"/>
      <w:r>
        <w:t>em</w:t>
      </w:r>
      <w:proofErr w:type="spellEnd"/>
      <w:r>
        <w:t xml:space="preserve"> into a new religion, the religion of black deity, black divinity. And I got '</w:t>
      </w:r>
      <w:proofErr w:type="spellStart"/>
      <w:r>
        <w:t>em</w:t>
      </w:r>
      <w:proofErr w:type="spellEnd"/>
      <w:r>
        <w:t xml:space="preserve"> going after material thing. Now I </w:t>
      </w:r>
      <w:proofErr w:type="gramStart"/>
      <w:r>
        <w:t>proved</w:t>
      </w:r>
      <w:proofErr w:type="gramEnd"/>
      <w:r>
        <w:t xml:space="preserve"> that I'm more powerful than the church. I've left your book. I'm following the old way. Leave both ways. I've left your book and I </w:t>
      </w:r>
      <w:proofErr w:type="gramStart"/>
      <w:r>
        <w:t>told</w:t>
      </w:r>
      <w:proofErr w:type="gramEnd"/>
      <w:r>
        <w:t xml:space="preserve"> '</w:t>
      </w:r>
      <w:proofErr w:type="spellStart"/>
      <w:proofErr w:type="gramStart"/>
      <w:r>
        <w:t>em</w:t>
      </w:r>
      <w:proofErr w:type="spellEnd"/>
      <w:proofErr w:type="gramEnd"/>
      <w:r>
        <w:t xml:space="preserve"> your book is perfect. Now let's see how your book </w:t>
      </w:r>
      <w:proofErr w:type="gramStart"/>
      <w:r>
        <w:t>stand</w:t>
      </w:r>
      <w:proofErr w:type="gramEnd"/>
      <w:r>
        <w:t xml:space="preserve"> up against ours. Allahu </w:t>
      </w:r>
      <w:proofErr w:type="gramStart"/>
      <w:r>
        <w:t>Akbar!,</w:t>
      </w:r>
      <w:proofErr w:type="gramEnd"/>
      <w:r>
        <w:t xml:space="preserve"> Allah's word has triumphed over their scheme. Truth is hurled into the head of falsehood and knocks out its brain.</w:t>
      </w:r>
    </w:p>
    <w:p w14:paraId="2309AD5D" w14:textId="77777777" w:rsidR="002A4D1E" w:rsidRDefault="002A4D1E" w:rsidP="002A4D1E">
      <w:r>
        <w:t xml:space="preserve">How sweet it is! </w:t>
      </w:r>
      <w:proofErr w:type="gramStart"/>
      <w:r>
        <w:t>Says</w:t>
      </w:r>
      <w:proofErr w:type="gramEnd"/>
      <w:r>
        <w:t xml:space="preserve">, truth has come and falsehood departs and falsehood is forever a vanishing thing. How sweet it </w:t>
      </w:r>
      <w:proofErr w:type="gramStart"/>
      <w:r>
        <w:t>is!.</w:t>
      </w:r>
      <w:proofErr w:type="gramEnd"/>
      <w:r>
        <w:t xml:space="preserve"> I hope you can see yourself in the light of those Qur'anic verses that I have been reading from for the last, well two hours almost. You should be especially thankful because you are reading your own history and the history of former people. So how thankful you should be. Isn't it wonderful? Let me tell you something, brothers and </w:t>
      </w:r>
      <w:r>
        <w:lastRenderedPageBreak/>
        <w:t>sisters, and I hope we are talking to all the masjids around. Let me tell you something, brothers and sisters, if we separate this from the spiritual pains, struggles, desperation of the first slaves in America, we will break the picture. We will lose something from the total picture.</w:t>
      </w:r>
    </w:p>
    <w:p w14:paraId="238F9945" w14:textId="7A490898" w:rsidR="002A4D1E" w:rsidRDefault="002A4D1E" w:rsidP="003A4C9F">
      <w:r>
        <w:t xml:space="preserve">Those early </w:t>
      </w:r>
      <w:proofErr w:type="gramStart"/>
      <w:r>
        <w:t>slaves, they</w:t>
      </w:r>
      <w:proofErr w:type="gramEnd"/>
      <w:r>
        <w:t xml:space="preserve"> used to pray dear </w:t>
      </w:r>
      <w:proofErr w:type="gramStart"/>
      <w:r>
        <w:t>people</w:t>
      </w:r>
      <w:r>
        <w:t>.,</w:t>
      </w:r>
      <w:proofErr w:type="gramEnd"/>
      <w:r>
        <w:t xml:space="preserve"> They used to pray and they used to pray hard and they used to think of themselves in the light of former scripture. They used to talk about the Hebrew boys and the fiery </w:t>
      </w:r>
      <w:proofErr w:type="gramStart"/>
      <w:r>
        <w:t>furnace</w:t>
      </w:r>
      <w:proofErr w:type="gramEnd"/>
      <w:r>
        <w:t xml:space="preserve"> and they identified with the Hebrew boys because they felt that they were being burned in a furnace of fire, denied their human dignity and written off as a subhuman society fit for slavery. They cried and they sang beautiful songs. Crossing over Jordan to them had more meaning than just walking over a river. No. Crossing over Jordan to them was crossing out, crossing over</w:t>
      </w:r>
      <w:r w:rsidR="003A4C9F">
        <w:t xml:space="preserve"> </w:t>
      </w:r>
      <w:r>
        <w:t xml:space="preserve">the line of discrimination so that they will enter the free world, the free world society. Oh yes, that was crossing over Jordan to them. And when they cried and pour out their love and their tears of joy and sympathy for Jesus, the crucified Christ in Christianity, they actually </w:t>
      </w:r>
      <w:proofErr w:type="gramStart"/>
      <w:r>
        <w:t>was</w:t>
      </w:r>
      <w:proofErr w:type="gramEnd"/>
      <w:r>
        <w:t xml:space="preserve"> pouring out their hearts to someone who said G-d is G-d and G-d is kind and merciful, not cruel and insensitive like the slave master. To them. Jesus on the cross was saying the slave master is wrong because G-d is kind. G-d is loving. G-d is all righteous.</w:t>
      </w:r>
    </w:p>
    <w:p w14:paraId="56F7BC04" w14:textId="77777777" w:rsidR="002A4D1E" w:rsidRDefault="002A4D1E" w:rsidP="002A4D1E">
      <w:r>
        <w:t>Their religion was a religion that they lived in the history or the reality of their own situation and predicament. Now Allah has blessed us with the light o Al Islam, to spring up as a new fountain, as an original fountain, right on America's, dead soil. We now embrace an Islam in America as a people who have come into the light where they're standing. They didn't have to go to the light tower, they came into the light where they're standing, the spring, gushed forth, right up under their feet, and now the relief that comes to our mind with the logic and the beauty and righteousness of Al Islam, to us is that cool rain in due season coming down on the porched body of the slave saying, no, I'm not going to leave you for dead.</w:t>
      </w:r>
    </w:p>
    <w:p w14:paraId="78F4B805" w14:textId="45937E6F" w:rsidR="002A4D1E" w:rsidRDefault="002A4D1E" w:rsidP="002A4D1E">
      <w:r>
        <w:t>You shall live. Intellectual life is an American black or an American Bilalian for the first time, for the first time, you don't believe me? Go and look outside of this community. Go and talk with them outside of this community. They are computers, there are records</w:t>
      </w:r>
      <w:proofErr w:type="gramStart"/>
      <w:r>
        <w:t>, there are</w:t>
      </w:r>
      <w:proofErr w:type="gramEnd"/>
      <w:r>
        <w:t xml:space="preserve"> tape recordings. They are computers. They have no originality. They have no fountain bursting forth within them and it's just a matter of time. Oh yes, it's just a matter of time that </w:t>
      </w:r>
      <w:proofErr w:type="gramStart"/>
      <w:r>
        <w:t>all of</w:t>
      </w:r>
      <w:proofErr w:type="gramEnd"/>
      <w:r>
        <w:t xml:space="preserve"> the poor, neglected </w:t>
      </w:r>
      <w:r>
        <w:t>souls</w:t>
      </w:r>
      <w:r>
        <w:t xml:space="preserve"> of the </w:t>
      </w:r>
      <w:proofErr w:type="gramStart"/>
      <w:r>
        <w:t>African-American</w:t>
      </w:r>
      <w:proofErr w:type="gramEnd"/>
      <w:r>
        <w:t xml:space="preserve"> is going to recognize that G-d has answered the prayer of their ancestors.</w:t>
      </w:r>
    </w:p>
    <w:p w14:paraId="5F449E76" w14:textId="58844AF7" w:rsidR="002A4D1E" w:rsidRDefault="002A4D1E" w:rsidP="002A4D1E">
      <w:r>
        <w:t xml:space="preserve">Oh yes, that G-d has answered the prayer of their ancestors and He has given them an Imam, a </w:t>
      </w:r>
      <w:r>
        <w:t>khalifah</w:t>
      </w:r>
      <w:r>
        <w:t xml:space="preserve">, a leader, a chief, a ruler that don't go to anybody, any other man or any other power to get his instruction. Isn't this what you prayed for, that G-d will give up a </w:t>
      </w:r>
      <w:r>
        <w:t>deliverer</w:t>
      </w:r>
      <w:r>
        <w:t xml:space="preserve">? G-d has given you a deliverer. He </w:t>
      </w:r>
      <w:proofErr w:type="gramStart"/>
      <w:r>
        <w:t>have</w:t>
      </w:r>
      <w:proofErr w:type="gramEnd"/>
      <w:r>
        <w:t xml:space="preserve"> made me with His own divine power. With His own hands He has made </w:t>
      </w:r>
      <w:proofErr w:type="gramStart"/>
      <w:r>
        <w:t>me..</w:t>
      </w:r>
      <w:proofErr w:type="gramEnd"/>
      <w:r>
        <w:t xml:space="preserve"> Look, believe me, and don't listen to what other people suggest or what the devil may suggest to you. Nobody has made this man but Allah and nobody can manipulate this man but Allah, yes. I have the ability and the guidance to lead you to victory. Financial victory, political victory, academic victory. You name it. Allah has blessed you with </w:t>
      </w:r>
      <w:proofErr w:type="gramStart"/>
      <w:r>
        <w:t>a leadership</w:t>
      </w:r>
      <w:proofErr w:type="gramEnd"/>
      <w:r>
        <w:t xml:space="preserve"> that can lead you to social victory. Oh, but Chief, you don't have the education. Neither did Muhammed. Allahu Akbar!</w:t>
      </w:r>
    </w:p>
    <w:p w14:paraId="667FFE70" w14:textId="77777777" w:rsidR="002A4D1E" w:rsidRDefault="002A4D1E" w:rsidP="002A4D1E">
      <w:r>
        <w:lastRenderedPageBreak/>
        <w:t xml:space="preserve">Muhammed was an unlettered man, unschooled man, but Allah led him to victory and led a whole community, a whole nation and many nations to victory because they followed him as a sign that Allah doesn't need the teachers of the world. Oh no, but can you </w:t>
      </w:r>
      <w:proofErr w:type="gramStart"/>
      <w:r>
        <w:t>work</w:t>
      </w:r>
      <w:proofErr w:type="gramEnd"/>
      <w:r>
        <w:t xml:space="preserve"> a calculus problem? Your problem is not a calculus problem yet. When we get to that, I'll call you to </w:t>
      </w:r>
      <w:proofErr w:type="gramStart"/>
      <w:r>
        <w:t>work</w:t>
      </w:r>
      <w:proofErr w:type="gramEnd"/>
      <w:r>
        <w:t xml:space="preserve"> that calculus problem. Chief, can you regulate a chain of banks? You'll not </w:t>
      </w:r>
      <w:proofErr w:type="gramStart"/>
      <w:r>
        <w:t>there</w:t>
      </w:r>
      <w:proofErr w:type="gramEnd"/>
      <w:r>
        <w:t xml:space="preserve"> yet. When you get there, I'll get a banker to regulate a chain of banks. You let the language of this world intimidate you, frighten you, and you shy away from the obligation that a man should take upon himself. Oh, we can't do this, we don't have their knowledge. They didn't have it either until they got it and they worked with what they had until they got more, and that's what you </w:t>
      </w:r>
      <w:proofErr w:type="gramStart"/>
      <w:r>
        <w:t>have to</w:t>
      </w:r>
      <w:proofErr w:type="gramEnd"/>
      <w:r>
        <w:t xml:space="preserve"> learn. Work with what you've got until you get more. That's better than giving yourself into another man's scheme that is designed to take everything away from you and give it to him.</w:t>
      </w:r>
    </w:p>
    <w:p w14:paraId="57510C44" w14:textId="77777777" w:rsidR="002A4D1E" w:rsidRDefault="002A4D1E" w:rsidP="002A4D1E">
      <w:r>
        <w:t xml:space="preserve">Let us be courageous. Don't think that man has done this. Allah has done this. The honorable Elijah Muhammad, though he was teaching against the sunnah of Prophet Muhammed, the honorable Elijah Muhammad was yet a sign of the sunnah of Prophet Muhammed. It would take too long to explain all these things to you today, but in time I hope to put it in the writing in a small booklet or something. G-d wouldn't allow him to be a factor for our fifth grade. No indeed. G-d turned the forces around in our favor. They planned and Allah planned and He made him a factor for dignity, factor freedom and a factor for our getting on the path of Prophet Muhammed. </w:t>
      </w:r>
      <w:proofErr w:type="gramStart"/>
      <w:r>
        <w:t>He,</w:t>
      </w:r>
      <w:proofErr w:type="gramEnd"/>
      <w:r>
        <w:t xml:space="preserve"> himself became </w:t>
      </w:r>
      <w:proofErr w:type="gramStart"/>
      <w:r>
        <w:t>an evidence</w:t>
      </w:r>
      <w:proofErr w:type="gramEnd"/>
      <w:r>
        <w:t xml:space="preserve"> </w:t>
      </w:r>
      <w:proofErr w:type="gramStart"/>
      <w:r>
        <w:t>working</w:t>
      </w:r>
      <w:proofErr w:type="gramEnd"/>
      <w:r>
        <w:t xml:space="preserve"> this direction that you are now in. W.D. Fard, as far as he was from representing what is really Al Islam, he, himself is a sign really giving praise to Allah.</w:t>
      </w:r>
    </w:p>
    <w:p w14:paraId="5B507706" w14:textId="77777777" w:rsidR="002A4D1E" w:rsidRDefault="002A4D1E" w:rsidP="002A4D1E">
      <w:r>
        <w:t xml:space="preserve">The very fact that he gave us something more detrimental to the real spiritual and moral life of society than the </w:t>
      </w:r>
      <w:proofErr w:type="spellStart"/>
      <w:r>
        <w:t>Jacobites</w:t>
      </w:r>
      <w:proofErr w:type="spellEnd"/>
      <w:r>
        <w:t xml:space="preserve"> teaching was, that was out in the churches. Though he gave us something more potent, more powerful to affect deviation from G-d than that that was in the American society before he came. There was nothing in American society more powerful to take us away from G-d than what W.D. Fard himself brought. We were in the church and blind, but we were yet spiritual and we did respect G-d and we were trying to, most of us were trying to be morally right and we didn't buy racism and we didn't believe in doing injustice to somebody that didn't deserve it or hadn't done themselves a wrong to deserve that injustice. But with that new teaching, we justified killing all people that weren't black.</w:t>
      </w:r>
    </w:p>
    <w:p w14:paraId="38F317B8" w14:textId="06C41A2F" w:rsidR="002A4D1E" w:rsidRDefault="002A4D1E" w:rsidP="002A4D1E">
      <w:r>
        <w:t xml:space="preserve">Yes. And that kind of teaching finally overcome or finally overcame, pardon me, the moral force in us that we had inherited from our ancestors. It finally </w:t>
      </w:r>
      <w:proofErr w:type="gramStart"/>
      <w:r>
        <w:t>overcome</w:t>
      </w:r>
      <w:proofErr w:type="gramEnd"/>
      <w:r>
        <w:t xml:space="preserve"> that moral force and ministers started compromising moral </w:t>
      </w:r>
      <w:proofErr w:type="gramStart"/>
      <w:r>
        <w:t>righteousness,</w:t>
      </w:r>
      <w:proofErr w:type="gramEnd"/>
      <w:r>
        <w:t xml:space="preserve"> integrity for more money. For more money. The leadership fell into moral corruption. They became dishonest and deceitful, oppressive on their own people. This is </w:t>
      </w:r>
      <w:proofErr w:type="gramStart"/>
      <w:r>
        <w:t>a living</w:t>
      </w:r>
      <w:proofErr w:type="gramEnd"/>
      <w:r>
        <w:t xml:space="preserve"> proof that what W.D. Fard gave us was dangerous, dangerous and detrimental to the moral and spiritual well-being of this community. Because when we got desperate and </w:t>
      </w:r>
      <w:proofErr w:type="gramStart"/>
      <w:r>
        <w:t>got</w:t>
      </w:r>
      <w:proofErr w:type="gramEnd"/>
      <w:r>
        <w:t xml:space="preserve"> bold and courageous and thought that we had enough force to carry out what we wanted, then we started </w:t>
      </w:r>
      <w:r>
        <w:t>licensing</w:t>
      </w:r>
      <w:r>
        <w:t xml:space="preserve"> theft, </w:t>
      </w:r>
      <w:proofErr w:type="gramStart"/>
      <w:r>
        <w:t>dope</w:t>
      </w:r>
      <w:proofErr w:type="gramEnd"/>
      <w:r>
        <w:t xml:space="preserve"> pushing murder, unjust murder and the oppression of a weak spiritual people. That was licensed from on top, by corrupt ministers and captains and lieutenants and all </w:t>
      </w:r>
      <w:proofErr w:type="gramStart"/>
      <w:r>
        <w:t>he</w:t>
      </w:r>
      <w:proofErr w:type="gramEnd"/>
      <w:r>
        <w:t xml:space="preserve"> officials in the MGT and in the FOI that was licensed from on top.</w:t>
      </w:r>
    </w:p>
    <w:p w14:paraId="60E1AEF4" w14:textId="77777777" w:rsidR="002A4D1E" w:rsidRDefault="002A4D1E" w:rsidP="002A4D1E">
      <w:r>
        <w:lastRenderedPageBreak/>
        <w:t xml:space="preserve">But while they were coming to their fullness in disease and corruption, I was coming to my fullness in righteousness and one soul pursuing righteousness and giving himself to the fullness of righteousness </w:t>
      </w:r>
      <w:proofErr w:type="spellStart"/>
      <w:r>
        <w:t>over came</w:t>
      </w:r>
      <w:proofErr w:type="spellEnd"/>
      <w:r>
        <w:t xml:space="preserve"> many who were giving themselves to the fullness of corruption. This is the victory. This is the victory that should make every Muslim in this community under my leadership feel blessed eternally and never turn back. All praise is due to Allah. Dear beloved Muslims in what has been done by the honorable Elijah Muhammad and his mystic teacher, we can see the living proof that Satan and his scheme are weak before the guidance of G-d.</w:t>
      </w:r>
    </w:p>
    <w:p w14:paraId="4D01C0EC" w14:textId="77777777" w:rsidR="002A4D1E" w:rsidRDefault="002A4D1E" w:rsidP="002A4D1E">
      <w:r>
        <w:t xml:space="preserve">Allah says in the Qur'an, surely the Satan, the ........ schemes, the </w:t>
      </w:r>
      <w:proofErr w:type="gramStart"/>
      <w:r>
        <w:t>schemes</w:t>
      </w:r>
      <w:proofErr w:type="gramEnd"/>
      <w:r>
        <w:t xml:space="preserve"> of Satan is weak, is weak. His schemes are weak, but they look so mighty. Look how mighty we thought the Nation of Islam was under the honorable Elijah Muhammad's old teaching. Now remember, he updated his own teachings, gradually. Under the old teachings, we thought nothing was more powerful than that. When I say we, I'm including myself, I thought nobody could handle us. They talk about challenging us or converting us. I laugh at it inside. Inside. I laughed at '</w:t>
      </w:r>
      <w:proofErr w:type="spellStart"/>
      <w:r>
        <w:t>em</w:t>
      </w:r>
      <w:proofErr w:type="spellEnd"/>
      <w:r>
        <w:t xml:space="preserve"> because we thought we knew it all. We thought we had </w:t>
      </w:r>
      <w:proofErr w:type="gramStart"/>
      <w:r>
        <w:t>the supreme</w:t>
      </w:r>
      <w:proofErr w:type="gramEnd"/>
      <w:r>
        <w:t xml:space="preserve"> wisdom and all of it, 360 degrees of it. That's what we used to say and that's what we thought. Now look how smoothly, how</w:t>
      </w:r>
    </w:p>
    <w:p w14:paraId="5753085B" w14:textId="77777777" w:rsidR="002A4D1E" w:rsidRDefault="002A4D1E" w:rsidP="002A4D1E">
      <w:r>
        <w:t xml:space="preserve">from the former days of darkness running around trying to get dignity back to the old rituals and esoteric darkness. They're trying to get somebody to be fascinated by Yacub's history and deportation of the moon, trying to attract people with black skin, sun. Trying to light up the world with black skin. There </w:t>
      </w:r>
      <w:proofErr w:type="gramStart"/>
      <w:r>
        <w:t>come</w:t>
      </w:r>
      <w:proofErr w:type="gramEnd"/>
      <w:r>
        <w:t xml:space="preserve"> the black skin come the blackness, the original man, the blackness and don't know what they're talking about, have no sense at all regarding the understanding of those things they teach and they're trying to get attention, trying to get credit, trying to get dignity, trying to get supporters. And all they attract is confusion. They don't attract </w:t>
      </w:r>
      <w:proofErr w:type="gramStart"/>
      <w:r>
        <w:t>nothing</w:t>
      </w:r>
      <w:proofErr w:type="gramEnd"/>
      <w:r>
        <w:t xml:space="preserve"> to themselves but confusion. They've got more leaders now for the small number they got almost than what we had under the honorable Elijah Muhammad. Prophet Silas, Aaron,</w:t>
      </w:r>
    </w:p>
    <w:p w14:paraId="2774771B" w14:textId="77777777" w:rsidR="002A4D1E" w:rsidRDefault="002A4D1E" w:rsidP="002A4D1E">
      <w:r>
        <w:t xml:space="preserve">Witch doctor. They've got one that's a witch doctor. Kushmir. They've just got a whole lot of </w:t>
      </w:r>
      <w:proofErr w:type="gramStart"/>
      <w:r>
        <w:t>them</w:t>
      </w:r>
      <w:proofErr w:type="gramEnd"/>
      <w:r>
        <w:t xml:space="preserve"> and they've been trying to get together, but they can't accept each other as leaders. Silas won't accept Farrakhan completely. Farrakhan won't accept Silas completely. The woman </w:t>
      </w:r>
      <w:proofErr w:type="gramStart"/>
      <w:r>
        <w:t>witch</w:t>
      </w:r>
      <w:proofErr w:type="gramEnd"/>
      <w:r>
        <w:t xml:space="preserve"> won't accept the men witches and the men witches won't accept the women witches. This community got one leader, one G-d, one messenger. This is the community that's going to triumph. Some of '</w:t>
      </w:r>
      <w:proofErr w:type="spellStart"/>
      <w:r>
        <w:t>em</w:t>
      </w:r>
      <w:proofErr w:type="spellEnd"/>
      <w:r>
        <w:t xml:space="preserve"> say, oh Imam, you have lost your appeal. You can't attract the men of your father. They don't know the men that we have here are the men of my father. Brother Clyde Rahman, over Cleveland.</w:t>
      </w:r>
    </w:p>
    <w:p w14:paraId="3A0A1DCD" w14:textId="77777777" w:rsidR="002A4D1E" w:rsidRDefault="002A4D1E" w:rsidP="002A4D1E">
      <w:r>
        <w:t xml:space="preserve">he almost died standing up for what my father </w:t>
      </w:r>
      <w:proofErr w:type="gramStart"/>
      <w:r>
        <w:t>teach</w:t>
      </w:r>
      <w:proofErr w:type="gramEnd"/>
      <w:r>
        <w:t xml:space="preserve">. He was shot in his head and almost died. He lived to continue to support my father and he's living now supporting me. Brother Leslie used to be called Leslie was teaching as early as the forties. I remember as a child, going to the temple on 824 East 43rd Street here in Chicago. A little small place that's the size, maybe of just a corner of this building or this property. We used to go there </w:t>
      </w:r>
      <w:proofErr w:type="gramStart"/>
      <w:r>
        <w:t>and on the way</w:t>
      </w:r>
      <w:proofErr w:type="gramEnd"/>
      <w:r>
        <w:t xml:space="preserve"> there, we used to pass by Washington Park and Brother Lester, Lester, pardon me, used to be out in Washington Park on Sunday morning with a big gathering. He was preaching the </w:t>
      </w:r>
      <w:r>
        <w:lastRenderedPageBreak/>
        <w:t>lessons, the early teachings of W.D. Fard and telling them to go follow the honorable Elijah Muhammad. Do you know where that man is now? He's right here.</w:t>
      </w:r>
    </w:p>
    <w:p w14:paraId="312616E4" w14:textId="77777777" w:rsidR="002A4D1E" w:rsidRDefault="002A4D1E" w:rsidP="002A4D1E">
      <w:r>
        <w:t xml:space="preserve">You try to tell him that I shouldn't be the leader after my father. He'll straighten you out. He might even punch you in your mouth, and he's 70 </w:t>
      </w:r>
      <w:proofErr w:type="gramStart"/>
      <w:r>
        <w:t>some years</w:t>
      </w:r>
      <w:proofErr w:type="gramEnd"/>
      <w:r>
        <w:t xml:space="preserve"> old. There are many of them. Many of them, men and women, they're still here. Say, all the strong people left him. The weak people left. The strong people are here. Ali Rashid, Captain on the east coast, was a Captain in the south. He's representing me right now in New York City. Captain John, Hasan, pardon me, who was Regional Captain, consultant for the whole West coast. Doesn't even have a position now because the FOI was just terminated, phased out.</w:t>
      </w:r>
    </w:p>
    <w:p w14:paraId="1D49055E" w14:textId="77777777" w:rsidR="002A4D1E" w:rsidRDefault="002A4D1E" w:rsidP="002A4D1E">
      <w:r>
        <w:t xml:space="preserve">But he's with me, he volunteers. I don't have to pay him </w:t>
      </w:r>
      <w:proofErr w:type="gramStart"/>
      <w:r>
        <w:t>nothing</w:t>
      </w:r>
      <w:proofErr w:type="gramEnd"/>
      <w:r>
        <w:t xml:space="preserve">. Whenever I come to any part of the west coast, if he knows about it, he's there. He leaves Los Angeles and </w:t>
      </w:r>
      <w:proofErr w:type="gramStart"/>
      <w:r>
        <w:t>come</w:t>
      </w:r>
      <w:proofErr w:type="gramEnd"/>
      <w:r>
        <w:t xml:space="preserve"> to Oakland, come to San Francisco, come anywhere I go on the West coast, he's there. I'm talking about strong FOI Captain. Have one right here. Stand up brother. He used to be a Captain. What? Give me your name. This brother here used to be </w:t>
      </w:r>
      <w:proofErr w:type="gramStart"/>
      <w:r>
        <w:t>a</w:t>
      </w:r>
      <w:proofErr w:type="gramEnd"/>
      <w:r>
        <w:t xml:space="preserve"> officer in the FOI, just right here. Sir. Who? David. Brother David. That's right. Yes. He used to be an officer. And we have others, the former officers of the FOI. If you're former officers stand up, former officers of the FOI.</w:t>
      </w:r>
    </w:p>
    <w:p w14:paraId="155FA724" w14:textId="77777777" w:rsidR="002A4D1E" w:rsidRDefault="002A4D1E" w:rsidP="002A4D1E">
      <w:r>
        <w:t>These are former officers of the FOI. Yes, all praise is to Allah. One of '</w:t>
      </w:r>
      <w:proofErr w:type="spellStart"/>
      <w:r>
        <w:t>em</w:t>
      </w:r>
      <w:proofErr w:type="spellEnd"/>
      <w:r>
        <w:t xml:space="preserve"> is Imam, just stood up. Will you stand up </w:t>
      </w:r>
      <w:proofErr w:type="gramStart"/>
      <w:r>
        <w:t>again</w:t>
      </w:r>
      <w:proofErr w:type="gramEnd"/>
      <w:r>
        <w:t xml:space="preserve"> brother Haqq. He's an Imam over the Bronx Mosque in New York. All praise is due to Allah. (Arabic- </w:t>
      </w:r>
      <w:proofErr w:type="spellStart"/>
      <w:r>
        <w:t>Walaikum</w:t>
      </w:r>
      <w:proofErr w:type="spellEnd"/>
      <w:r>
        <w:t xml:space="preserve"> as salaam) Thank you very much. Believe me what they say, don't bother me. I don't want it to bother the weak ones among us. That's how come I'm talking about it. It doesn't bother me because I know there was no one with me, but Allah and the Qur'an and a desire to find truth. I was a man searching and studying scripture and comparative religion and reading the old lessons of the Nation of Islam and accepting the Qur'an as a perfect guide. Allah blessed me from one with a mind to become two. Somebody else saw what I was after and they joined me and we became three and we became ten and twenty and a hundred and a few hundred, and the honorable Elijah Muhammad joined us.</w:t>
      </w:r>
    </w:p>
    <w:p w14:paraId="119BC834" w14:textId="77777777" w:rsidR="002A4D1E" w:rsidRDefault="002A4D1E" w:rsidP="002A4D1E">
      <w:r>
        <w:t xml:space="preserve">So don't think I worry about what they say. I'm waiting for them to get a big shock and see the person that they're paying respects to come in here and say (Arabic-shahadah) and make his du'a and his </w:t>
      </w:r>
      <w:proofErr w:type="spellStart"/>
      <w:r>
        <w:t>sajda</w:t>
      </w:r>
      <w:proofErr w:type="spellEnd"/>
      <w:r>
        <w:t xml:space="preserve"> right here. He has revealed his religion. That it should overcome all the religions though the polytheists, those who mix up G-d, detest it, over their objection, over their hatred, objection, hateful objection. This religion shall triumph. Prophet Muhammed, the peace and the blessings be upon him said, when they were trying to tempt him to leave his mission. He said, give me the moon in my left hand and the sun in my right. If you could do that still, I wouldn't turn back from this mission.</w:t>
      </w:r>
    </w:p>
    <w:p w14:paraId="205C283E" w14:textId="77777777" w:rsidR="002A4D1E" w:rsidRDefault="002A4D1E" w:rsidP="002A4D1E">
      <w:r>
        <w:t xml:space="preserve">Don't ever think that they're causing me any concern. When I come out. I'm acting in the interest of yourself because I don't have to have followers. I was firmly giving myself to Allah before anybody </w:t>
      </w:r>
      <w:proofErr w:type="gramStart"/>
      <w:r>
        <w:t>says</w:t>
      </w:r>
      <w:proofErr w:type="gramEnd"/>
      <w:r>
        <w:t xml:space="preserve"> they're my followers. When nobody says they follow me, I'll still be firmly giving myself to Allah. I don't need followers to make me strong. My faith makes me strong. I need followers to make us strong as a community and fear </w:t>
      </w:r>
      <w:proofErr w:type="gramStart"/>
      <w:r>
        <w:t>not,</w:t>
      </w:r>
      <w:proofErr w:type="gramEnd"/>
      <w:r>
        <w:t xml:space="preserve"> we will become </w:t>
      </w:r>
      <w:proofErr w:type="gramStart"/>
      <w:r>
        <w:t>stronger and stronger</w:t>
      </w:r>
      <w:proofErr w:type="gramEnd"/>
      <w:r>
        <w:t xml:space="preserve"> as a community. I thank you for your patience and I pray Allah that He has </w:t>
      </w:r>
      <w:r>
        <w:lastRenderedPageBreak/>
        <w:t>strengthened the heart and gave more understanding to the believers and has given the righteous among us more to praise Him for. The righteous, they live just to praise Allah. They're sad when they don't, can't find a new burst of praise. They just want to have gushes of praise. They want a new gush of praise.</w:t>
      </w:r>
    </w:p>
    <w:p w14:paraId="0A809297" w14:textId="77777777" w:rsidR="002A4D1E" w:rsidRDefault="002A4D1E" w:rsidP="002A4D1E">
      <w:r>
        <w:t xml:space="preserve">These are the people that will be around here, holding their position while many, many generations of these crazy fad followers who follow seasons and fads, they'll be gone and we'll still be here. Occasionally. I </w:t>
      </w:r>
      <w:proofErr w:type="gramStart"/>
      <w:r>
        <w:t>just</w:t>
      </w:r>
      <w:proofErr w:type="gramEnd"/>
      <w:r>
        <w:t xml:space="preserve"> like the real pioneers, those who've been around here for thirty years, thirty years, long time. Thirty years takes us back to 1949, right? Let's see those who have been here since '49, stand up since 1949. Now just turn around and look, just look up here and turn around and look. They're at the back door. You see hands. Those are people that's been here since 1949. Look up in the balcony and you'll see a minister, a man who was a captain, a minister. You will see Brother Marcellus Jordan, a star FOI. </w:t>
      </w:r>
      <w:proofErr w:type="gramStart"/>
      <w:r>
        <w:t>don't</w:t>
      </w:r>
      <w:proofErr w:type="gramEnd"/>
      <w:r>
        <w:t xml:space="preserve"> know how old he is, but I know he is way up there. But he looks as good as he did 30 years ago.</w:t>
      </w:r>
    </w:p>
    <w:p w14:paraId="018469F3" w14:textId="77777777" w:rsidR="002A4D1E" w:rsidRDefault="002A4D1E" w:rsidP="002A4D1E">
      <w:r>
        <w:t xml:space="preserve">See Brother Leslie up there and others up there. Been around for a long time and this is just Chicago. When I came back here to Chicago. There </w:t>
      </w:r>
      <w:proofErr w:type="gramStart"/>
      <w:r>
        <w:t>wasn't</w:t>
      </w:r>
      <w:proofErr w:type="gramEnd"/>
      <w:r>
        <w:t xml:space="preserve"> hardly </w:t>
      </w:r>
      <w:proofErr w:type="gramStart"/>
      <w:r>
        <w:t>no</w:t>
      </w:r>
      <w:proofErr w:type="gramEnd"/>
      <w:r>
        <w:t xml:space="preserve"> more people than those that stood up. I came here one </w:t>
      </w:r>
      <w:proofErr w:type="gramStart"/>
      <w:r>
        <w:t>night</w:t>
      </w:r>
      <w:proofErr w:type="gramEnd"/>
      <w:r>
        <w:t xml:space="preserve"> and </w:t>
      </w:r>
      <w:proofErr w:type="gramStart"/>
      <w:r>
        <w:t>they</w:t>
      </w:r>
      <w:proofErr w:type="gramEnd"/>
      <w:r>
        <w:t xml:space="preserve"> </w:t>
      </w:r>
      <w:proofErr w:type="gramStart"/>
      <w:r>
        <w:t>had</w:t>
      </w:r>
      <w:proofErr w:type="gramEnd"/>
      <w:r>
        <w:t xml:space="preserve"> about 24 people </w:t>
      </w:r>
      <w:proofErr w:type="gramStart"/>
      <w:r>
        <w:t>here</w:t>
      </w:r>
      <w:proofErr w:type="gramEnd"/>
      <w:r>
        <w:t xml:space="preserve">. They found out I was coming again and they rushed and they got some people </w:t>
      </w:r>
      <w:proofErr w:type="gramStart"/>
      <w:r>
        <w:t>here</w:t>
      </w:r>
      <w:proofErr w:type="gramEnd"/>
      <w:r>
        <w:t xml:space="preserve"> to make me think they had more numbers than they had. They called some members from the Secret Service Department and had them come down here and pretend they were members just to make it look like they had somebody here.</w:t>
      </w:r>
    </w:p>
    <w:p w14:paraId="4FE14081" w14:textId="77777777" w:rsidR="002A4D1E" w:rsidRDefault="002A4D1E" w:rsidP="002A4D1E">
      <w:r>
        <w:t xml:space="preserve">Allah has increased our numbers. Let me tell you something. Allah will fill any place we get. This place is filled. If we get one 10 times this size, it will be filled. But </w:t>
      </w:r>
      <w:proofErr w:type="gramStart"/>
      <w:r>
        <w:t>the majority of</w:t>
      </w:r>
      <w:proofErr w:type="gramEnd"/>
      <w:r>
        <w:t xml:space="preserve"> the people are not here. They're out there. Believe me, there are thousands and hundreds of thousands of people out there who will defend me quicker than some of these people who claim they're in here. I have been caught by myself outside and a non-registered person who didn't even consider himself a Muslim. He didn't think he had the right to call himself a Muslim because he hadn't come here and registered. This has happened many times. Non-registered people who don't even think they have the right to call themselves Muslims, have come up to me and expressed their support for me and said, 'you're by yourself Imam?'. </w:t>
      </w:r>
      <w:proofErr w:type="gramStart"/>
      <w:r>
        <w:t>Want</w:t>
      </w:r>
      <w:proofErr w:type="gramEnd"/>
      <w:r>
        <w:t xml:space="preserve"> to stay </w:t>
      </w:r>
      <w:proofErr w:type="gramStart"/>
      <w:r>
        <w:t>with</w:t>
      </w:r>
      <w:proofErr w:type="gramEnd"/>
      <w:r>
        <w:t xml:space="preserve">, stay with me. I </w:t>
      </w:r>
      <w:proofErr w:type="gramStart"/>
      <w:r>
        <w:t>have to</w:t>
      </w:r>
      <w:proofErr w:type="gramEnd"/>
      <w:r>
        <w:t xml:space="preserve"> tell '</w:t>
      </w:r>
      <w:proofErr w:type="spellStart"/>
      <w:r>
        <w:t>em</w:t>
      </w:r>
      <w:proofErr w:type="spellEnd"/>
      <w:r>
        <w:t xml:space="preserve">, no, I'm okay. One </w:t>
      </w:r>
      <w:proofErr w:type="gramStart"/>
      <w:r>
        <w:t>say</w:t>
      </w:r>
      <w:proofErr w:type="gramEnd"/>
      <w:r>
        <w:t xml:space="preserve">. 'I want to go home with you. Say let me drive home with you. Say you usually have some brothers. The brothers used to be with </w:t>
      </w:r>
      <w:proofErr w:type="gramStart"/>
      <w:r>
        <w:t>you?</w:t>
      </w:r>
      <w:proofErr w:type="gramEnd"/>
      <w:r>
        <w:t xml:space="preserve"> I say yes, </w:t>
      </w:r>
      <w:proofErr w:type="gramStart"/>
      <w:r>
        <w:t>wanted</w:t>
      </w:r>
      <w:proofErr w:type="gramEnd"/>
      <w:r>
        <w:t xml:space="preserve"> to drive home with me.</w:t>
      </w:r>
    </w:p>
    <w:p w14:paraId="0F747BAB" w14:textId="77777777" w:rsidR="002A4D1E" w:rsidRDefault="002A4D1E" w:rsidP="002A4D1E">
      <w:r>
        <w:t xml:space="preserve">And I saw more sincerity in their </w:t>
      </w:r>
      <w:proofErr w:type="gramStart"/>
      <w:r>
        <w:t>face</w:t>
      </w:r>
      <w:proofErr w:type="gramEnd"/>
      <w:r>
        <w:t xml:space="preserve">. More truthfulness, more innocence, more purity than I see in some of the faces of these who claim they'll die for us. So even among us, we have a few hypocrites. Even among the outsiders, we have many supporters. How can they help but support this? This answers their inner yearning. They can't help but support this. The genes from their </w:t>
      </w:r>
      <w:proofErr w:type="gramStart"/>
      <w:r>
        <w:t>ancestor</w:t>
      </w:r>
      <w:proofErr w:type="gramEnd"/>
      <w:r>
        <w:t>, a hundred, 200, 300, 400 years ago will send off negative vibrations throughout their whole system if they hate what I'm doing because the very genes of the ancestors are rejoicing in their bodies at the healing of what I'm doing.</w:t>
      </w:r>
    </w:p>
    <w:p w14:paraId="02B91628" w14:textId="77777777" w:rsidR="002A4D1E" w:rsidRDefault="002A4D1E" w:rsidP="002A4D1E">
      <w:r>
        <w:t xml:space="preserve">Can't resist this. This is in your nature. Anybody </w:t>
      </w:r>
      <w:proofErr w:type="gramStart"/>
      <w:r>
        <w:t>turn</w:t>
      </w:r>
      <w:proofErr w:type="gramEnd"/>
      <w:r>
        <w:t xml:space="preserve"> me down is a liar, a liar and a devil. Those that say, well, we are not ready. They're just weak, but those that say we don't like what you're doing, they are liars and devils. I have a neighbor, next door neighbor, good </w:t>
      </w:r>
      <w:r>
        <w:lastRenderedPageBreak/>
        <w:t xml:space="preserve">Christian woman, a good Christian family. Their children go to Catholic schools. I haven't gone over there telling her, you </w:t>
      </w:r>
      <w:proofErr w:type="gramStart"/>
      <w:r>
        <w:t>have to</w:t>
      </w:r>
      <w:proofErr w:type="gramEnd"/>
      <w:r>
        <w:t xml:space="preserve"> give up Christianity. I've only left Bilalian News in her mailbox daily. Even when they didn't speak to me, </w:t>
      </w:r>
      <w:proofErr w:type="gramStart"/>
      <w:r>
        <w:t>as long as</w:t>
      </w:r>
      <w:proofErr w:type="gramEnd"/>
      <w:r>
        <w:t xml:space="preserve"> they didn't say don't leave it, I left it.</w:t>
      </w:r>
    </w:p>
    <w:p w14:paraId="1193B781" w14:textId="77777777" w:rsidR="002A4D1E" w:rsidRDefault="002A4D1E" w:rsidP="002A4D1E">
      <w:r>
        <w:t xml:space="preserve">They haven't come here physically, but they don't eat pork no more, and I was invited over to the house to be introduced to their relatives from the south and their friends from the south that came up this summer. They introduced me as their leader said, </w:t>
      </w:r>
      <w:proofErr w:type="gramStart"/>
      <w:r>
        <w:t>this</w:t>
      </w:r>
      <w:proofErr w:type="gramEnd"/>
      <w:r>
        <w:t xml:space="preserve"> is our leader</w:t>
      </w:r>
      <w:proofErr w:type="gramStart"/>
      <w:r>
        <w:t>.</w:t>
      </w:r>
      <w:proofErr w:type="gramEnd"/>
      <w:r>
        <w:t xml:space="preserve"> And to show you how they think, they really believe, they really want to invest in the future, in </w:t>
      </w:r>
      <w:proofErr w:type="gramStart"/>
      <w:r>
        <w:t>a real</w:t>
      </w:r>
      <w:proofErr w:type="gramEnd"/>
      <w:r>
        <w:t xml:space="preserve"> future. They don't think like you. She then pointed to my son. She said his son Wallace is fasting. Say he's fasting the month of Ramadan, our fast month. Say he may be our next leader.</w:t>
      </w:r>
    </w:p>
    <w:p w14:paraId="5622E41A" w14:textId="77777777" w:rsidR="002A4D1E" w:rsidRDefault="002A4D1E" w:rsidP="002A4D1E">
      <w:r>
        <w:t xml:space="preserve">Can't you see the difference between those that are right up to the light and getting blinded by it, and those that </w:t>
      </w:r>
      <w:proofErr w:type="gramStart"/>
      <w:r>
        <w:t>sit</w:t>
      </w:r>
      <w:proofErr w:type="gramEnd"/>
      <w:r>
        <w:t xml:space="preserve"> a distance, they can see better sometimes than you who have a magnifying glass. Every time I come </w:t>
      </w:r>
      <w:proofErr w:type="gramStart"/>
      <w:r>
        <w:t>out here</w:t>
      </w:r>
      <w:proofErr w:type="gramEnd"/>
      <w:r>
        <w:t xml:space="preserve">, you come out with a magnifying glass and a flood </w:t>
      </w:r>
      <w:proofErr w:type="gramStart"/>
      <w:r>
        <w:t>light</w:t>
      </w:r>
      <w:proofErr w:type="gramEnd"/>
      <w:r>
        <w:t xml:space="preserve"> and you </w:t>
      </w:r>
      <w:proofErr w:type="gramStart"/>
      <w:r>
        <w:t>shine</w:t>
      </w:r>
      <w:proofErr w:type="gramEnd"/>
      <w:r>
        <w:t xml:space="preserve"> a flood light on me and put a </w:t>
      </w:r>
      <w:proofErr w:type="gramStart"/>
      <w:r>
        <w:t>.....</w:t>
      </w:r>
      <w:proofErr w:type="gramEnd"/>
      <w:r>
        <w:t xml:space="preserve"> They sit at a distance with more faith than you got though they haven't taken the shahada and they don't call themselves registered Muslims. They still go on with that same way, the same style, lifestyle, just cleaning it up a bit. They don't look like different people, but they say that I am their leader, saying that in the presence of their children. That's going to direct their </w:t>
      </w:r>
      <w:proofErr w:type="gramStart"/>
      <w:r>
        <w:t>children</w:t>
      </w:r>
      <w:proofErr w:type="gramEnd"/>
      <w:r>
        <w:t xml:space="preserve"> and their children are going to direct their children. How sweet it is. So now I have</w:t>
      </w:r>
      <w:r>
        <w:t xml:space="preserve"> </w:t>
      </w:r>
      <w:r>
        <w:t xml:space="preserve">talked to </w:t>
      </w:r>
      <w:proofErr w:type="gramStart"/>
      <w:r>
        <w:t>you</w:t>
      </w:r>
      <w:proofErr w:type="gramEnd"/>
      <w:r>
        <w:t xml:space="preserve"> too long. My son this morning, he said, daddy, said, how come you can't </w:t>
      </w:r>
      <w:proofErr w:type="gramStart"/>
      <w:r>
        <w:t>talk</w:t>
      </w:r>
      <w:proofErr w:type="gramEnd"/>
      <w:r>
        <w:t xml:space="preserve"> 20 minutes instead of all those hours? I said, </w:t>
      </w:r>
      <w:proofErr w:type="gramStart"/>
      <w:r>
        <w:t>that's</w:t>
      </w:r>
      <w:proofErr w:type="gramEnd"/>
      <w:r>
        <w:t xml:space="preserve"> right, son</w:t>
      </w:r>
      <w:proofErr w:type="gramStart"/>
      <w:r>
        <w:t>.</w:t>
      </w:r>
      <w:proofErr w:type="gramEnd"/>
      <w:r>
        <w:t xml:space="preserve"> I said, daddy probably won't talk too much today. Well, I'm sorry. I'm going to try </w:t>
      </w:r>
      <w:proofErr w:type="gramStart"/>
      <w:r>
        <w:t>again</w:t>
      </w:r>
      <w:proofErr w:type="gramEnd"/>
      <w:r>
        <w:t xml:space="preserve"> and I hope to get it down to 20 minutes. </w:t>
      </w:r>
    </w:p>
    <w:p w14:paraId="1ABAAC84" w14:textId="31224BAB" w:rsidR="002A4D1E" w:rsidRDefault="002A4D1E" w:rsidP="002A4D1E">
      <w:r>
        <w:t xml:space="preserve">At one time I was thinking to try to get it down to 15 minutes, but I took the word of my son to be a hint from G-d that I shouldn't take it down to 15, take it down to 20. </w:t>
      </w:r>
      <w:proofErr w:type="gramStart"/>
      <w:r>
        <w:t>So</w:t>
      </w:r>
      <w:proofErr w:type="gramEnd"/>
      <w:r>
        <w:t xml:space="preserve"> I'm going to keep working on that and (Arabic-</w:t>
      </w:r>
      <w:r>
        <w:t>Insha’Allah</w:t>
      </w:r>
      <w:r>
        <w:t>), I'm going to get it down to 20 minutes. At this time, we want to hear an address from the Imam in Miami, Florida, Imam Nasir Ahmad, on the propagation program that they successfully put together. A very wonderful program.</w:t>
      </w:r>
    </w:p>
    <w:p w14:paraId="06790837" w14:textId="77777777" w:rsidR="002A4D1E" w:rsidRDefault="002A4D1E" w:rsidP="002A4D1E">
      <w:r>
        <w:t xml:space="preserve">After he has delivered his address, we would like to turn over to the phone in Atlanta, Georgia and hear from Imam Ibrahim Pasha, who also made wonderful contributions to this propagation program that they have put together. There are many others, bother Kamal </w:t>
      </w:r>
      <w:proofErr w:type="spellStart"/>
      <w:r>
        <w:t>ud</w:t>
      </w:r>
      <w:proofErr w:type="spellEnd"/>
      <w:r>
        <w:t xml:space="preserve"> Din, in Houston. Imam Qasim Ahmad, who is now in Dallas, Texas from Chicago and others along with Brother Hasan Sharif, of the public relations department and council member Abdul Aleem Shaazz, Dr. Abdul Aleem Shabazz of the Midwest region and others. So now I call my address to a close and we'll now listen to the Imam from Miami, Florida and Atlanta, Georgia.</w:t>
      </w:r>
    </w:p>
    <w:p w14:paraId="2A9CED43" w14:textId="77777777" w:rsidR="006F0309" w:rsidRPr="007E7A5E" w:rsidRDefault="006F0309" w:rsidP="00550F71"/>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2D919" w14:textId="77777777" w:rsidR="006B79A4" w:rsidRDefault="006B79A4" w:rsidP="007E7A5E">
      <w:r>
        <w:separator/>
      </w:r>
    </w:p>
  </w:endnote>
  <w:endnote w:type="continuationSeparator" w:id="0">
    <w:p w14:paraId="437EAD82" w14:textId="77777777" w:rsidR="006B79A4" w:rsidRDefault="006B79A4"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1E95668D"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648BF055"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BCF58" w14:textId="77777777" w:rsidR="006B79A4" w:rsidRDefault="006B79A4" w:rsidP="007E7A5E">
      <w:r>
        <w:separator/>
      </w:r>
    </w:p>
  </w:footnote>
  <w:footnote w:type="continuationSeparator" w:id="0">
    <w:p w14:paraId="540A2998" w14:textId="77777777" w:rsidR="006B79A4" w:rsidRDefault="006B79A4"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2A4D1E"/>
    <w:rsid w:val="00037705"/>
    <w:rsid w:val="0006009B"/>
    <w:rsid w:val="00063736"/>
    <w:rsid w:val="00065192"/>
    <w:rsid w:val="00094E84"/>
    <w:rsid w:val="000E15E1"/>
    <w:rsid w:val="000E4EE2"/>
    <w:rsid w:val="000F7AA4"/>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A4D1E"/>
    <w:rsid w:val="002C4B57"/>
    <w:rsid w:val="002C6085"/>
    <w:rsid w:val="002E778F"/>
    <w:rsid w:val="002F75B5"/>
    <w:rsid w:val="00316DE4"/>
    <w:rsid w:val="003209D6"/>
    <w:rsid w:val="003345CC"/>
    <w:rsid w:val="00356736"/>
    <w:rsid w:val="00387E71"/>
    <w:rsid w:val="00391AEA"/>
    <w:rsid w:val="003A4C9F"/>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B79A4"/>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784FE"/>
  <w15:docId w15:val="{77DBED56-F714-46A9-84C5-8FA25123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D1E"/>
    <w:pPr>
      <w:jc w:val="both"/>
    </w:pPr>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13</TotalTime>
  <Pages>23</Pages>
  <Words>13187</Words>
  <Characters>69629</Characters>
  <Application>Microsoft Office Word</Application>
  <DocSecurity>0</DocSecurity>
  <Lines>1421</Lines>
  <Paragraphs>613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2026-02-07T17:55:00Z</dcterms:created>
  <dcterms:modified xsi:type="dcterms:W3CDTF">2026-02-07T18:08:00Z</dcterms:modified>
</cp:coreProperties>
</file>