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23C86" w14:textId="2FA3789B" w:rsidR="00593ECC" w:rsidRPr="00593ECC" w:rsidRDefault="00716B13" w:rsidP="00896E9D">
      <w:pPr>
        <w:pStyle w:val="Heading1"/>
        <w:rPr>
          <w:sz w:val="32"/>
        </w:rPr>
      </w:pPr>
      <w:r>
        <w:rPr>
          <w:sz w:val="32"/>
        </w:rPr>
        <w:t>05/1979</w:t>
      </w:r>
    </w:p>
    <w:p w14:paraId="1D68C862" w14:textId="77777777" w:rsidR="00593ECC" w:rsidRPr="00593ECC" w:rsidRDefault="00593ECC" w:rsidP="00896E9D">
      <w:pPr>
        <w:pStyle w:val="Heading1"/>
        <w:rPr>
          <w:sz w:val="36"/>
        </w:rPr>
      </w:pPr>
      <w:r w:rsidRPr="00593ECC">
        <w:rPr>
          <w:sz w:val="36"/>
        </w:rPr>
        <w:t>IWDM Study Library</w:t>
      </w:r>
    </w:p>
    <w:p w14:paraId="57DC1A10" w14:textId="6758128D" w:rsidR="003345CC" w:rsidRPr="00896E9D" w:rsidRDefault="00716B13" w:rsidP="00896E9D">
      <w:pPr>
        <w:pStyle w:val="Heading1"/>
        <w:spacing w:before="360" w:after="120"/>
        <w:contextualSpacing w:val="0"/>
        <w:rPr>
          <w:sz w:val="24"/>
        </w:rPr>
      </w:pPr>
      <w:r w:rsidRPr="00716B13">
        <w:rPr>
          <w:sz w:val="44"/>
        </w:rPr>
        <w:t>The Human Being</w:t>
      </w:r>
      <w:r w:rsidR="00BD4376" w:rsidRPr="007E7A5E">
        <w:br/>
      </w:r>
    </w:p>
    <w:p w14:paraId="31E0B613" w14:textId="77777777" w:rsidR="003345CC" w:rsidRPr="007E7A5E" w:rsidRDefault="003345CC" w:rsidP="00896E9D">
      <w:pPr>
        <w:pStyle w:val="Heading3"/>
      </w:pPr>
      <w:r w:rsidRPr="007E7A5E">
        <w:t>By Imam W. Deen Mohammed</w:t>
      </w:r>
    </w:p>
    <w:p w14:paraId="40C15B78" w14:textId="77777777" w:rsidR="00197121" w:rsidRDefault="00197121" w:rsidP="00197121">
      <w:r>
        <w:t xml:space="preserve">All praises </w:t>
      </w:r>
      <w:proofErr w:type="gramStart"/>
      <w:r>
        <w:t>due</w:t>
      </w:r>
      <w:proofErr w:type="gramEnd"/>
      <w:r>
        <w:t xml:space="preserve"> to Allah, the guardian evolver, the </w:t>
      </w:r>
      <w:proofErr w:type="gramStart"/>
      <w:r>
        <w:t>keeper</w:t>
      </w:r>
      <w:proofErr w:type="gramEnd"/>
      <w:r>
        <w:t xml:space="preserve"> the sustainer of all the worlds. We ask for His guidance. We asked for His mercy and His forgiveness. We ask that he bless us to be a community of Muslims upholding the banner of Al Islam as it was upheld by the companions of Prophet Muhammad, Sa Ala </w:t>
      </w:r>
      <w:proofErr w:type="spellStart"/>
      <w:r>
        <w:t>Alahi</w:t>
      </w:r>
      <w:proofErr w:type="spellEnd"/>
      <w:r>
        <w:t xml:space="preserve"> </w:t>
      </w:r>
      <w:proofErr w:type="spellStart"/>
      <w:r>
        <w:t>Wa</w:t>
      </w:r>
      <w:proofErr w:type="spellEnd"/>
      <w:r>
        <w:t xml:space="preserve"> Salaam.</w:t>
      </w:r>
    </w:p>
    <w:p w14:paraId="54DEF42B" w14:textId="77777777" w:rsidR="00197121" w:rsidRDefault="00197121" w:rsidP="00197121">
      <w:r>
        <w:t xml:space="preserve">All </w:t>
      </w:r>
      <w:proofErr w:type="gramStart"/>
      <w:r>
        <w:t>praise be</w:t>
      </w:r>
      <w:proofErr w:type="gramEnd"/>
      <w:r>
        <w:t xml:space="preserve"> to Allah we're very happy to be here tonight. I would like to say a few words. I </w:t>
      </w:r>
      <w:proofErr w:type="gramStart"/>
      <w:r>
        <w:t>would hope</w:t>
      </w:r>
      <w:proofErr w:type="gramEnd"/>
      <w:r>
        <w:t xml:space="preserve"> that these words that I'm going to say will be addressing education. But as the Master Mc brother Treasurer pointed out, I am a man who's very much concerned about how we look at ourselves as a creation, as a creature in this creation or as a creature of G-d. And I would like to begin with a few statements from our Holy Book concerning the human being, what the human being is. I remember reading in Jewish literature once about the manifesting of G-d or the coming of G-d. And G-d was spoken of as a being who is coming, a being that is coming, but at the same time already present. And I tried to apply the language in this Jewish literature to G-d and I couldn't do it.</w:t>
      </w:r>
    </w:p>
    <w:p w14:paraId="0849ECD7" w14:textId="77777777" w:rsidR="00197121" w:rsidRDefault="00197121" w:rsidP="00197121">
      <w:r>
        <w:t xml:space="preserve">But when I tried to apply it to man, I could do it. It was easy for me. Man is </w:t>
      </w:r>
      <w:proofErr w:type="gramStart"/>
      <w:r>
        <w:t>actually becoming</w:t>
      </w:r>
      <w:proofErr w:type="gramEnd"/>
      <w:r>
        <w:t xml:space="preserve"> what he is. G-d does not become what He is. G-d is constant. G-d is perfect. He can't become anything. He is and that's enough. But for man, we </w:t>
      </w:r>
      <w:proofErr w:type="gramStart"/>
      <w:r>
        <w:t>have to</w:t>
      </w:r>
      <w:proofErr w:type="gramEnd"/>
      <w:r>
        <w:t xml:space="preserve"> become what we are. And G-d has made us something. And G-d </w:t>
      </w:r>
      <w:proofErr w:type="gramStart"/>
      <w:r>
        <w:t>want</w:t>
      </w:r>
      <w:proofErr w:type="gramEnd"/>
      <w:r>
        <w:t xml:space="preserve"> us to become what he has made us. And I would like to just quote from the Qur'an, just a few verses from the Qur'an in hopes that you'll understand what I'm saying. G-d says in the Qur'an that He made the man from clay, the same language that we find in the Bible, that he made the human being from clay. And again, he says that G-d, G-d says that He made the man from water, from water. And again, G-d says He made us from dust.</w:t>
      </w:r>
    </w:p>
    <w:p w14:paraId="170FB811" w14:textId="77777777" w:rsidR="00197121" w:rsidRDefault="00197121" w:rsidP="00197121">
      <w:r>
        <w:t xml:space="preserve">And G-d says He made us as a plant, as a plant, biological plant. And G-d says also that He made us from one person. G-d says again, He made us from two people. All of this is in the same book for us, that He made us from a male and a female. And G-d says again that He made us from a clot of blood, a clot of blood, pardon me, from clay, sperm, clot of blood, a fetus lump bones within the lump structured body, complete human being. </w:t>
      </w:r>
      <w:proofErr w:type="gramStart"/>
      <w:r>
        <w:t>So</w:t>
      </w:r>
      <w:proofErr w:type="gramEnd"/>
      <w:r>
        <w:t xml:space="preserve"> G-d gives us many statements saying how He has made us. And I would like to just quickly comment on some of these descriptions that G-d gives us in our Holy Book Qur'an. And as I said, they're very much like the descriptions that are given in the Bible.</w:t>
      </w:r>
    </w:p>
    <w:p w14:paraId="51153459" w14:textId="0AC803EB" w:rsidR="00197121" w:rsidRDefault="00197121" w:rsidP="00197121">
      <w:r>
        <w:t xml:space="preserve">Clay is pliable. Clay can be shaped. It gives itself to the hands of the potter, we might say to be formed as the potter </w:t>
      </w:r>
      <w:proofErr w:type="gramStart"/>
      <w:r>
        <w:t>wish</w:t>
      </w:r>
      <w:proofErr w:type="gramEnd"/>
      <w:r>
        <w:t xml:space="preserve"> to form it. We know this is characteristic of our little children. The little children come </w:t>
      </w:r>
      <w:proofErr w:type="gramStart"/>
      <w:r>
        <w:t>here</w:t>
      </w:r>
      <w:proofErr w:type="gramEnd"/>
      <w:r>
        <w:t xml:space="preserve"> and they are ready to be formed. Their minds are ready for us to form. </w:t>
      </w:r>
      <w:proofErr w:type="gramStart"/>
      <w:r>
        <w:t>The society</w:t>
      </w:r>
      <w:proofErr w:type="gramEnd"/>
      <w:r>
        <w:t xml:space="preserve"> forms the mind of the little children. </w:t>
      </w:r>
      <w:proofErr w:type="gramStart"/>
      <w:r>
        <w:t>So</w:t>
      </w:r>
      <w:proofErr w:type="gramEnd"/>
      <w:r>
        <w:t xml:space="preserve"> they are like clay. </w:t>
      </w:r>
      <w:r>
        <w:lastRenderedPageBreak/>
        <w:t xml:space="preserve">In fact, there's a word in Arabic </w:t>
      </w:r>
      <w:proofErr w:type="gramStart"/>
      <w:r>
        <w:t>is called</w:t>
      </w:r>
      <w:proofErr w:type="gramEnd"/>
      <w:r>
        <w:t xml:space="preserve"> </w:t>
      </w:r>
      <w:r w:rsidR="00716B13">
        <w:t>T</w:t>
      </w:r>
      <w:r>
        <w:t xml:space="preserve">afil. It means clay. There's another word for clay, but we have a word in Arabic language. </w:t>
      </w:r>
      <w:r w:rsidR="00716B13">
        <w:t>T</w:t>
      </w:r>
      <w:r>
        <w:t xml:space="preserve">afil means clay and </w:t>
      </w:r>
      <w:proofErr w:type="spellStart"/>
      <w:r>
        <w:t>Tifl</w:t>
      </w:r>
      <w:proofErr w:type="spellEnd"/>
      <w:r>
        <w:t xml:space="preserve"> means baby. </w:t>
      </w:r>
      <w:proofErr w:type="gramStart"/>
      <w:r>
        <w:t>So</w:t>
      </w:r>
      <w:proofErr w:type="gramEnd"/>
      <w:r>
        <w:t xml:space="preserve"> they're very closely related. In fact, they have the same </w:t>
      </w:r>
      <w:proofErr w:type="gramStart"/>
      <w:r>
        <w:t>root</w:t>
      </w:r>
      <w:proofErr w:type="gramEnd"/>
      <w:r>
        <w:t xml:space="preserve">. The clay and the baby are the same root. Now, I don't know if we have a word in English for baby that is the same as clay, but in the Semitic language, there is a name for baby that's almost the same as clay </w:t>
      </w:r>
      <w:proofErr w:type="spellStart"/>
      <w:r w:rsidR="00716B13">
        <w:t>T</w:t>
      </w:r>
      <w:r>
        <w:t>afll</w:t>
      </w:r>
      <w:proofErr w:type="spellEnd"/>
      <w:r>
        <w:t xml:space="preserve"> and </w:t>
      </w:r>
      <w:proofErr w:type="spellStart"/>
      <w:r>
        <w:t>Tifl</w:t>
      </w:r>
      <w:proofErr w:type="spellEnd"/>
      <w:r>
        <w:t xml:space="preserve">. </w:t>
      </w:r>
      <w:r w:rsidR="00716B13">
        <w:t>T</w:t>
      </w:r>
      <w:r>
        <w:t xml:space="preserve">afil clay, </w:t>
      </w:r>
      <w:proofErr w:type="spellStart"/>
      <w:r>
        <w:t>Tifl</w:t>
      </w:r>
      <w:proofErr w:type="spellEnd"/>
      <w:r>
        <w:t xml:space="preserve"> baby.</w:t>
      </w:r>
    </w:p>
    <w:p w14:paraId="358621CF" w14:textId="77777777" w:rsidR="00197121" w:rsidRDefault="00197121" w:rsidP="00197121">
      <w:proofErr w:type="gramStart"/>
      <w:r>
        <w:t>So</w:t>
      </w:r>
      <w:proofErr w:type="gramEnd"/>
      <w:r>
        <w:t xml:space="preserve"> we know that human </w:t>
      </w:r>
      <w:proofErr w:type="gramStart"/>
      <w:r>
        <w:t>being</w:t>
      </w:r>
      <w:proofErr w:type="gramEnd"/>
      <w:r>
        <w:t xml:space="preserve"> then is told by G-d that we are made like clay. We have impressionable </w:t>
      </w:r>
      <w:proofErr w:type="gramStart"/>
      <w:r>
        <w:t>minds., our</w:t>
      </w:r>
      <w:proofErr w:type="gramEnd"/>
      <w:r>
        <w:t xml:space="preserve"> thinking can be formed by the influences of the environment, can be formed by our parents, by the influences in our environment. </w:t>
      </w:r>
      <w:proofErr w:type="gramStart"/>
      <w:r>
        <w:t>So</w:t>
      </w:r>
      <w:proofErr w:type="gramEnd"/>
      <w:r>
        <w:t xml:space="preserve"> this is a statement that G-d is making about human beings, telling us what we are through His Prophets, that we are like clay. but we should be open. Then there is a vulnerability, but I think the greatest wisdom here is that the human being must first open his mind. If we never open our minds and allow some thoughts to shape our thinking or some influences to shape our thinking, then we can't even begin to be formed as human beings. The mind must first be receptive. The mind must first be open to influence, like clay is open to influence </w:t>
      </w:r>
      <w:proofErr w:type="gramStart"/>
      <w:r>
        <w:t>of</w:t>
      </w:r>
      <w:proofErr w:type="gramEnd"/>
      <w:r>
        <w:t xml:space="preserve"> the hands of the potter.</w:t>
      </w:r>
    </w:p>
    <w:p w14:paraId="75CBD61E" w14:textId="04B21787" w:rsidR="00197121" w:rsidRDefault="00197121" w:rsidP="00197121">
      <w:r>
        <w:t xml:space="preserve">And then we have G-d saying that He made us from water. And now we know that water seeks its level. Water seeks its level, and water in religion is a symbol of many things. It's </w:t>
      </w:r>
      <w:r>
        <w:t>the</w:t>
      </w:r>
      <w:r>
        <w:t xml:space="preserve"> symbol of </w:t>
      </w:r>
      <w:proofErr w:type="gramStart"/>
      <w:r>
        <w:t>the spiritual</w:t>
      </w:r>
      <w:proofErr w:type="gramEnd"/>
      <w:r>
        <w:t xml:space="preserve"> nature or the spiritual life of </w:t>
      </w:r>
      <w:proofErr w:type="gramStart"/>
      <w:r>
        <w:t>the</w:t>
      </w:r>
      <w:proofErr w:type="gramEnd"/>
      <w:r>
        <w:t xml:space="preserve"> human being. Christians speak of waters as being peaceful, lead me by the peaceful waters, by the peaceful waters, by the still waters. </w:t>
      </w:r>
      <w:proofErr w:type="gramStart"/>
      <w:r>
        <w:t>So</w:t>
      </w:r>
      <w:proofErr w:type="gramEnd"/>
      <w:r>
        <w:t xml:space="preserve"> water is a symbol for peace. Water is a symbol for equality because water seeks its level. Water does not seek to stand on the mountain. It freezes up there sometimes. It </w:t>
      </w:r>
      <w:proofErr w:type="gramStart"/>
      <w:r>
        <w:t>has to</w:t>
      </w:r>
      <w:proofErr w:type="gramEnd"/>
      <w:r>
        <w:t xml:space="preserve"> stay up there because it's so cold there, it freezes up there. But when the mountain top warms up a bit, the water rolls down in the valley. It seeks its level, it seeks the low places, seeks to </w:t>
      </w:r>
      <w:proofErr w:type="gramStart"/>
      <w:r>
        <w:t>fill in</w:t>
      </w:r>
      <w:proofErr w:type="gramEnd"/>
      <w:r>
        <w:t xml:space="preserve"> the low places.</w:t>
      </w:r>
    </w:p>
    <w:p w14:paraId="27E22786" w14:textId="77777777" w:rsidR="00197121" w:rsidRDefault="00197121" w:rsidP="00197121">
      <w:proofErr w:type="gramStart"/>
      <w:r>
        <w:t>So</w:t>
      </w:r>
      <w:proofErr w:type="gramEnd"/>
      <w:r>
        <w:t xml:space="preserve"> we know there are human beings who like to </w:t>
      </w:r>
      <w:proofErr w:type="gramStart"/>
      <w:r>
        <w:t>be</w:t>
      </w:r>
      <w:proofErr w:type="gramEnd"/>
      <w:r>
        <w:t xml:space="preserve"> a level of equality. They don't like to see people misused. They don't like to see people oppressed. They like to see people respected for what they are. They like to be fair and square with their neighbors, with their fellow man, and they like to live at peace with each other. </w:t>
      </w:r>
      <w:proofErr w:type="gramStart"/>
      <w:r>
        <w:t>So</w:t>
      </w:r>
      <w:proofErr w:type="gramEnd"/>
      <w:r>
        <w:t xml:space="preserve"> this is a symbol. This is what we mean when we say in the religious language that the human being is like water. Water also is something that we use for cleaning ourselves. And water can be filthy, but if you boil the water, the water will leave its filth. If the sun heats the water, the sun will draw the mist of the water up from its filth. The rain that falls back down is not filthy like the water that it came from. The water may be drawn up from a cesspool, but once it's drawn up by the heat of the sun, and when it comes back down to us as rain, it comes back down free of the corruption that was in it.</w:t>
      </w:r>
    </w:p>
    <w:p w14:paraId="2A130571" w14:textId="77777777" w:rsidR="00197121" w:rsidRDefault="00197121" w:rsidP="00197121">
      <w:proofErr w:type="gramStart"/>
      <w:r>
        <w:t>So</w:t>
      </w:r>
      <w:proofErr w:type="gramEnd"/>
      <w:r>
        <w:t xml:space="preserve"> we see how descriptive this word is in </w:t>
      </w:r>
      <w:proofErr w:type="gramStart"/>
      <w:r>
        <w:t>the religion</w:t>
      </w:r>
      <w:proofErr w:type="gramEnd"/>
      <w:r>
        <w:t xml:space="preserve">, how descriptive it is of the spiritual nature of the human being. Then we go on and say, G-d says He made us of the </w:t>
      </w:r>
      <w:proofErr w:type="gramStart"/>
      <w:r>
        <w:t>dust .</w:t>
      </w:r>
      <w:proofErr w:type="gramEnd"/>
      <w:r>
        <w:t xml:space="preserve"> Dust here is symbolic of </w:t>
      </w:r>
      <w:proofErr w:type="gramStart"/>
      <w:r>
        <w:t>the spiritual</w:t>
      </w:r>
      <w:proofErr w:type="gramEnd"/>
      <w:r>
        <w:t xml:space="preserve"> life again, but in the material sense, material sense of the world, the worldly sense. Some people are like a heavy stone or like heavy metal, like heavy material things. They cling to the earth. But dust will be blown up by the wind, will be taken in the wind. Dust even hangs in the still air, will hang in the still air. It is dust, </w:t>
      </w:r>
      <w:proofErr w:type="gramStart"/>
      <w:r>
        <w:t>it's</w:t>
      </w:r>
      <w:proofErr w:type="gramEnd"/>
      <w:r>
        <w:t xml:space="preserve"> material, it's of the physical earth, it is concrete matter, but it will, because it's so light, it </w:t>
      </w:r>
      <w:r>
        <w:lastRenderedPageBreak/>
        <w:t xml:space="preserve">can be taken up in the wind, it will hang in the air. </w:t>
      </w:r>
      <w:proofErr w:type="gramStart"/>
      <w:r>
        <w:t>So</w:t>
      </w:r>
      <w:proofErr w:type="gramEnd"/>
      <w:r>
        <w:t xml:space="preserve"> this is the dust and it says that G-d has made us from dust.</w:t>
      </w:r>
    </w:p>
    <w:p w14:paraId="36C477A6" w14:textId="77777777" w:rsidR="00197121" w:rsidRDefault="00197121" w:rsidP="00197121">
      <w:proofErr w:type="gramStart"/>
      <w:r>
        <w:t>So</w:t>
      </w:r>
      <w:proofErr w:type="gramEnd"/>
      <w:r>
        <w:t xml:space="preserve"> G-d </w:t>
      </w:r>
      <w:proofErr w:type="gramStart"/>
      <w:r>
        <w:t>have</w:t>
      </w:r>
      <w:proofErr w:type="gramEnd"/>
      <w:r>
        <w:t xml:space="preserve"> made us </w:t>
      </w:r>
      <w:proofErr w:type="gramStart"/>
      <w:r>
        <w:t>to give</w:t>
      </w:r>
      <w:proofErr w:type="gramEnd"/>
      <w:r>
        <w:t xml:space="preserve"> ourselves to the influence of spiritual life. He </w:t>
      </w:r>
      <w:proofErr w:type="gramStart"/>
      <w:r>
        <w:t>haven't</w:t>
      </w:r>
      <w:proofErr w:type="gramEnd"/>
      <w:r>
        <w:t xml:space="preserve"> made us to be materialistic, so materialistic, so heavy on the earth that we can't be taken up by the winds of sentiments or by the winds of spiritual life. Now we go from here now and we'll mention a few more things, characteristics of the human being as they have told us in the Qur'an. G-d says again that He has made us as a plant. Now in this description, we get the structured life, the structured life, the life that comes with intelligent development, with the growth of </w:t>
      </w:r>
      <w:proofErr w:type="gramStart"/>
      <w:r>
        <w:t>the intellect</w:t>
      </w:r>
      <w:proofErr w:type="gramEnd"/>
      <w:r>
        <w:t xml:space="preserve">. In a plant we see structure. We see roots in the ground, we see the trunk or the stem out of the ground, we see the branches. </w:t>
      </w:r>
      <w:proofErr w:type="gramStart"/>
      <w:r>
        <w:t>So</w:t>
      </w:r>
      <w:proofErr w:type="gramEnd"/>
      <w:r>
        <w:t xml:space="preserve"> it's a </w:t>
      </w:r>
      <w:proofErr w:type="gramStart"/>
      <w:r>
        <w:t>three part</w:t>
      </w:r>
      <w:proofErr w:type="gramEnd"/>
      <w:r>
        <w:t xml:space="preserve"> figure, roots, body or trunk or stem and branches. This speaks </w:t>
      </w:r>
      <w:proofErr w:type="gramStart"/>
      <w:r>
        <w:t>for</w:t>
      </w:r>
      <w:proofErr w:type="gramEnd"/>
      <w:r>
        <w:t xml:space="preserve"> the need of the human being for structured life.</w:t>
      </w:r>
    </w:p>
    <w:p w14:paraId="2A2EEC9B" w14:textId="39B8585E" w:rsidR="00197121" w:rsidRDefault="00197121" w:rsidP="00197121">
      <w:r>
        <w:t xml:space="preserve">I was speaking to a rabbi once on our history as Muslims, telling him how we had evolved, </w:t>
      </w:r>
      <w:r>
        <w:t>metamorphized</w:t>
      </w:r>
      <w:r>
        <w:t xml:space="preserve"> from the Nation of Islam, theological concepts and social concepts to embrace the monotheistic concept of Islam and to embrace the oneness of human beings that is in Islam, the oneness of the human family that is preached by Muslims in the Islamic world or that is established in the Qur'an for us. And he said to me, he said, </w:t>
      </w:r>
      <w:proofErr w:type="gramStart"/>
      <w:r>
        <w:t>we</w:t>
      </w:r>
      <w:proofErr w:type="gramEnd"/>
      <w:r>
        <w:t xml:space="preserve"> came out of the water a long time ago</w:t>
      </w:r>
      <w:proofErr w:type="gramStart"/>
      <w:r>
        <w:t>.</w:t>
      </w:r>
      <w:proofErr w:type="gramEnd"/>
      <w:r>
        <w:t xml:space="preserve"> I said, now you can say that to me and I understand what you said. I didn't say it to him. I </w:t>
      </w:r>
      <w:proofErr w:type="gramStart"/>
      <w:r>
        <w:t>said, but</w:t>
      </w:r>
      <w:proofErr w:type="gramEnd"/>
      <w:r>
        <w:t xml:space="preserve"> now look how long these people have been talking over our head. And we never knew what they were talking about. He said, well, we came out of the water a long time ago.</w:t>
      </w:r>
    </w:p>
    <w:p w14:paraId="6537ACDB" w14:textId="77777777" w:rsidR="00197121" w:rsidRDefault="00197121" w:rsidP="00197121">
      <w:r>
        <w:t xml:space="preserve">It is all right to come out of the </w:t>
      </w:r>
      <w:proofErr w:type="gramStart"/>
      <w:r>
        <w:t>water, but</w:t>
      </w:r>
      <w:proofErr w:type="gramEnd"/>
      <w:r>
        <w:t xml:space="preserve"> make sure you're still using water. I didn't tell him that now, I didn't tell the rabbi. I didn't tell the learned rabbi that. But if we are going to come out of the water, we should continue to use water. Allah tells us in the Qur'an that all life came out of water, that all life begins in water and all life needs water, all life needs water. We need it to drink, we need it to replenish what we </w:t>
      </w:r>
      <w:proofErr w:type="gramStart"/>
      <w:r>
        <w:t>lose</w:t>
      </w:r>
      <w:proofErr w:type="gramEnd"/>
      <w:r>
        <w:t xml:space="preserve"> and we need it also to clean ourselves, to refresh ourselves. Water is refreshing, it is </w:t>
      </w:r>
      <w:proofErr w:type="gramStart"/>
      <w:r>
        <w:t>cleaning</w:t>
      </w:r>
      <w:proofErr w:type="gramEnd"/>
      <w:r>
        <w:t>. It has so many qualities, so many powerful or rich qualities for us.</w:t>
      </w:r>
    </w:p>
    <w:p w14:paraId="23EF3064" w14:textId="77777777" w:rsidR="00197121" w:rsidRDefault="00197121" w:rsidP="00197121">
      <w:r>
        <w:t xml:space="preserve">Now, when we think of structured life, organic structure of </w:t>
      </w:r>
      <w:proofErr w:type="gramStart"/>
      <w:r>
        <w:t>the human</w:t>
      </w:r>
      <w:proofErr w:type="gramEnd"/>
      <w:r>
        <w:t xml:space="preserve"> life, we are </w:t>
      </w:r>
      <w:proofErr w:type="gramStart"/>
      <w:r>
        <w:t>actually thinking</w:t>
      </w:r>
      <w:proofErr w:type="gramEnd"/>
      <w:r>
        <w:t xml:space="preserve"> of the development of </w:t>
      </w:r>
      <w:proofErr w:type="gramStart"/>
      <w:r>
        <w:t>the human</w:t>
      </w:r>
      <w:proofErr w:type="gramEnd"/>
      <w:r>
        <w:t xml:space="preserve"> intellect. G-d made the human being with an intellect. The spiritual life comes first. We are first creatures of sentiment, creatures of faith, emotions, et cetera. But later </w:t>
      </w:r>
      <w:proofErr w:type="gramStart"/>
      <w:r>
        <w:t>on</w:t>
      </w:r>
      <w:proofErr w:type="gramEnd"/>
      <w:r>
        <w:t xml:space="preserve"> the mind begins to grow. We feed on the knowledge of the </w:t>
      </w:r>
      <w:proofErr w:type="gramStart"/>
      <w:r>
        <w:t>environment</w:t>
      </w:r>
      <w:proofErr w:type="gramEnd"/>
      <w:r>
        <w:t xml:space="preserve"> and the intellect begins to grow. The intellect should take growth that comes in stages. There should be step by step development. There should be a social cultural structure structuring of the human mind. The human mind should grow in the knowledge of its relationship with other human beings, with family members, with other human beings in the environment, with the structures in </w:t>
      </w:r>
      <w:proofErr w:type="gramStart"/>
      <w:r>
        <w:t>the society</w:t>
      </w:r>
      <w:proofErr w:type="gramEnd"/>
      <w:r>
        <w:t>, with government, with institutions of learning. We should grow in knowledge of our relationship with our family members, to our neighbors and to the institutions that support and develop the intellect and the whole human life.</w:t>
      </w:r>
    </w:p>
    <w:p w14:paraId="2A203636" w14:textId="77777777" w:rsidR="00197121" w:rsidRDefault="00197121" w:rsidP="00197121">
      <w:r>
        <w:t xml:space="preserve">This is structure, what we call in Al Islam, structured development. G-d said that He has made us as a plant to grow, that He has created us to grow. And </w:t>
      </w:r>
      <w:proofErr w:type="gramStart"/>
      <w:r>
        <w:t>so</w:t>
      </w:r>
      <w:proofErr w:type="gramEnd"/>
      <w:r>
        <w:t xml:space="preserve"> growth in Al Islam is a </w:t>
      </w:r>
      <w:r>
        <w:lastRenderedPageBreak/>
        <w:t xml:space="preserve">religious requirement, not just physical growth, but more importantly, spiritual and intellectual growth is a religious requirement. That is why 1400 years ago, it was made a duty, a law that all women and men be educated. It was just recent in western history that the woman was given education equal with the man. Prophet Muhammad, Peace and Blessings be upon him. The Messenger Prophet of social equality, of liberation or freedom, justice, inequality. This Prophet 1400 years ago, that it is an obligation on every male and female to get education. And it became a duty on the </w:t>
      </w:r>
      <w:proofErr w:type="gramStart"/>
      <w:r>
        <w:t>parent</w:t>
      </w:r>
      <w:proofErr w:type="gramEnd"/>
      <w:r>
        <w:t xml:space="preserve"> to provide education for the children. A duty fell directly upon the male to provide education for his children, his boys, his boys, and his girls alike.</w:t>
      </w:r>
    </w:p>
    <w:p w14:paraId="30CC6CD7" w14:textId="77777777" w:rsidR="00197121" w:rsidRDefault="00197121" w:rsidP="00197121">
      <w:r>
        <w:t xml:space="preserve">Again, when we think of the organic or structured development, we think of the evolution of society itself. Society itself began in </w:t>
      </w:r>
      <w:proofErr w:type="gramStart"/>
      <w:r>
        <w:t>the spiritual</w:t>
      </w:r>
      <w:proofErr w:type="gramEnd"/>
      <w:r>
        <w:t xml:space="preserve"> life. It is first a family, a spiritual family, the tribal chief, what we call the primitive family, the tribal chief, he is a spiritual man. He's the head of a family, a head of a society, but he's a spiritual man. You may call him witch doctor, magic man, whatever you like to call him. But he's a spiritual man. But as </w:t>
      </w:r>
      <w:proofErr w:type="gramStart"/>
      <w:r>
        <w:t>the society</w:t>
      </w:r>
      <w:proofErr w:type="gramEnd"/>
      <w:r>
        <w:t xml:space="preserve"> </w:t>
      </w:r>
      <w:proofErr w:type="gramStart"/>
      <w:r>
        <w:t>become</w:t>
      </w:r>
      <w:proofErr w:type="gramEnd"/>
      <w:r>
        <w:t xml:space="preserve"> more educated, more complex and grows, </w:t>
      </w:r>
      <w:proofErr w:type="gramStart"/>
      <w:r>
        <w:t>utilize</w:t>
      </w:r>
      <w:proofErr w:type="gramEnd"/>
      <w:r>
        <w:t xml:space="preserve"> what is </w:t>
      </w:r>
      <w:proofErr w:type="gramStart"/>
      <w:r>
        <w:t>in</w:t>
      </w:r>
      <w:proofErr w:type="gramEnd"/>
      <w:r>
        <w:t xml:space="preserve"> the earth and around it to further its growth or to enhance the worth and beauty of </w:t>
      </w:r>
      <w:proofErr w:type="gramStart"/>
      <w:r>
        <w:t>the society</w:t>
      </w:r>
      <w:proofErr w:type="gramEnd"/>
      <w:r>
        <w:t>. It comes from that water life that the rabbi was speaking of. It comes from that water life, from the life of sentiments and spirituality or following the witch doctor just on faith.</w:t>
      </w:r>
    </w:p>
    <w:p w14:paraId="2D7848ED" w14:textId="77777777" w:rsidR="00197121" w:rsidRDefault="00197121" w:rsidP="00197121">
      <w:r>
        <w:t xml:space="preserve">And it begins to become an economic society, an economic society. And the economic </w:t>
      </w:r>
      <w:proofErr w:type="gramStart"/>
      <w:r>
        <w:t>society</w:t>
      </w:r>
      <w:proofErr w:type="gramEnd"/>
      <w:r>
        <w:t xml:space="preserve"> according to </w:t>
      </w:r>
      <w:proofErr w:type="gramStart"/>
      <w:r>
        <w:t>history</w:t>
      </w:r>
      <w:proofErr w:type="gramEnd"/>
      <w:r>
        <w:t xml:space="preserve"> is first an agricultural, normally, generally, it is an agricultural society. And out of the agricultural society will become great commerce, business, commerce commercial business. And from there you'll have strong government, strong government. And </w:t>
      </w:r>
      <w:proofErr w:type="gramStart"/>
      <w:r>
        <w:t>the society</w:t>
      </w:r>
      <w:proofErr w:type="gramEnd"/>
      <w:r>
        <w:t xml:space="preserve"> continues to grow and grow and grow. And as production, physical production grows and the knowledge grows of the physical production, the institutions grow, government institutions, the institutions of education, system of education, and all the institutions, cultural institutions and all these things grow. </w:t>
      </w:r>
      <w:proofErr w:type="gramStart"/>
      <w:r>
        <w:t>So</w:t>
      </w:r>
      <w:proofErr w:type="gramEnd"/>
      <w:r>
        <w:t xml:space="preserve"> the human being, he and his </w:t>
      </w:r>
      <w:proofErr w:type="gramStart"/>
      <w:r>
        <w:t>world</w:t>
      </w:r>
      <w:proofErr w:type="gramEnd"/>
      <w:r>
        <w:t xml:space="preserve"> is a natural progression, a natural growth. There's nothing spooky about </w:t>
      </w:r>
      <w:proofErr w:type="gramStart"/>
      <w:r>
        <w:t>the human being's</w:t>
      </w:r>
      <w:proofErr w:type="gramEnd"/>
      <w:r>
        <w:t xml:space="preserve"> </w:t>
      </w:r>
      <w:proofErr w:type="gramStart"/>
      <w:r>
        <w:t>life</w:t>
      </w:r>
      <w:proofErr w:type="gramEnd"/>
      <w:r>
        <w:t>. The human being is as much a natural growth as a tree, as an animal, or as a tree or anything else.</w:t>
      </w:r>
    </w:p>
    <w:p w14:paraId="7A92773F" w14:textId="77777777" w:rsidR="00197121" w:rsidRDefault="00197121" w:rsidP="00197121">
      <w:r>
        <w:t xml:space="preserve">When we understand this, then we </w:t>
      </w:r>
      <w:proofErr w:type="gramStart"/>
      <w:r>
        <w:t>have to</w:t>
      </w:r>
      <w:proofErr w:type="gramEnd"/>
      <w:r>
        <w:t xml:space="preserve"> accept that when we are addressing the needs of the human being, we must address the total needs of the human being. We can't just address one aspect or one requirement. We </w:t>
      </w:r>
      <w:proofErr w:type="gramStart"/>
      <w:r>
        <w:t>have to</w:t>
      </w:r>
      <w:proofErr w:type="gramEnd"/>
      <w:r>
        <w:t xml:space="preserve"> address the total need of the human being. There is an idea now, a philosophy now is becoming very popular I believe in healthcare. It is a holistic, holistic approach to </w:t>
      </w:r>
      <w:proofErr w:type="gramStart"/>
      <w:r>
        <w:t>the healing</w:t>
      </w:r>
      <w:proofErr w:type="gramEnd"/>
      <w:r>
        <w:t xml:space="preserve"> or to </w:t>
      </w:r>
      <w:proofErr w:type="gramStart"/>
      <w:r>
        <w:t>the curing of</w:t>
      </w:r>
      <w:proofErr w:type="gramEnd"/>
      <w:r>
        <w:t xml:space="preserve"> the individual's problems or </w:t>
      </w:r>
      <w:proofErr w:type="gramStart"/>
      <w:r>
        <w:t>individuals</w:t>
      </w:r>
      <w:proofErr w:type="gramEnd"/>
      <w:r>
        <w:t xml:space="preserve"> medical problems. You just can't go to the medical problem alone. You </w:t>
      </w:r>
      <w:proofErr w:type="gramStart"/>
      <w:r>
        <w:t>have to</w:t>
      </w:r>
      <w:proofErr w:type="gramEnd"/>
      <w:r>
        <w:t xml:space="preserve"> look at the whole human being because the medical problem may be related to something else, maybe to a psychological problem, maybe to an emotional problem, or maybe to a cultural problem. </w:t>
      </w:r>
      <w:proofErr w:type="gramStart"/>
      <w:r>
        <w:t>The human being is</w:t>
      </w:r>
      <w:proofErr w:type="gramEnd"/>
      <w:r>
        <w:t xml:space="preserve"> one thing. He can't be torn apart and treated as a spiritual person separate from an intellectual being. He can't be treated as a social being separate from a political being. Everyone is a political being. G-d has taught us in our religion that everyone is a leader. Leadership requires some politics. Leadership requires some political knowledge. </w:t>
      </w:r>
      <w:proofErr w:type="gramStart"/>
      <w:r>
        <w:t>So</w:t>
      </w:r>
      <w:proofErr w:type="gramEnd"/>
      <w:r>
        <w:t xml:space="preserve"> the father in his home, he </w:t>
      </w:r>
      <w:proofErr w:type="gramStart"/>
      <w:r>
        <w:t>has to</w:t>
      </w:r>
      <w:proofErr w:type="gramEnd"/>
      <w:r>
        <w:t xml:space="preserve"> be a politician on his level.</w:t>
      </w:r>
    </w:p>
    <w:p w14:paraId="5FF5B335" w14:textId="77777777" w:rsidR="00197121" w:rsidRDefault="00197121" w:rsidP="00197121">
      <w:r>
        <w:lastRenderedPageBreak/>
        <w:t xml:space="preserve">Yes. </w:t>
      </w:r>
      <w:proofErr w:type="gramStart"/>
      <w:r>
        <w:t>So</w:t>
      </w:r>
      <w:proofErr w:type="gramEnd"/>
      <w:r>
        <w:t xml:space="preserve"> we don't deal with the human being in split up or fragmented parts. We deal with the human being as a whole creature. And this is not the socialist </w:t>
      </w:r>
      <w:proofErr w:type="gramStart"/>
      <w:r>
        <w:t>doctrine,</w:t>
      </w:r>
      <w:proofErr w:type="gramEnd"/>
      <w:r>
        <w:t xml:space="preserve"> this is the Islamic doctrine. You see, this is not what Karl Marx said. This is what G-d said. And if we come back to what G-d said, if we stand upon the knowledge G-d has revealed to His Prophets, and believe me, His Prophets are always outliving our heroes. We make G-ds from among ourselves, but none of our G-ds outlived His Prophets. Moses has outlived the ones that we have erected. Jesus has outlived the ones that we have erected. Muhammad has outlived the ones that we have erected. I know you don't like to hear a sermon tonight, but that's what I came for. I came to give you a sermon.</w:t>
      </w:r>
    </w:p>
    <w:p w14:paraId="6FE8D3E3" w14:textId="77777777" w:rsidR="00197121" w:rsidRDefault="00197121" w:rsidP="00197121">
      <w:r>
        <w:t xml:space="preserve">Now, all we </w:t>
      </w:r>
      <w:proofErr w:type="gramStart"/>
      <w:r>
        <w:t>have to</w:t>
      </w:r>
      <w:proofErr w:type="gramEnd"/>
      <w:r>
        <w:t xml:space="preserve"> do as educators is go back to G-d. Go back to the wisdom that's all locked up and covered up in the Bible. Go back to the wisdom that has been revealed in the Qur'an without the cover up. And we'll find what G-d has given man. And when you accept what G-d has given man and build on that, you'll have the best. You'll have the best. Karl Marx, Engles, all these people, all they have done was stolen from the Prophets. They're thieves. They stole from the Prophets. They don't have the courage to tell man to be morally upright, to be morally upright. They don't have the courage to tell man not to worship himself, worship your Creator. They don't have the courage to argue with man, to debate with man. They don't have the courage to accept the dirt, the mud, and the slush that man will throw on them in his ignorance. They don't want to be hurt by man. They don't want to be criticized by man. </w:t>
      </w:r>
      <w:proofErr w:type="gramStart"/>
      <w:r>
        <w:t>So</w:t>
      </w:r>
      <w:proofErr w:type="gramEnd"/>
      <w:r>
        <w:t xml:space="preserve"> they study man and see what does man like, what is expedient today? What is man asking for today? What does his appetite call for this afternoon? But G-d wants to know what is best for you down the line tomorrow and tomorrow and tomorrow. And G-d doesn't mind you insulting Him because he </w:t>
      </w:r>
      <w:proofErr w:type="gramStart"/>
      <w:r>
        <w:t>know</w:t>
      </w:r>
      <w:proofErr w:type="gramEnd"/>
      <w:r>
        <w:t xml:space="preserve"> you are </w:t>
      </w:r>
      <w:proofErr w:type="spellStart"/>
      <w:r>
        <w:t>insulted</w:t>
      </w:r>
      <w:proofErr w:type="spellEnd"/>
      <w:r>
        <w:t xml:space="preserve"> from the very beginning.</w:t>
      </w:r>
    </w:p>
    <w:p w14:paraId="5215B149" w14:textId="77777777" w:rsidR="00197121" w:rsidRDefault="00197121" w:rsidP="00197121">
      <w:r>
        <w:t xml:space="preserve">If G-d gives us leaders, G-d give us leaders that don't mind forcing us to see our shortcomings. Leaders that don't mind receiving criticism, that don't mind being attacked, that don't mind being hated, that don't mind being rejected. They stand on what is right for us, and they give us the whole truth. They don't look at it, say, oh, here, I got a big market here. I </w:t>
      </w:r>
      <w:proofErr w:type="gramStart"/>
      <w:r>
        <w:t>got</w:t>
      </w:r>
      <w:proofErr w:type="gramEnd"/>
      <w:r>
        <w:t xml:space="preserve"> a big constituency here. These people are ready to buy money, so let me sell money. And then they look over there at the other side of the world, say, oh, I got a big constituency here. These people are ready to buy a revolution. Let me sell them revolution. G-d got one thing to sell the whole world and that is truth.</w:t>
      </w:r>
    </w:p>
    <w:p w14:paraId="253F273F" w14:textId="793AA8B4" w:rsidR="00197121" w:rsidRDefault="00197121" w:rsidP="00197121">
      <w:r>
        <w:t xml:space="preserve">So let us as educators at least look at scripture again, that's not asking too much. These preachers have walked away from scripture, many of them, and they're picking up politics. They're picking up dollar power. They're pictured picking up primitive magic again, giving people blessings and touches on their head. They're going back to the water with no sense. I'm sure when Adam was created from the water, he had some sense. We wouldn't have gotten here if he hadn't </w:t>
      </w:r>
      <w:proofErr w:type="gramStart"/>
      <w:r>
        <w:t>had some</w:t>
      </w:r>
      <w:proofErr w:type="gramEnd"/>
      <w:r>
        <w:t xml:space="preserve"> sense. But some of these </w:t>
      </w:r>
      <w:proofErr w:type="gramStart"/>
      <w:r>
        <w:t>people, they</w:t>
      </w:r>
      <w:proofErr w:type="gramEnd"/>
      <w:r>
        <w:t xml:space="preserve"> go to water and lose their sense. They leave </w:t>
      </w:r>
      <w:proofErr w:type="gramStart"/>
      <w:r>
        <w:t>all the</w:t>
      </w:r>
      <w:proofErr w:type="gramEnd"/>
      <w:r>
        <w:t xml:space="preserve"> sense and go to the water and get drowned. You've heard of water </w:t>
      </w:r>
      <w:proofErr w:type="gramStart"/>
      <w:r>
        <w:t>on</w:t>
      </w:r>
      <w:proofErr w:type="gramEnd"/>
      <w:r>
        <w:t xml:space="preserve"> your </w:t>
      </w:r>
      <w:proofErr w:type="gramStart"/>
      <w:r>
        <w:t>brains</w:t>
      </w:r>
      <w:proofErr w:type="gramEnd"/>
      <w:r>
        <w:t xml:space="preserve">? Well, we got a lot of water </w:t>
      </w:r>
      <w:proofErr w:type="gramStart"/>
      <w:r>
        <w:t>on</w:t>
      </w:r>
      <w:proofErr w:type="gramEnd"/>
      <w:r>
        <w:t xml:space="preserve"> </w:t>
      </w:r>
      <w:proofErr w:type="gramStart"/>
      <w:r>
        <w:t>the</w:t>
      </w:r>
      <w:proofErr w:type="gramEnd"/>
      <w:r>
        <w:t xml:space="preserve"> brains. The water's supposed to go on the outside of the body, not on the brain.</w:t>
      </w:r>
    </w:p>
    <w:p w14:paraId="02D15AAE" w14:textId="77777777" w:rsidR="00197121" w:rsidRDefault="00197121" w:rsidP="00197121">
      <w:proofErr w:type="gramStart"/>
      <w:r>
        <w:t>So</w:t>
      </w:r>
      <w:proofErr w:type="gramEnd"/>
      <w:r>
        <w:t xml:space="preserve"> if we can just get </w:t>
      </w:r>
      <w:proofErr w:type="gramStart"/>
      <w:r>
        <w:t>the educated</w:t>
      </w:r>
      <w:proofErr w:type="gramEnd"/>
      <w:r>
        <w:t xml:space="preserve"> people, believe me, the leadership is going to come from the educated people and it's going to come from the </w:t>
      </w:r>
      <w:proofErr w:type="gramStart"/>
      <w:r>
        <w:t>young educated</w:t>
      </w:r>
      <w:proofErr w:type="gramEnd"/>
      <w:r>
        <w:t xml:space="preserve"> people. We still have </w:t>
      </w:r>
      <w:r>
        <w:lastRenderedPageBreak/>
        <w:t xml:space="preserve">some old giants among us, but how long will they be living? I met Mr. Benjamin Mays, President, honorary president of Morehouse college. I believe. A very great man, an educator, very excellent stature, a very excellent man of great stature. Many, and I'm so impressed by him. But that man is way up in age. How long will he be around? And we have a few others like him, but how long will they be around? </w:t>
      </w:r>
      <w:proofErr w:type="gramStart"/>
      <w:r>
        <w:t>So</w:t>
      </w:r>
      <w:proofErr w:type="gramEnd"/>
      <w:r>
        <w:t xml:space="preserve"> we </w:t>
      </w:r>
      <w:proofErr w:type="gramStart"/>
      <w:r>
        <w:t>have to</w:t>
      </w:r>
      <w:proofErr w:type="gramEnd"/>
      <w:r>
        <w:t xml:space="preserve"> look </w:t>
      </w:r>
      <w:proofErr w:type="gramStart"/>
      <w:r>
        <w:t>to</w:t>
      </w:r>
      <w:proofErr w:type="gramEnd"/>
      <w:r>
        <w:t xml:space="preserve"> the youth who's coming up in these colleges, and we </w:t>
      </w:r>
      <w:proofErr w:type="gramStart"/>
      <w:r>
        <w:t>have to</w:t>
      </w:r>
      <w:proofErr w:type="gramEnd"/>
      <w:r>
        <w:t xml:space="preserve"> pull them back to at least examine for themselves the religious basis, the religious basis for society.</w:t>
      </w:r>
    </w:p>
    <w:p w14:paraId="349080EE" w14:textId="77777777" w:rsidR="00197121" w:rsidRDefault="00197121" w:rsidP="00197121">
      <w:r>
        <w:t xml:space="preserve">Society is weakened now morally speaking. It is weakened now in terms of </w:t>
      </w:r>
      <w:proofErr w:type="gramStart"/>
      <w:r>
        <w:t>the unity</w:t>
      </w:r>
      <w:proofErr w:type="gramEnd"/>
      <w:r>
        <w:t xml:space="preserve">. </w:t>
      </w:r>
      <w:proofErr w:type="gramStart"/>
      <w:r>
        <w:t>The unity</w:t>
      </w:r>
      <w:proofErr w:type="gramEnd"/>
      <w:r>
        <w:t xml:space="preserve"> and in terms of respect for individual, for the individual's, dignity, for the worth of the individual. In terms of respect for light itself. </w:t>
      </w:r>
      <w:proofErr w:type="gramStart"/>
      <w:r>
        <w:t>The society</w:t>
      </w:r>
      <w:proofErr w:type="gramEnd"/>
      <w:r>
        <w:t xml:space="preserve"> is weakened now than it was 20 or 30 years ago with all the opportunities before us. Society is weakened now than it was 20 or 30 years ago. How come it's weaker? It is because society has abandoned </w:t>
      </w:r>
      <w:proofErr w:type="gramStart"/>
      <w:r>
        <w:t>the religious</w:t>
      </w:r>
      <w:proofErr w:type="gramEnd"/>
      <w:r>
        <w:t xml:space="preserve"> guidelines. In these big cities we are not following the religious guidelines. We have nothing </w:t>
      </w:r>
      <w:proofErr w:type="gramStart"/>
      <w:r>
        <w:t>tying us</w:t>
      </w:r>
      <w:proofErr w:type="gramEnd"/>
      <w:r>
        <w:t xml:space="preserve"> together anymore as one community. We have no set of guiding principles that tie us all together anymore. I remember as </w:t>
      </w:r>
      <w:proofErr w:type="gramStart"/>
      <w:r>
        <w:t>a child</w:t>
      </w:r>
      <w:proofErr w:type="gramEnd"/>
      <w:r>
        <w:t>, we all were tied together, at least in one thing. We all believed in G-d. Christians believed in G-d. We believed in G-d. We saw G-d our way. You saw G-d your way. But at least we believed in a power bigger than ourselves. We believed in a supreme being. That has lost the ghetto, that has been lost from the ghetto pardon me. We don't have that strong belief in G-d anymore. We have people selling their own ideas of what G-d is selling, their own ideas of what religion is. We got Christians rewriting Christianity, rewriting theology, some making it white theology, some making it black theology. Is theology white or black? Theology should be concerned with G-d. Is G-d white or black? He's the Creator. He made all colors.</w:t>
      </w:r>
    </w:p>
    <w:p w14:paraId="26AEFB63" w14:textId="67D1DDE6" w:rsidR="00197121" w:rsidRDefault="00197121" w:rsidP="00197121">
      <w:r>
        <w:t xml:space="preserve">Color can't define G-d or can't define theology. And anytime we say, I have a white </w:t>
      </w:r>
      <w:proofErr w:type="gramStart"/>
      <w:r>
        <w:t>theology</w:t>
      </w:r>
      <w:proofErr w:type="gramEnd"/>
      <w:r>
        <w:t xml:space="preserve"> and you have a black theology, what we are doing, we are making separate G-ds for ourselves. We are giving racism more support in the society. </w:t>
      </w:r>
      <w:proofErr w:type="gramStart"/>
      <w:r>
        <w:t>So</w:t>
      </w:r>
      <w:proofErr w:type="gramEnd"/>
      <w:r>
        <w:t xml:space="preserve"> these people who are doing </w:t>
      </w:r>
      <w:proofErr w:type="gramStart"/>
      <w:r>
        <w:t>that, they</w:t>
      </w:r>
      <w:proofErr w:type="gramEnd"/>
      <w:r>
        <w:t xml:space="preserve"> should be ignored. The educated people don't go to these church leaders who are all mixed up in their heads and who walked away from the original teachings of the scripture and are following their own ideas about what religion is about, what G-d is. Don't follow those people. They are lost. The religious leadership should go back pardon </w:t>
      </w:r>
      <w:proofErr w:type="gramStart"/>
      <w:r>
        <w:t>me,</w:t>
      </w:r>
      <w:proofErr w:type="gramEnd"/>
      <w:r>
        <w:t xml:space="preserve"> the educators should go back and look and study what was revealed what held us together. What held us together. Don't you know the greatest nations that have ever lived on this earth in terms of material power and in terms of intellectual development, the greatest nations have been those that were inspired by religion? The greatest. The great society of Prophet Muhammad inspired by G-d. Everything that's needed in the outer society is already in every individual. And we </w:t>
      </w:r>
      <w:proofErr w:type="gramStart"/>
      <w:r>
        <w:t>have to</w:t>
      </w:r>
      <w:proofErr w:type="gramEnd"/>
      <w:r>
        <w:t xml:space="preserve"> cultivate this to some extent in every individual if we expect </w:t>
      </w:r>
      <w:proofErr w:type="gramStart"/>
      <w:r>
        <w:t>the society</w:t>
      </w:r>
      <w:proofErr w:type="gramEnd"/>
      <w:r>
        <w:t xml:space="preserve"> to be strong and supported by individuals. Peace be unto you A</w:t>
      </w:r>
      <w:r>
        <w:t>s-S</w:t>
      </w:r>
      <w:r>
        <w:t>alaam Alaikum.</w:t>
      </w:r>
    </w:p>
    <w:p w14:paraId="1B3BBB8C"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5409B" w14:textId="77777777" w:rsidR="00820C28" w:rsidRDefault="00820C28" w:rsidP="007E7A5E">
      <w:r>
        <w:separator/>
      </w:r>
    </w:p>
  </w:endnote>
  <w:endnote w:type="continuationSeparator" w:id="0">
    <w:p w14:paraId="3C2480B2" w14:textId="77777777" w:rsidR="00820C28" w:rsidRDefault="00820C28"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4E8ECA61"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56F6CEE4"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BA4D3" w14:textId="77777777" w:rsidR="00820C28" w:rsidRDefault="00820C28" w:rsidP="007E7A5E">
      <w:r>
        <w:separator/>
      </w:r>
    </w:p>
  </w:footnote>
  <w:footnote w:type="continuationSeparator" w:id="0">
    <w:p w14:paraId="33F53CEA" w14:textId="77777777" w:rsidR="00820C28" w:rsidRDefault="00820C28"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197121"/>
    <w:rsid w:val="00037705"/>
    <w:rsid w:val="0006009B"/>
    <w:rsid w:val="00063736"/>
    <w:rsid w:val="00065192"/>
    <w:rsid w:val="00094E84"/>
    <w:rsid w:val="000E15E1"/>
    <w:rsid w:val="000E4EE2"/>
    <w:rsid w:val="000F7FF4"/>
    <w:rsid w:val="001246A7"/>
    <w:rsid w:val="001262EF"/>
    <w:rsid w:val="00147DCB"/>
    <w:rsid w:val="001759E0"/>
    <w:rsid w:val="00180030"/>
    <w:rsid w:val="0019170F"/>
    <w:rsid w:val="00197121"/>
    <w:rsid w:val="001B0C0B"/>
    <w:rsid w:val="001D3E2E"/>
    <w:rsid w:val="002023FD"/>
    <w:rsid w:val="002123C3"/>
    <w:rsid w:val="0021282E"/>
    <w:rsid w:val="00215703"/>
    <w:rsid w:val="0022724F"/>
    <w:rsid w:val="00241BA0"/>
    <w:rsid w:val="002424E0"/>
    <w:rsid w:val="002426D5"/>
    <w:rsid w:val="002C4B57"/>
    <w:rsid w:val="002C6085"/>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7360"/>
    <w:rsid w:val="00593ECC"/>
    <w:rsid w:val="0059657C"/>
    <w:rsid w:val="005D7DE4"/>
    <w:rsid w:val="0060069A"/>
    <w:rsid w:val="006B2459"/>
    <w:rsid w:val="006B5BEB"/>
    <w:rsid w:val="006F0309"/>
    <w:rsid w:val="0071039E"/>
    <w:rsid w:val="00716B13"/>
    <w:rsid w:val="00733248"/>
    <w:rsid w:val="007379C4"/>
    <w:rsid w:val="00765B71"/>
    <w:rsid w:val="00790E8A"/>
    <w:rsid w:val="00791ABC"/>
    <w:rsid w:val="007A0EC2"/>
    <w:rsid w:val="007B5335"/>
    <w:rsid w:val="007E7A5E"/>
    <w:rsid w:val="008025F9"/>
    <w:rsid w:val="00814A45"/>
    <w:rsid w:val="00820C28"/>
    <w:rsid w:val="00843D6C"/>
    <w:rsid w:val="00845866"/>
    <w:rsid w:val="0089246B"/>
    <w:rsid w:val="00896E9D"/>
    <w:rsid w:val="008A0DB0"/>
    <w:rsid w:val="008C5A94"/>
    <w:rsid w:val="008C6AF0"/>
    <w:rsid w:val="008D7CDD"/>
    <w:rsid w:val="008F18D9"/>
    <w:rsid w:val="008F7A45"/>
    <w:rsid w:val="00923282"/>
    <w:rsid w:val="00931AA4"/>
    <w:rsid w:val="009735D4"/>
    <w:rsid w:val="00981ED3"/>
    <w:rsid w:val="00997D64"/>
    <w:rsid w:val="009E2EF7"/>
    <w:rsid w:val="009E587D"/>
    <w:rsid w:val="00A13C0A"/>
    <w:rsid w:val="00A16B31"/>
    <w:rsid w:val="00A24C8C"/>
    <w:rsid w:val="00A307FB"/>
    <w:rsid w:val="00A62034"/>
    <w:rsid w:val="00A96FDF"/>
    <w:rsid w:val="00AC527F"/>
    <w:rsid w:val="00AD0DE0"/>
    <w:rsid w:val="00AE59B8"/>
    <w:rsid w:val="00B04C40"/>
    <w:rsid w:val="00BD4376"/>
    <w:rsid w:val="00BE5948"/>
    <w:rsid w:val="00BF052E"/>
    <w:rsid w:val="00C1422E"/>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70D7"/>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4755D"/>
  <w15:docId w15:val="{CF96A313-A99A-4921-8D60-9A6C42E27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18</TotalTime>
  <Pages>6</Pages>
  <Words>3894</Words>
  <Characters>16866</Characters>
  <Application>Microsoft Office Word</Application>
  <DocSecurity>0</DocSecurity>
  <Lines>248</Lines>
  <Paragraphs>34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Mubaashir Uqdah</dc:creator>
  <cp:lastModifiedBy>Mubaashir Uqdah</cp:lastModifiedBy>
  <cp:revision>1</cp:revision>
  <dcterms:created xsi:type="dcterms:W3CDTF">2026-01-04T03:33:00Z</dcterms:created>
  <dcterms:modified xsi:type="dcterms:W3CDTF">2026-01-04T03:51:00Z</dcterms:modified>
</cp:coreProperties>
</file>