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9A932" w14:textId="77777777" w:rsidR="00593ECC" w:rsidRPr="00593ECC" w:rsidRDefault="0021282E" w:rsidP="00896E9D">
      <w:pPr>
        <w:pStyle w:val="Heading1"/>
        <w:rPr>
          <w:sz w:val="32"/>
        </w:rPr>
      </w:pPr>
      <w:r>
        <w:rPr>
          <w:sz w:val="32"/>
        </w:rPr>
        <w:t>MM</w:t>
      </w:r>
      <w:r w:rsidR="00F325F1">
        <w:rPr>
          <w:sz w:val="32"/>
        </w:rPr>
        <w:t>/</w:t>
      </w:r>
      <w:r>
        <w:rPr>
          <w:sz w:val="32"/>
        </w:rPr>
        <w:t>DD</w:t>
      </w:r>
      <w:r w:rsidR="00F325F1">
        <w:rPr>
          <w:sz w:val="32"/>
        </w:rPr>
        <w:t>/</w:t>
      </w:r>
      <w:r>
        <w:rPr>
          <w:sz w:val="32"/>
        </w:rPr>
        <w:t>YYYY</w:t>
      </w:r>
    </w:p>
    <w:p w14:paraId="164CD5CF" w14:textId="77777777" w:rsidR="00593ECC" w:rsidRPr="00593ECC" w:rsidRDefault="00593ECC" w:rsidP="00896E9D">
      <w:pPr>
        <w:pStyle w:val="Heading1"/>
        <w:rPr>
          <w:sz w:val="36"/>
        </w:rPr>
      </w:pPr>
      <w:r w:rsidRPr="00593ECC">
        <w:rPr>
          <w:sz w:val="36"/>
        </w:rPr>
        <w:t>IWDM Study Library</w:t>
      </w:r>
    </w:p>
    <w:p w14:paraId="1CB3163B" w14:textId="77777777" w:rsidR="003345CC" w:rsidRPr="00896E9D" w:rsidRDefault="0021282E" w:rsidP="00896E9D">
      <w:pPr>
        <w:pStyle w:val="Heading1"/>
        <w:spacing w:before="360" w:after="120"/>
        <w:contextualSpacing w:val="0"/>
        <w:rPr>
          <w:sz w:val="24"/>
        </w:rPr>
      </w:pPr>
      <w:r>
        <w:rPr>
          <w:sz w:val="44"/>
        </w:rPr>
        <w:t>Title</w:t>
      </w:r>
      <w:r w:rsidR="00BD4376" w:rsidRPr="007E7A5E">
        <w:br/>
      </w:r>
    </w:p>
    <w:p w14:paraId="1D689979" w14:textId="77777777" w:rsidR="003345CC" w:rsidRPr="007E7A5E" w:rsidRDefault="003345CC" w:rsidP="00896E9D">
      <w:pPr>
        <w:pStyle w:val="Heading3"/>
      </w:pPr>
      <w:r w:rsidRPr="007E7A5E">
        <w:t>By Imam W. Deen Mohammed</w:t>
      </w:r>
    </w:p>
    <w:p w14:paraId="4B952C00" w14:textId="49D9382B" w:rsidR="00AE0ECF" w:rsidRDefault="00AE0ECF" w:rsidP="00AE0ECF">
      <w:r>
        <w:t xml:space="preserve">Thank you very much. Thank you very much. Sister Zakina Muhammad Imam Rashid, distinguished guests, Muslims, friends, brother Imams from the area and outside of the New York area. To all of you, I wish you peace </w:t>
      </w:r>
      <w:proofErr w:type="spellStart"/>
      <w:r>
        <w:t>Asalaam</w:t>
      </w:r>
      <w:proofErr w:type="spellEnd"/>
      <w:r>
        <w:t xml:space="preserve"> Alaikum. </w:t>
      </w:r>
      <w:proofErr w:type="gramStart"/>
      <w:r>
        <w:t>Indeed</w:t>
      </w:r>
      <w:proofErr w:type="gramEnd"/>
      <w:r>
        <w:t xml:space="preserve"> this is a great honor for me, a great pleasure for me to be here as your guest speaker and to witness this clean, peaceful gathering here on a Friday night, good Friday </w:t>
      </w:r>
      <w:r>
        <w:t>night, the</w:t>
      </w:r>
      <w:r>
        <w:t xml:space="preserve"> 13th of April.</w:t>
      </w:r>
    </w:p>
    <w:p w14:paraId="34C5DFCE" w14:textId="77777777" w:rsidR="00AE0ECF" w:rsidRDefault="00AE0ECF" w:rsidP="00AE0ECF">
      <w:r>
        <w:t xml:space="preserve">We </w:t>
      </w:r>
      <w:proofErr w:type="gramStart"/>
      <w:r>
        <w:t>are seeing</w:t>
      </w:r>
      <w:proofErr w:type="gramEnd"/>
      <w:r>
        <w:t xml:space="preserve"> miracles all the time. We got on the plane today it's little windy and I knew it was Friday the 13th and there </w:t>
      </w:r>
      <w:proofErr w:type="gramStart"/>
      <w:r>
        <w:t>were</w:t>
      </w:r>
      <w:proofErr w:type="gramEnd"/>
      <w:r>
        <w:t xml:space="preserve"> other </w:t>
      </w:r>
      <w:proofErr w:type="gramStart"/>
      <w:r>
        <w:t>African-Americans</w:t>
      </w:r>
      <w:proofErr w:type="gramEnd"/>
      <w:r>
        <w:t xml:space="preserve">, Bilalians on the plane too and I was looking at their faces to see if they were thinking of what I was thinking, but it seems as though we are growing up. We are growing out of our superstition and that's really a blessing. I believe the Caucasian seemed to have been more worried about today being the 13th then the </w:t>
      </w:r>
      <w:proofErr w:type="gramStart"/>
      <w:r>
        <w:t>African-Americans</w:t>
      </w:r>
      <w:proofErr w:type="gramEnd"/>
      <w:r>
        <w:t xml:space="preserve"> were. First, let me say that I as your Imam speak for the World Community of Al Islam in the West and I say to you from my heart, we are really thrilled when we see Muslims like Sister Zakiya Muhammad, Brother Imam Rashid and those who are supporting them, really being serious about making education our priority.</w:t>
      </w:r>
    </w:p>
    <w:p w14:paraId="2627B994" w14:textId="77777777" w:rsidR="00AE0ECF" w:rsidRDefault="00AE0ECF" w:rsidP="00AE0ECF">
      <w:r>
        <w:t xml:space="preserve">Your efforts today are being rewarded. As you can see, the size of this gathering tells me that Allah is with your effort and I'm sure that in the future we are going to see </w:t>
      </w:r>
      <w:proofErr w:type="gramStart"/>
      <w:r>
        <w:t>more and more</w:t>
      </w:r>
      <w:proofErr w:type="gramEnd"/>
      <w:r>
        <w:t xml:space="preserve"> support for education in the World Community of Al Islam in the West. It was also very encouraging to me and soothing to see that the past, a tribute to the </w:t>
      </w:r>
      <w:proofErr w:type="gramStart"/>
      <w:r>
        <w:t>past</w:t>
      </w:r>
      <w:proofErr w:type="gramEnd"/>
      <w:r>
        <w:t xml:space="preserve"> was a part of the, well, the tribute that is being made today, tonight. A tribute to the Sister Clara Muhammad schools dating back to the early beginning of independent schools in the </w:t>
      </w:r>
      <w:proofErr w:type="gramStart"/>
      <w:r>
        <w:t>African-American</w:t>
      </w:r>
      <w:proofErr w:type="gramEnd"/>
      <w:r>
        <w:t xml:space="preserve"> community under the leadership of Professor Fard Muhammad and his minister, first minister, the Honorable Elijah Muhammad.</w:t>
      </w:r>
    </w:p>
    <w:p w14:paraId="5D073124" w14:textId="77777777" w:rsidR="00AE0ECF" w:rsidRDefault="00AE0ECF" w:rsidP="00AE0ECF">
      <w:proofErr w:type="gramStart"/>
      <w:r>
        <w:t>I myself</w:t>
      </w:r>
      <w:proofErr w:type="gramEnd"/>
      <w:r>
        <w:t xml:space="preserve"> am a product of that early school. I got my elementary and secondary education which amounts for </w:t>
      </w:r>
      <w:proofErr w:type="gramStart"/>
      <w:r>
        <w:t>all of</w:t>
      </w:r>
      <w:proofErr w:type="gramEnd"/>
      <w:r>
        <w:t xml:space="preserve"> my formal education except three years at Luke Junior College and English language study of English language. Being a product of that school called University of Islam and knowing its history, knowing its strength and its weaknesses and knowing its product in myself and in a few others who now some of them are teaching college, some of them are students, some of them have retired and some of them are working hard with our World Community of Al Islam in the West. Brother Darnell Karim who teaches in the Islamic Studies department in Chicago, the product of the University of Islam as it was called. My brother Akbar Muhammad, who went from Chicago to attend the University of Al Azhar in Egypt and is now teaching in Binghamton, New York as assistant professor. He was a product of the University of Islam. And there are many others I can go on naming. In fact, I can recall my whole class that I graduated with and we have something to be very, very </w:t>
      </w:r>
      <w:r>
        <w:lastRenderedPageBreak/>
        <w:t xml:space="preserve">proud of. </w:t>
      </w:r>
      <w:proofErr w:type="gramStart"/>
      <w:r>
        <w:t>That is</w:t>
      </w:r>
      <w:proofErr w:type="gramEnd"/>
      <w:r>
        <w:t xml:space="preserve"> people who were dedicated enough to the task of bringing a better education within reach of culturally deprived people.</w:t>
      </w:r>
    </w:p>
    <w:p w14:paraId="77F50BC4" w14:textId="77777777" w:rsidR="00AE0ECF" w:rsidRDefault="00AE0ECF" w:rsidP="00AE0ECF">
      <w:r>
        <w:t xml:space="preserve">People who met that past in an honorable way and weren't themselves qualified in the sense that teachers now are expected to be qualified. Our principal, the head of the University of Islam who headed the school for about 20 years or more, he himself wasn't even a junior college graduate. He was a high school graduate. And that principal I'm referring to, his name is James Shabazz, now James Abdul Aziz Shabazz, the Imam over Kansas City now. He used to be resident Imam there in Chicago for some time, as many of you know. He himself was only a good high school graduate and he was the most educated one in our community in Chicago for 20 years or more. Later, the </w:t>
      </w:r>
      <w:proofErr w:type="spellStart"/>
      <w:r>
        <w:t>Nation's</w:t>
      </w:r>
      <w:proofErr w:type="spellEnd"/>
      <w:r>
        <w:t xml:space="preserve"> of Islam got a convert, we were joined by Dr. Alauddin Shabazz.</w:t>
      </w:r>
    </w:p>
    <w:p w14:paraId="0ED1484E" w14:textId="77777777" w:rsidR="00AE0ECF" w:rsidRDefault="00AE0ECF" w:rsidP="00AE0ECF">
      <w:r>
        <w:t xml:space="preserve"> Some of you know him by the name Lonnie Shabazz who came out of Atlanta, Georgia. He became the minister in Washington </w:t>
      </w:r>
      <w:proofErr w:type="gramStart"/>
      <w:r>
        <w:t>DC</w:t>
      </w:r>
      <w:proofErr w:type="gramEnd"/>
      <w:r>
        <w:t xml:space="preserve"> and he began to build Islamic education in Washington DC. In Chicago, we knew of no educated people but Brother James Shabazz with some sisters who were less educated than he and a few other helpers, people who just wanted to help to make the community grow. They sacrificed their time, they gave us two hours a day in school teaching us, some more time. And out of that came myself and others who can go to any testing place and take the elementary and secondary school tests and I'm sure that we'll come out better than most of the students who were products of the public school system.</w:t>
      </w:r>
    </w:p>
    <w:p w14:paraId="0DCF939C" w14:textId="77777777" w:rsidR="00AE0ECF" w:rsidRDefault="00AE0ECF" w:rsidP="00AE0ECF">
      <w:r>
        <w:t xml:space="preserve">It was because there was desire, a desire to learn, a desire to acquire the best education possible. We didn't have the </w:t>
      </w:r>
      <w:proofErr w:type="gramStart"/>
      <w:r>
        <w:t>facilities,</w:t>
      </w:r>
      <w:proofErr w:type="gramEnd"/>
      <w:r>
        <w:t xml:space="preserve"> the quality facilities weren't there. In fact, we didn't even have textbooks that were of any real quality. We had very few textbooks, we had inferior facilities, we had inferior material, but we had superior dedication and superior desire to learn and that accounted for the success that we realized as the University of Islam. Dear people, there's a few secrets that open the way of successful people, especially </w:t>
      </w:r>
      <w:proofErr w:type="gramStart"/>
      <w:r>
        <w:t>a people</w:t>
      </w:r>
      <w:proofErr w:type="gramEnd"/>
      <w:r>
        <w:t xml:space="preserve"> like we were and many of us still </w:t>
      </w:r>
      <w:proofErr w:type="gramStart"/>
      <w:r>
        <w:t>are, a</w:t>
      </w:r>
      <w:proofErr w:type="gramEnd"/>
      <w:r>
        <w:t xml:space="preserve"> people who've become dissatisfied with everything almost in life and have lost </w:t>
      </w:r>
      <w:proofErr w:type="gramStart"/>
      <w:r>
        <w:t>the faith</w:t>
      </w:r>
      <w:proofErr w:type="gramEnd"/>
      <w:r>
        <w:t xml:space="preserve"> in practically everything in life. A people who </w:t>
      </w:r>
      <w:proofErr w:type="gramStart"/>
      <w:r>
        <w:t>don't</w:t>
      </w:r>
      <w:proofErr w:type="gramEnd"/>
      <w:r>
        <w:t xml:space="preserve"> feel that they can trust themselves with anything anymore. People like us need a new start, a completely new start. We need to start all over again.</w:t>
      </w:r>
    </w:p>
    <w:p w14:paraId="6F5E6EC8" w14:textId="77777777" w:rsidR="00AE0ECF" w:rsidRDefault="00AE0ECF" w:rsidP="00AE0ECF">
      <w:r>
        <w:t xml:space="preserve">The Nation of Islam, as it was called in those days, it offered us a new start. It gave people who had lost all faith in everything a new start. Faith is a key. If you don't have faith in what you're giving yourself to, you're not going to get much out of it. If you have faith in what you're giving yourself to, most likely you're going to get something out of it. Many people start out together to win success in life. Some make it and others don't, and many times it's those that we thought had the intelligence that </w:t>
      </w:r>
      <w:proofErr w:type="gramStart"/>
      <w:r>
        <w:t>failed</w:t>
      </w:r>
      <w:proofErr w:type="gramEnd"/>
      <w:r>
        <w:t xml:space="preserve"> and we wonder, say, I don't see how James failed. That dude was bright, but there </w:t>
      </w:r>
      <w:proofErr w:type="gramStart"/>
      <w:r>
        <w:t>has to</w:t>
      </w:r>
      <w:proofErr w:type="gramEnd"/>
      <w:r>
        <w:t xml:space="preserve"> be more than just brightness. There </w:t>
      </w:r>
      <w:proofErr w:type="gramStart"/>
      <w:r>
        <w:t>has to</w:t>
      </w:r>
      <w:proofErr w:type="gramEnd"/>
      <w:r>
        <w:t xml:space="preserve"> be faith that you can succeed and we were really encouraged to tackle great things, big problems to meet great tasks, we were given the key for the creation of a super society and we didn't know it, but that's what we were given. The key </w:t>
      </w:r>
      <w:proofErr w:type="gramStart"/>
      <w:r>
        <w:t>for</w:t>
      </w:r>
      <w:proofErr w:type="gramEnd"/>
      <w:r>
        <w:t xml:space="preserve"> the creation of a super society.</w:t>
      </w:r>
    </w:p>
    <w:p w14:paraId="14CCE7D1" w14:textId="77777777" w:rsidR="00AE0ECF" w:rsidRDefault="00AE0ECF" w:rsidP="00AE0ECF">
      <w:r>
        <w:lastRenderedPageBreak/>
        <w:t xml:space="preserve"> In my studies of Al Islam and other knowledge, I have come upon this fact of history and that is the superpowers are created either by truth or by the most outrageous lie you can imagine. Yes, both will create a super society. Give the people the truth if you can find it and only a few can find the truth because you </w:t>
      </w:r>
      <w:proofErr w:type="gramStart"/>
      <w:r>
        <w:t>have to</w:t>
      </w:r>
      <w:proofErr w:type="gramEnd"/>
      <w:r>
        <w:t xml:space="preserve"> be pure at heart to really find the truth. I mean the </w:t>
      </w:r>
      <w:proofErr w:type="gramStart"/>
      <w:r>
        <w:t>real truth</w:t>
      </w:r>
      <w:proofErr w:type="gramEnd"/>
      <w:r>
        <w:t xml:space="preserve">. You </w:t>
      </w:r>
      <w:proofErr w:type="gramStart"/>
      <w:r>
        <w:t>have to</w:t>
      </w:r>
      <w:proofErr w:type="gramEnd"/>
      <w:r>
        <w:t xml:space="preserve"> be sincere. You </w:t>
      </w:r>
      <w:proofErr w:type="gramStart"/>
      <w:r>
        <w:t>have to</w:t>
      </w:r>
      <w:proofErr w:type="gramEnd"/>
      <w:r>
        <w:t xml:space="preserve"> be pure at heart, but you can be crooked and come up with a fantastic lie. And if you could sell somebody on believing that lie wonders can be done with a fantastic lie.</w:t>
      </w:r>
    </w:p>
    <w:p w14:paraId="13E60BD4" w14:textId="77777777" w:rsidR="00AE0ECF" w:rsidRDefault="00AE0ECF" w:rsidP="00AE0ECF">
      <w:r>
        <w:t>If you believe yourself to be G-d or kin to G-d, a member of the divine family and you believe other people to be inferior to you, if you really believe in that, it's going to give you more faith and more power, more willpower than others have who don't have that kind of supercharge. I recall the lesson we were given on Yacub's history. Many of you recall that. And I think it was Yakub's uncle who questioned his young nephew about his wicked scheme that he was going to put into effect. And he said, why would you do something or create something that would cause bloodshed?</w:t>
      </w:r>
    </w:p>
    <w:p w14:paraId="7B6081C1" w14:textId="77777777" w:rsidR="00AE0ECF" w:rsidRDefault="00AE0ECF" w:rsidP="00AE0ECF">
      <w:r>
        <w:t xml:space="preserve">And his reply was, I know what you don't know. I know what you know not, and we know where the language was stolen from, but the wisdom is what we're trying to get at you see. I know what you know not. And what is that knowledge that he knew that you knew not? This was a hint from Professor Fard. He was just hinting </w:t>
      </w:r>
      <w:proofErr w:type="gramStart"/>
      <w:r>
        <w:t>to</w:t>
      </w:r>
      <w:proofErr w:type="gramEnd"/>
      <w:r>
        <w:t xml:space="preserve"> anyone who could catch it. He knew nobody perhaps would catch it. He was hinting that </w:t>
      </w:r>
      <w:proofErr w:type="gramStart"/>
      <w:r>
        <w:t>yes,</w:t>
      </w:r>
      <w:proofErr w:type="gramEnd"/>
      <w:r>
        <w:t xml:space="preserve"> it looks like I'm making trouble. It looks like I'm getting ready to set blacks against white and create bloodshed, but I am a psychologist. I know what you know not.</w:t>
      </w:r>
    </w:p>
    <w:p w14:paraId="405EBCBA" w14:textId="77777777" w:rsidR="00AE0ECF" w:rsidRDefault="00AE0ECF" w:rsidP="00AE0ECF">
      <w:r>
        <w:t xml:space="preserve">I know how to make a super society. I know how you made your super society you see. Well now what does this have to do with education? If you don't have faith in yourself, if you think somebody else is quality material and you are inferior material or subhuman material, then you are out of the race </w:t>
      </w:r>
      <w:proofErr w:type="gramStart"/>
      <w:r>
        <w:t>from the get go</w:t>
      </w:r>
      <w:proofErr w:type="gramEnd"/>
      <w:r>
        <w:t xml:space="preserve">. </w:t>
      </w:r>
      <w:proofErr w:type="gramStart"/>
      <w:r>
        <w:t>So</w:t>
      </w:r>
      <w:proofErr w:type="gramEnd"/>
      <w:r>
        <w:t xml:space="preserve"> this has a lot to do with our future and education. I have </w:t>
      </w:r>
      <w:proofErr w:type="gramStart"/>
      <w:r>
        <w:t>come to the conclusion</w:t>
      </w:r>
      <w:proofErr w:type="gramEnd"/>
      <w:r>
        <w:t xml:space="preserve"> that there is not a single great society living other than the society of Muslims. And I don't know if it's trying to live, but for a long time it hasn't been living. </w:t>
      </w:r>
      <w:proofErr w:type="gramStart"/>
      <w:r>
        <w:t>So</w:t>
      </w:r>
      <w:proofErr w:type="gramEnd"/>
      <w:r>
        <w:t xml:space="preserve"> I don't know of any great society living that wasn't made great by a fantastic lie.</w:t>
      </w:r>
    </w:p>
    <w:p w14:paraId="0D7B0FE7" w14:textId="77777777" w:rsidR="00AE0ECF" w:rsidRDefault="00AE0ECF" w:rsidP="00AE0ECF">
      <w:r>
        <w:t xml:space="preserve">Now this will help us if we get the message. A fantastic lie </w:t>
      </w:r>
      <w:proofErr w:type="gramStart"/>
      <w:r>
        <w:t>have</w:t>
      </w:r>
      <w:proofErr w:type="gramEnd"/>
      <w:r>
        <w:t xml:space="preserve"> made all great powers great. When you study the history of the Egyptians, the great civilization that really brought industry and civilization to America, to the western world in America, it was the Western people who went to Egypt, from Europe, from Europe and from America and studied what the Egyptians had did. It was because of them, it was those people that brought back that knowledge and made civilization boom here in the west, yes. Many things that we have now are nothing but copies of what they had thousands of years ago. Many things. Your </w:t>
      </w:r>
      <w:proofErr w:type="gramStart"/>
      <w:r>
        <w:t>dust pan</w:t>
      </w:r>
      <w:proofErr w:type="gramEnd"/>
      <w:r>
        <w:t xml:space="preserve">, your broom, your chair, your couch, </w:t>
      </w:r>
      <w:proofErr w:type="gramStart"/>
      <w:r>
        <w:t>all of</w:t>
      </w:r>
      <w:proofErr w:type="gramEnd"/>
      <w:r>
        <w:t xml:space="preserve"> these things were made, I mean there are some designs over in Egypt right now that if you put it in your home, it'll be modern. Yes, chairs, sofas and things. Yes, if you brought it right here now it would be modern.</w:t>
      </w:r>
    </w:p>
    <w:p w14:paraId="451DCCB6" w14:textId="77777777" w:rsidR="00AE0ECF" w:rsidRDefault="00AE0ECF" w:rsidP="00AE0ECF">
      <w:r>
        <w:t xml:space="preserve">Those people were given a great lie. The history of the Roman people tells us that they were given a big lie. And the Roman Empire, you know how great it was. The British empire grew up after the Roman Empire and we know how great the British Empire </w:t>
      </w:r>
      <w:proofErr w:type="gramStart"/>
      <w:r>
        <w:t>was, but</w:t>
      </w:r>
      <w:proofErr w:type="gramEnd"/>
      <w:r>
        <w:t xml:space="preserve"> look at the </w:t>
      </w:r>
      <w:r>
        <w:lastRenderedPageBreak/>
        <w:t>lie they had in their history. They believed that they were superior by nature. They believed that they had some origin that other people didn't have. The Egyptians thought that they were descendants of the G-ds. The Greeks thought that they were descendants of the G-ds.</w:t>
      </w:r>
    </w:p>
    <w:p w14:paraId="23433A03" w14:textId="77777777" w:rsidR="00AE0ECF" w:rsidRDefault="00AE0ECF" w:rsidP="00AE0ECF">
      <w:r>
        <w:t xml:space="preserve">The Romans thought that they were survivors. Nothing could destroy them. There's a story in the Roman mythology of two boys. They were brothers. Their mother and father left </w:t>
      </w:r>
      <w:proofErr w:type="gramStart"/>
      <w:r>
        <w:t>them,</w:t>
      </w:r>
      <w:proofErr w:type="gramEnd"/>
      <w:r>
        <w:t xml:space="preserve"> they were just left out. Infants </w:t>
      </w:r>
      <w:proofErr w:type="gramStart"/>
      <w:r>
        <w:t>left</w:t>
      </w:r>
      <w:proofErr w:type="gramEnd"/>
      <w:r>
        <w:t xml:space="preserve"> out in the wild wilderness, but they survived. The wolf nursed them, an animal. The wolf nursed </w:t>
      </w:r>
      <w:proofErr w:type="gramStart"/>
      <w:r>
        <w:t>them</w:t>
      </w:r>
      <w:proofErr w:type="gramEnd"/>
      <w:r>
        <w:t xml:space="preserve"> so they got the wolf milk in them, </w:t>
      </w:r>
      <w:proofErr w:type="gramStart"/>
      <w:r>
        <w:t>made</w:t>
      </w:r>
      <w:proofErr w:type="gramEnd"/>
      <w:r>
        <w:t xml:space="preserve"> them </w:t>
      </w:r>
      <w:proofErr w:type="gramStart"/>
      <w:r>
        <w:t>really ferocious</w:t>
      </w:r>
      <w:proofErr w:type="gramEnd"/>
      <w:r>
        <w:t xml:space="preserve">. But the wolf </w:t>
      </w:r>
      <w:proofErr w:type="gramStart"/>
      <w:r>
        <w:t>have</w:t>
      </w:r>
      <w:proofErr w:type="gramEnd"/>
      <w:r>
        <w:t xml:space="preserve"> other qualities too. The male in the wolf family is a very dignified, very honorable species, very honorable creature. The male helps the female. The male helps the female raise the children, help the female bring food for the children. The male is </w:t>
      </w:r>
      <w:proofErr w:type="spellStart"/>
      <w:proofErr w:type="gramStart"/>
      <w:r>
        <w:t>a</w:t>
      </w:r>
      <w:proofErr w:type="spellEnd"/>
      <w:proofErr w:type="gramEnd"/>
      <w:r>
        <w:t xml:space="preserve"> ideal father. </w:t>
      </w:r>
      <w:proofErr w:type="gramStart"/>
      <w:r>
        <w:t>So</w:t>
      </w:r>
      <w:proofErr w:type="gramEnd"/>
      <w:r>
        <w:t xml:space="preserve"> they'd see themselves as babies left alone and something protected </w:t>
      </w:r>
      <w:proofErr w:type="gramStart"/>
      <w:r>
        <w:t>them</w:t>
      </w:r>
      <w:proofErr w:type="gramEnd"/>
      <w:r>
        <w:t xml:space="preserve"> and they were nursed </w:t>
      </w:r>
      <w:proofErr w:type="gramStart"/>
      <w:r>
        <w:t>from</w:t>
      </w:r>
      <w:proofErr w:type="gramEnd"/>
      <w:r>
        <w:t xml:space="preserve"> the wolf. They had </w:t>
      </w:r>
      <w:proofErr w:type="gramStart"/>
      <w:r>
        <w:t>the wolf</w:t>
      </w:r>
      <w:proofErr w:type="gramEnd"/>
      <w:r>
        <w:t xml:space="preserve"> power and </w:t>
      </w:r>
      <w:proofErr w:type="gramStart"/>
      <w:r>
        <w:t>the human</w:t>
      </w:r>
      <w:proofErr w:type="gramEnd"/>
      <w:r>
        <w:t xml:space="preserve"> power all combined.</w:t>
      </w:r>
    </w:p>
    <w:p w14:paraId="65153B09" w14:textId="77777777" w:rsidR="00AE0ECF" w:rsidRDefault="00AE0ECF" w:rsidP="00AE0ECF">
      <w:r>
        <w:t xml:space="preserve">One brother defeated the other </w:t>
      </w:r>
      <w:proofErr w:type="gramStart"/>
      <w:r>
        <w:t>brother</w:t>
      </w:r>
      <w:proofErr w:type="gramEnd"/>
      <w:r>
        <w:t xml:space="preserve"> and he built wrong and that's how wrong came about. </w:t>
      </w:r>
      <w:proofErr w:type="gramStart"/>
      <w:r>
        <w:t>So</w:t>
      </w:r>
      <w:proofErr w:type="gramEnd"/>
      <w:r>
        <w:t xml:space="preserve"> when the children read that myth of their origin in the world </w:t>
      </w:r>
      <w:proofErr w:type="gramStart"/>
      <w:r>
        <w:t>that they</w:t>
      </w:r>
      <w:proofErr w:type="gramEnd"/>
      <w:r>
        <w:t xml:space="preserve"> came from a parent that was really at the mercy of the wild and rough environment, had no father, no mother, no grown up to look out for him and he survived. They were so great that they nursed from a wolf's breast and grew up. That makes you feel awfully </w:t>
      </w:r>
      <w:proofErr w:type="gramStart"/>
      <w:r>
        <w:t>brave</w:t>
      </w:r>
      <w:proofErr w:type="gramEnd"/>
      <w:r>
        <w:t xml:space="preserve"> you know. You can nurse from a wild wolf's </w:t>
      </w:r>
      <w:proofErr w:type="gramStart"/>
      <w:r>
        <w:t>breast</w:t>
      </w:r>
      <w:proofErr w:type="gramEnd"/>
      <w:r>
        <w:t xml:space="preserve"> and you survived that? </w:t>
      </w:r>
      <w:proofErr w:type="gramStart"/>
      <w:r>
        <w:t>Well</w:t>
      </w:r>
      <w:proofErr w:type="gramEnd"/>
      <w:r>
        <w:t xml:space="preserve"> you don't mind going out there fighting some wild people.</w:t>
      </w:r>
    </w:p>
    <w:p w14:paraId="7A86C014" w14:textId="77777777" w:rsidR="00AE0ECF" w:rsidRDefault="00AE0ECF" w:rsidP="00AE0ECF">
      <w:r>
        <w:t xml:space="preserve">It gives </w:t>
      </w:r>
      <w:proofErr w:type="gramStart"/>
      <w:r>
        <w:t>you</w:t>
      </w:r>
      <w:proofErr w:type="gramEnd"/>
      <w:r>
        <w:t xml:space="preserve"> </w:t>
      </w:r>
      <w:proofErr w:type="gramStart"/>
      <w:r>
        <w:t>give</w:t>
      </w:r>
      <w:proofErr w:type="gramEnd"/>
      <w:r>
        <w:t xml:space="preserve"> you courage, it gives you </w:t>
      </w:r>
      <w:proofErr w:type="gramStart"/>
      <w:r>
        <w:t>daring</w:t>
      </w:r>
      <w:proofErr w:type="gramEnd"/>
      <w:r>
        <w:t xml:space="preserve">, </w:t>
      </w:r>
      <w:proofErr w:type="gramStart"/>
      <w:r>
        <w:t>give</w:t>
      </w:r>
      <w:proofErr w:type="gramEnd"/>
      <w:r>
        <w:t xml:space="preserve"> you power, </w:t>
      </w:r>
      <w:proofErr w:type="gramStart"/>
      <w:r>
        <w:t>faith</w:t>
      </w:r>
      <w:proofErr w:type="gramEnd"/>
      <w:r>
        <w:t xml:space="preserve"> in yourself that you can meet anything. Lies like this have made people have </w:t>
      </w:r>
      <w:proofErr w:type="gramStart"/>
      <w:r>
        <w:t>really undying</w:t>
      </w:r>
      <w:proofErr w:type="gramEnd"/>
      <w:r>
        <w:t xml:space="preserve"> faith in their endurance, in their power to exist and face the worst odds and yet survive and overcome it. On top of that, Jacubite, hypocritical, renegade mischief making so-called Jews came from Jerusalem into Europe not when you learned, not when your history </w:t>
      </w:r>
      <w:proofErr w:type="gramStart"/>
      <w:r>
        <w:t>tell</w:t>
      </w:r>
      <w:proofErr w:type="gramEnd"/>
      <w:r>
        <w:t xml:space="preserve"> you they came in. 2000 BC and even before. They came into Europe and began to condition the European to buy even a more fantastic lie than they were given from their own people.</w:t>
      </w:r>
    </w:p>
    <w:p w14:paraId="1E83AA1E" w14:textId="77777777" w:rsidR="00AE0ECF" w:rsidRDefault="00AE0ECF" w:rsidP="00AE0ECF">
      <w:proofErr w:type="gramStart"/>
      <w:r>
        <w:t>So</w:t>
      </w:r>
      <w:proofErr w:type="gramEnd"/>
      <w:r>
        <w:t xml:space="preserve"> they would have a place to migrate to when Jerusalem got too small or too hot. </w:t>
      </w:r>
      <w:proofErr w:type="gramStart"/>
      <w:r>
        <w:t>So</w:t>
      </w:r>
      <w:proofErr w:type="gramEnd"/>
      <w:r>
        <w:t xml:space="preserve"> they went and primed a place for themselves. They made Europe a rescue place for themselves by planting in Europe the kind of thinking that would welcome them once they came. They told to European that you are made to rule. You are white. Your skin is white. You are descendants of the G-ds and the angels. Said you are even closer to G-d than we are. We are the original people in this religion, but G-d is not going to give us this forever. It's for you. He's going to give it to </w:t>
      </w:r>
      <w:proofErr w:type="gramStart"/>
      <w:r>
        <w:t>you</w:t>
      </w:r>
      <w:proofErr w:type="gramEnd"/>
      <w:r>
        <w:t xml:space="preserve"> and we are going to have to be subject to you. G-d is going to give you power over the whole earth. This is what the Jacubites told the Europeans. And telling them this enough made them believe it. They came to believe that their whiteness was the sign, a mark of kinship with the Almighty G-d and the angels. And they sold them to lie that the black skin was a mark of kinship with the devil.</w:t>
      </w:r>
    </w:p>
    <w:p w14:paraId="3C21F546" w14:textId="77777777" w:rsidR="00AE0ECF" w:rsidRDefault="00AE0ECF" w:rsidP="00AE0ECF">
      <w:r>
        <w:t xml:space="preserve">If you want to check this out, go and ask any preacher who's educated in religion. Ask him what color does his religion give to Satan? He'll tell </w:t>
      </w:r>
      <w:proofErr w:type="gramStart"/>
      <w:r>
        <w:t>you,</w:t>
      </w:r>
      <w:proofErr w:type="gramEnd"/>
      <w:r>
        <w:t xml:space="preserve"> Satan is the black devil. </w:t>
      </w:r>
      <w:proofErr w:type="gramStart"/>
      <w:r>
        <w:t>So</w:t>
      </w:r>
      <w:proofErr w:type="gramEnd"/>
      <w:r>
        <w:t xml:space="preserve"> it's no new thing to call people devils. We've been called devils for thousands of years, black devils, but they never brought it to us. They told each other we are the black </w:t>
      </w:r>
      <w:proofErr w:type="gramStart"/>
      <w:r>
        <w:t>devils</w:t>
      </w:r>
      <w:proofErr w:type="gramEnd"/>
      <w:r>
        <w:t xml:space="preserve"> and </w:t>
      </w:r>
      <w:r>
        <w:lastRenderedPageBreak/>
        <w:t xml:space="preserve">they told themselves and we are the white G-ds. They're </w:t>
      </w:r>
      <w:proofErr w:type="gramStart"/>
      <w:r>
        <w:t>the black</w:t>
      </w:r>
      <w:proofErr w:type="gramEnd"/>
      <w:r>
        <w:t xml:space="preserve"> devils and we are </w:t>
      </w:r>
      <w:proofErr w:type="gramStart"/>
      <w:r>
        <w:t>the white</w:t>
      </w:r>
      <w:proofErr w:type="gramEnd"/>
      <w:r>
        <w:t xml:space="preserve"> G-ds. They wouldn't tell us we were the black devils. If they had told us we were the black devils, we would've thought we had some supernatural power.</w:t>
      </w:r>
    </w:p>
    <w:p w14:paraId="7DCB56FE" w14:textId="77777777" w:rsidR="00AE0ECF" w:rsidRDefault="00AE0ECF" w:rsidP="00AE0ECF">
      <w:r>
        <w:t xml:space="preserve">Say, oh, we are devil beings. We've got supernatural </w:t>
      </w:r>
      <w:proofErr w:type="gramStart"/>
      <w:r>
        <w:t>power</w:t>
      </w:r>
      <w:proofErr w:type="gramEnd"/>
      <w:r>
        <w:t xml:space="preserve">. </w:t>
      </w:r>
      <w:proofErr w:type="gramStart"/>
      <w:r>
        <w:t>So</w:t>
      </w:r>
      <w:proofErr w:type="gramEnd"/>
      <w:r>
        <w:t xml:space="preserve"> they were wise enough to know they shouldn't tell us that we are the black devils. That would make us, that would put us in an arena close </w:t>
      </w:r>
      <w:proofErr w:type="gramStart"/>
      <w:r>
        <w:t>with</w:t>
      </w:r>
      <w:proofErr w:type="gramEnd"/>
      <w:r>
        <w:t xml:space="preserve"> them. The super being fighting super beings. They just told us we were subhumans, monkey people and that our black was a mark of inferiority. They told their own kind, yes, they're the children, they're the descendants of the Satan, the black devil. They're </w:t>
      </w:r>
      <w:proofErr w:type="gramStart"/>
      <w:r>
        <w:t>cursed,</w:t>
      </w:r>
      <w:proofErr w:type="gramEnd"/>
      <w:r>
        <w:t xml:space="preserve"> that's their seed. That's the devil's seed, cursed. They're to be inferior forever. They're never to have any dignity in the world. They're not capable of it. G-d has cursed them to be the slave servants of the white race. They </w:t>
      </w:r>
      <w:proofErr w:type="gramStart"/>
      <w:r>
        <w:t>actually taught</w:t>
      </w:r>
      <w:proofErr w:type="gramEnd"/>
      <w:r>
        <w:t xml:space="preserve"> this. They didn't dream it up. No Caucasian dream this up. This was suggested to the mind of a Caucasian by the unfaithful Jew.</w:t>
      </w:r>
    </w:p>
    <w:p w14:paraId="7CD542EF" w14:textId="77777777" w:rsidR="00AE0ECF" w:rsidRDefault="00AE0ECF" w:rsidP="00AE0ECF">
      <w:r>
        <w:t>Wicked scheming unfaithful Jew created a new white supremacy in the world that became the ugliest thing that history has ever recorded. Now how can we overcome that? You think you're going to overcome it by simply integrating? Some of us think we can just integrate and become church people or become true Americans and we'll have all our problems solved. I see '</w:t>
      </w:r>
      <w:proofErr w:type="spellStart"/>
      <w:r>
        <w:t>em</w:t>
      </w:r>
      <w:proofErr w:type="spellEnd"/>
      <w:r>
        <w:t xml:space="preserve"> every day integrating and they're becoming true Americans. They talk exactly so, in fact, you can't tell one from the other. We used to could tell, oh no, that's a negro. It's hard to do now. The Caucasian talks something like a negro and a negro talk something like a Caucasian. They have met each other. They've found a medium and you can't tell one another.</w:t>
      </w:r>
    </w:p>
    <w:p w14:paraId="1C75C3FC" w14:textId="77777777" w:rsidR="00AE0ECF" w:rsidRDefault="00AE0ECF" w:rsidP="00AE0ECF">
      <w:proofErr w:type="gramStart"/>
      <w:r>
        <w:t>So</w:t>
      </w:r>
      <w:proofErr w:type="gramEnd"/>
      <w:r>
        <w:t xml:space="preserve"> we are blended in now, we are all blended in. We are all Americans but still have the problem. Some people just keep making steady progress and we keep failing, failing, failing all the time. Oh, how can you say that? Look at the leaders we have now. Look at the equality we have now. Look at the great opportunity we have now. </w:t>
      </w:r>
      <w:proofErr w:type="gramStart"/>
      <w:r>
        <w:t>Certainly</w:t>
      </w:r>
      <w:proofErr w:type="gramEnd"/>
      <w:r>
        <w:t xml:space="preserve"> times are better for us than I've ever seen. We are living in the best times, but we still can't take advantage of the time. We are still economically inferior to the Caucasian, so inferior that we have no economic life whatsoever. We are still the academic baby in </w:t>
      </w:r>
      <w:proofErr w:type="gramStart"/>
      <w:r>
        <w:t>the Caucasian</w:t>
      </w:r>
      <w:proofErr w:type="gramEnd"/>
      <w:r>
        <w:t xml:space="preserve"> society. We don't do </w:t>
      </w:r>
      <w:proofErr w:type="gramStart"/>
      <w:r>
        <w:t>nothing</w:t>
      </w:r>
      <w:proofErr w:type="gramEnd"/>
      <w:r>
        <w:t xml:space="preserve"> but suck the milk of the academic structure. We drink the milk of academic knowledge and they eat the meat. We have </w:t>
      </w:r>
      <w:proofErr w:type="gramStart"/>
      <w:r>
        <w:t>the weak</w:t>
      </w:r>
      <w:proofErr w:type="gramEnd"/>
      <w:r>
        <w:t xml:space="preserve"> knowledge. They have </w:t>
      </w:r>
      <w:proofErr w:type="gramStart"/>
      <w:r>
        <w:t>the strong</w:t>
      </w:r>
      <w:proofErr w:type="gramEnd"/>
      <w:r>
        <w:t xml:space="preserve"> knowledge. We'd come into their knowledge and think we have something and oh yes, well we'll work this out. Yes, let's get in here and let's make math black. Let's make algebra black and geometry black and let's make theology black.</w:t>
      </w:r>
    </w:p>
    <w:p w14:paraId="6CEC6972" w14:textId="77777777" w:rsidR="00AE0ECF" w:rsidRDefault="00AE0ECF" w:rsidP="00AE0ECF">
      <w:r>
        <w:t xml:space="preserve">We come in and make everything black and think that that's going to mean success. Then we'll have </w:t>
      </w:r>
      <w:proofErr w:type="gramStart"/>
      <w:r>
        <w:t>the success</w:t>
      </w:r>
      <w:proofErr w:type="gramEnd"/>
      <w:r>
        <w:t xml:space="preserve">. We have identity. It </w:t>
      </w:r>
      <w:proofErr w:type="gramStart"/>
      <w:r>
        <w:t>never was</w:t>
      </w:r>
      <w:proofErr w:type="gramEnd"/>
      <w:r>
        <w:t xml:space="preserve"> black. It never was white. Truth is truth. It's not black or white, but we, because of the damage that </w:t>
      </w:r>
      <w:proofErr w:type="gramStart"/>
      <w:r>
        <w:t>had</w:t>
      </w:r>
      <w:proofErr w:type="gramEnd"/>
      <w:r>
        <w:t xml:space="preserve"> been done to our thinking, we think merely by making everything black, we become equal with the white. We have blacks right now, they're writing a new religion, black theology, they call it black theology. And they're doing it so that they will have an equal theology with the white man. Simply making something black won't make it equal. You </w:t>
      </w:r>
      <w:proofErr w:type="gramStart"/>
      <w:r>
        <w:t>have to</w:t>
      </w:r>
      <w:proofErr w:type="gramEnd"/>
      <w:r>
        <w:t xml:space="preserve"> get the knowledge that the white man has and that knowledge that he has is almost gone from him.</w:t>
      </w:r>
    </w:p>
    <w:p w14:paraId="44961E85" w14:textId="77777777" w:rsidR="00AE0ECF" w:rsidRDefault="00AE0ECF" w:rsidP="00AE0ECF">
      <w:r>
        <w:lastRenderedPageBreak/>
        <w:t xml:space="preserve">G-d is working in your favor. The base that supported the white man's civilization has over the last 10 years or more suffered very deep destruction. Now the Caucasian has no solid ground to stand on. The Caucasian is still in the dark trying to find his way back to the glory that he once had. They learned men in the fields of education are growing weak in knowledge. They don't have vision anymore. That's why the school system is what it is. The public school system </w:t>
      </w:r>
      <w:proofErr w:type="gramStart"/>
      <w:r>
        <w:t>is in a shamble</w:t>
      </w:r>
      <w:proofErr w:type="gramEnd"/>
      <w:r>
        <w:t xml:space="preserve">. There is no authority that commands respect in the public school system. Why? Because they </w:t>
      </w:r>
      <w:proofErr w:type="gramStart"/>
      <w:r>
        <w:t>have lost</w:t>
      </w:r>
      <w:proofErr w:type="gramEnd"/>
      <w:r>
        <w:t xml:space="preserve"> touch with something that was sustaining them. They have gotten out of touch with something that was sustaining them. Now, here is a grand opportunity for us. What will we do? Will we copy Caucasian and try to create a super race on falsehood? We can try that, but we'll come to the same end that the Caucasian has come to. That that is established on falsehood will eventually fail.</w:t>
      </w:r>
    </w:p>
    <w:p w14:paraId="4E1DA191" w14:textId="77777777" w:rsidR="00AE0ECF" w:rsidRDefault="00AE0ECF" w:rsidP="00AE0ECF">
      <w:r>
        <w:t xml:space="preserve">Hitler was established on falsehood. They say he was a military genius. Look at the great impression he made, how the world trembled when he spoke, but look how </w:t>
      </w:r>
      <w:proofErr w:type="gramStart"/>
      <w:r>
        <w:t>quick</w:t>
      </w:r>
      <w:proofErr w:type="gramEnd"/>
      <w:r>
        <w:t xml:space="preserve"> he went out and now his name is a shame. Just the mention of his name is a shame. It's a deplorable thing if anyone just mentioned his name with respect. Adolf Hitler, is that right? Yes. Look how America and England grew up great powers, but they grew up it upon the suffering of weak nations and innocent people. </w:t>
      </w:r>
      <w:proofErr w:type="gramStart"/>
      <w:r>
        <w:t>Look</w:t>
      </w:r>
      <w:proofErr w:type="gramEnd"/>
      <w:r>
        <w:t xml:space="preserve"> what has happened to them overnight. Overnight. The educational system </w:t>
      </w:r>
      <w:proofErr w:type="gramStart"/>
      <w:r>
        <w:t>is in a shamble</w:t>
      </w:r>
      <w:proofErr w:type="gramEnd"/>
      <w:r>
        <w:t>.</w:t>
      </w:r>
    </w:p>
    <w:p w14:paraId="61CC1BEE" w14:textId="77777777" w:rsidR="00AE0ECF" w:rsidRDefault="00AE0ECF" w:rsidP="00AE0ECF">
      <w:r>
        <w:t xml:space="preserve">There is no respect for teachers, no respect for the institution of learning. No faith in their educators. They have lost faith themselves. They say we don't know what tomorrow will bring. We don't know how to chart the course. We don't know how to overcome the problem. We don't know how to restore the system. We don't know how to bring life back in the system of education. All they </w:t>
      </w:r>
      <w:proofErr w:type="gramStart"/>
      <w:r>
        <w:t>doing</w:t>
      </w:r>
      <w:proofErr w:type="gramEnd"/>
      <w:r>
        <w:t xml:space="preserve"> is guessing, experimenting, and look like they're going </w:t>
      </w:r>
      <w:proofErr w:type="gramStart"/>
      <w:r>
        <w:t>farther and farther</w:t>
      </w:r>
      <w:proofErr w:type="gramEnd"/>
      <w:r>
        <w:t xml:space="preserve"> </w:t>
      </w:r>
      <w:proofErr w:type="gramStart"/>
      <w:r>
        <w:t>off</w:t>
      </w:r>
      <w:proofErr w:type="gramEnd"/>
      <w:r>
        <w:t xml:space="preserve"> course all the time. Where is the hope? The hope is in the new people that are growing up in the world today. People who are not looking to the old establishment for a future, people who are not looking at education as it was yesterday for a future.</w:t>
      </w:r>
    </w:p>
    <w:p w14:paraId="6E5854A5" w14:textId="77777777" w:rsidR="00AE0ECF" w:rsidRDefault="00AE0ECF" w:rsidP="00AE0ECF">
      <w:r>
        <w:t>Listen to the voices of our leaders. The tone of their voice tells us that they have no faith in tomorrow. How many new leaders are popping up in the field of economics, in the field of education, in the field of psychology? I just read an article the other day that's painting the psychiatrist as a man who needs the psychiatrist. Yes, they got the psychiatrist on the couch. And it's a fact. This is no joke. There is no more light in the path for this society, for this world as we know it, the light has gone out. The light will now come from those people who are not included in the established order. I know it's too much for your mind because I didn't bring you Yakub's myth. I don't have any supercharge for you, any fantastic lie for you to believe in. I just give you simple truth and it's too much for you. The simple truth is that the future of this western society is in the World Community of Al Islam in the West,</w:t>
      </w:r>
    </w:p>
    <w:p w14:paraId="4DB44051" w14:textId="77777777" w:rsidR="00AE0ECF" w:rsidRDefault="00AE0ECF" w:rsidP="00AE0ECF">
      <w:r>
        <w:t xml:space="preserve">It is going to take time. The sun doesn't come to the zenith at once. It starts with </w:t>
      </w:r>
      <w:proofErr w:type="gramStart"/>
      <w:r>
        <w:t>the dawn</w:t>
      </w:r>
      <w:proofErr w:type="gramEnd"/>
      <w:r>
        <w:t xml:space="preserve">. You don't even see the sun and gradually you see a little peek of the sun and the sun shows its whole face and </w:t>
      </w:r>
      <w:proofErr w:type="gramStart"/>
      <w:r>
        <w:t>begin</w:t>
      </w:r>
      <w:proofErr w:type="gramEnd"/>
      <w:r>
        <w:t xml:space="preserve"> to light the whole world. Well dear </w:t>
      </w:r>
      <w:proofErr w:type="gramStart"/>
      <w:r>
        <w:t>people</w:t>
      </w:r>
      <w:proofErr w:type="gramEnd"/>
      <w:r>
        <w:t xml:space="preserve"> just because our light now is dim when you compare it with the noon day sun, don't think that we are not the sun for this day and time. Yes. Many of you, you feel this in your bones, you feel it in your soul's core, you know that something mighty wonderful is happening to you individually.</w:t>
      </w:r>
    </w:p>
    <w:p w14:paraId="17143F5E" w14:textId="566F51A6" w:rsidR="00AE0ECF" w:rsidRDefault="00AE0ECF" w:rsidP="00AE0ECF">
      <w:r>
        <w:lastRenderedPageBreak/>
        <w:t xml:space="preserve">Almighty G-d is making a people again, not on lies on the truth. He's given us faith again in our originality, our original nature, given us faith again in what we are by nature, what He has made us. It's given us </w:t>
      </w:r>
      <w:proofErr w:type="gramStart"/>
      <w:r>
        <w:t>a protection</w:t>
      </w:r>
      <w:proofErr w:type="gramEnd"/>
      <w:r>
        <w:t xml:space="preserve"> against the falsehood, the artificiality of this world. It's connecting us again with </w:t>
      </w:r>
      <w:r>
        <w:t>Melchizedek</w:t>
      </w:r>
      <w:r>
        <w:t xml:space="preserve"> power and I'm telling you that's </w:t>
      </w:r>
      <w:proofErr w:type="gramStart"/>
      <w:r>
        <w:t>a real</w:t>
      </w:r>
      <w:proofErr w:type="gramEnd"/>
      <w:r>
        <w:t xml:space="preserve"> power. </w:t>
      </w:r>
      <w:r>
        <w:t>Melchizedek</w:t>
      </w:r>
      <w:r>
        <w:t xml:space="preserve"> is the angel of truth, the angel of truth. Got a lot of preachers wrestling with that name </w:t>
      </w:r>
      <w:r>
        <w:t>Melchizedek</w:t>
      </w:r>
      <w:r>
        <w:t xml:space="preserve">. Well really the spirit of truth in this world has become </w:t>
      </w:r>
      <w:r>
        <w:t>Melchizedek</w:t>
      </w:r>
      <w:r>
        <w:t xml:space="preserve">. Mal means out of order, out of order. Diseased, deformed. Well, their </w:t>
      </w:r>
      <w:proofErr w:type="spellStart"/>
      <w:r>
        <w:t>Sidikt</w:t>
      </w:r>
      <w:proofErr w:type="spellEnd"/>
      <w:r>
        <w:t xml:space="preserve"> ruth </w:t>
      </w:r>
      <w:proofErr w:type="gramStart"/>
      <w:r>
        <w:t>have</w:t>
      </w:r>
      <w:proofErr w:type="gramEnd"/>
      <w:r>
        <w:t xml:space="preserve"> become </w:t>
      </w:r>
      <w:r>
        <w:t>Melchizedek</w:t>
      </w:r>
      <w:r>
        <w:t xml:space="preserve">. But ours is </w:t>
      </w:r>
      <w:r>
        <w:t>Melchizedek</w:t>
      </w:r>
      <w:r>
        <w:t xml:space="preserve">, the angel of truth. The spirit of truth is moving in us again. Truth coming from the core of </w:t>
      </w:r>
      <w:proofErr w:type="gramStart"/>
      <w:r>
        <w:t>the human</w:t>
      </w:r>
      <w:proofErr w:type="gramEnd"/>
      <w:r>
        <w:t xml:space="preserve"> nature blossoming again and this is the kind of internal growth you need </w:t>
      </w:r>
      <w:proofErr w:type="gramStart"/>
      <w:r>
        <w:t>in order for</w:t>
      </w:r>
      <w:proofErr w:type="gramEnd"/>
      <w:r>
        <w:t xml:space="preserve"> you to be reconnected again with </w:t>
      </w:r>
      <w:proofErr w:type="gramStart"/>
      <w:r>
        <w:t>the external</w:t>
      </w:r>
      <w:proofErr w:type="gramEnd"/>
      <w:r>
        <w:t xml:space="preserve"> reality.</w:t>
      </w:r>
    </w:p>
    <w:p w14:paraId="7ECFA7C0" w14:textId="77777777" w:rsidR="00AE0ECF" w:rsidRDefault="00AE0ECF" w:rsidP="00AE0ECF">
      <w:r>
        <w:t xml:space="preserve">This lying, immoral hypocritical society that has become an artificial thing, cosmetic powder puff society. It can't connect itself with the outer reality because the internal reality is gone. G-d is blessing us to have the internal reality born again and that will enable us to reach the external reality. Then we can go and we can study the earth. It will interest us. The earth doesn't interest the learned people of this society anymore, only to dig out </w:t>
      </w:r>
      <w:proofErr w:type="spellStart"/>
      <w:proofErr w:type="gramStart"/>
      <w:r>
        <w:t>it's</w:t>
      </w:r>
      <w:proofErr w:type="spellEnd"/>
      <w:proofErr w:type="gramEnd"/>
      <w:r>
        <w:t xml:space="preserve"> gold. And now </w:t>
      </w:r>
      <w:proofErr w:type="gramStart"/>
      <w:r>
        <w:t>it that</w:t>
      </w:r>
      <w:proofErr w:type="gramEnd"/>
      <w:r>
        <w:t xml:space="preserve"> doesn't interest them no more. They like to find gold already dug out. Yes, the Caucasian mind used to be the mind of an explorer. He wanted to explore. Now he doesn't want to explore. If he wants to explore </w:t>
      </w:r>
      <w:proofErr w:type="gramStart"/>
      <w:r>
        <w:t>now</w:t>
      </w:r>
      <w:proofErr w:type="gramEnd"/>
      <w:r>
        <w:t xml:space="preserve"> he wants to explore as a freak of nature. He </w:t>
      </w:r>
      <w:proofErr w:type="gramStart"/>
      <w:r>
        <w:t>want</w:t>
      </w:r>
      <w:proofErr w:type="gramEnd"/>
      <w:r>
        <w:t xml:space="preserve"> to seek and he discover something that'll give him an eternal orgasm. Yes, so he finds something </w:t>
      </w:r>
      <w:proofErr w:type="gramStart"/>
      <w:r>
        <w:t>scientific</w:t>
      </w:r>
      <w:proofErr w:type="gramEnd"/>
      <w:r>
        <w:t xml:space="preserve"> but he takes it and uses it as a sex fetish. Rub it on his ear or something, or on his nose and he get hung up there and he say, oh, the Russians are getting ahead of us.</w:t>
      </w:r>
    </w:p>
    <w:p w14:paraId="7F637033" w14:textId="77777777" w:rsidR="00AE0ECF" w:rsidRDefault="00AE0ECF" w:rsidP="00AE0ECF">
      <w:r>
        <w:t xml:space="preserve">We shouldn't put our hopes in the old world. We should put our hopes in Allah. They have fallen because they stopped putting their hopes in G-d. They took G-d out of the school system. Ever since they took G-d out of the school system, the school system </w:t>
      </w:r>
      <w:proofErr w:type="gramStart"/>
      <w:r>
        <w:t>been</w:t>
      </w:r>
      <w:proofErr w:type="gramEnd"/>
      <w:r>
        <w:t xml:space="preserve"> crumbling. Shouldn't that be a sign? But they can't turn around and go back to G-d. They can't do it. How come? They are under a plan. They're under the plan of the Jacubite. If the Jacubite doesn't have </w:t>
      </w:r>
      <w:proofErr w:type="gramStart"/>
      <w:r>
        <w:t>in the</w:t>
      </w:r>
      <w:proofErr w:type="gramEnd"/>
      <w:r>
        <w:t xml:space="preserve"> plan to take them back to G-d, the Jacubite </w:t>
      </w:r>
      <w:proofErr w:type="gramStart"/>
      <w:r>
        <w:t>have</w:t>
      </w:r>
      <w:proofErr w:type="gramEnd"/>
      <w:r>
        <w:t xml:space="preserve"> </w:t>
      </w:r>
      <w:proofErr w:type="gramStart"/>
      <w:r>
        <w:t>in the</w:t>
      </w:r>
      <w:proofErr w:type="gramEnd"/>
      <w:r>
        <w:t xml:space="preserve"> plan to take them to Communism. Yes, believe it or not, there's a secret plan on this country to destroy faith in G-d, to destroy faith and moral excellence and turn the whole society to Communism so the Jacubite will be the only one knowing the secrets of nature, the secrets of spirituality, and he will rule the whole world of Communist plague. But all praise is due to G-d, something has snuck in.</w:t>
      </w:r>
    </w:p>
    <w:p w14:paraId="24D453AF" w14:textId="77777777" w:rsidR="00AE0ECF" w:rsidRDefault="00AE0ECF" w:rsidP="00AE0ECF">
      <w:r>
        <w:t xml:space="preserve">And the most unwanted people on earth are now pregnant with the future life. Yes, and we are the ones that the whole world is going to be awakened by. It is going to be by our efforts, by our moral strength, by our faith in G-d. The whole world will come back to knowledge. The sister mentioned a great thing. You go to </w:t>
      </w:r>
      <w:proofErr w:type="gramStart"/>
      <w:r>
        <w:t>school</w:t>
      </w:r>
      <w:proofErr w:type="gramEnd"/>
      <w:r>
        <w:t xml:space="preserve"> but you don't learn that lesson. Intelligence doesn't grow without a strong moral base. Intelligence cannot grow without a strong moral base. Study the history of nations. </w:t>
      </w:r>
      <w:proofErr w:type="gramStart"/>
      <w:r>
        <w:t>As long as</w:t>
      </w:r>
      <w:proofErr w:type="gramEnd"/>
      <w:r>
        <w:t xml:space="preserve"> they had some faith, even though they </w:t>
      </w:r>
      <w:proofErr w:type="gramStart"/>
      <w:r>
        <w:t>was</w:t>
      </w:r>
      <w:proofErr w:type="gramEnd"/>
      <w:r>
        <w:t xml:space="preserve"> crazy in their concepts of self in the outer world, </w:t>
      </w:r>
      <w:proofErr w:type="gramStart"/>
      <w:r>
        <w:t>as long as</w:t>
      </w:r>
      <w:proofErr w:type="gramEnd"/>
      <w:r>
        <w:t xml:space="preserve"> they had some faith or some concept of themselves as a moral creature, as a creature that was given some station in the creation on a high moral plane. </w:t>
      </w:r>
      <w:proofErr w:type="gramStart"/>
      <w:r>
        <w:t>As long as</w:t>
      </w:r>
      <w:proofErr w:type="gramEnd"/>
      <w:r>
        <w:t xml:space="preserve"> they identified themselves with something that made them </w:t>
      </w:r>
      <w:proofErr w:type="gramStart"/>
      <w:r>
        <w:t>reach up</w:t>
      </w:r>
      <w:proofErr w:type="gramEnd"/>
      <w:r>
        <w:t xml:space="preserve"> out of moral corruption and out of spiritual </w:t>
      </w:r>
      <w:r>
        <w:lastRenderedPageBreak/>
        <w:t>ignorance to higher planes of spiritual understanding and moral development, they continued to rise.</w:t>
      </w:r>
    </w:p>
    <w:p w14:paraId="009B1D7F" w14:textId="171EDB9B" w:rsidR="00AE0ECF" w:rsidRDefault="00AE0ECF" w:rsidP="00AE0ECF">
      <w:r>
        <w:t xml:space="preserve">The moment they gave up faith and moral health, faith and spiritual development, they begin to fall. There is a book by Dorothy Klein, I believe her name is and her husband David...is </w:t>
      </w:r>
      <w:proofErr w:type="gramStart"/>
      <w:r>
        <w:t>it</w:t>
      </w:r>
      <w:proofErr w:type="gramEnd"/>
      <w:r>
        <w:t xml:space="preserve"> David? Yes. Dorothy Klein and David Jonas</w:t>
      </w:r>
      <w:r>
        <w:t>,</w:t>
      </w:r>
      <w:r>
        <w:t xml:space="preserve"> Jonas, J-O-N-A-S. The book is called Manchild: </w:t>
      </w:r>
      <w:proofErr w:type="gramStart"/>
      <w:r>
        <w:t>the</w:t>
      </w:r>
      <w:proofErr w:type="gramEnd"/>
      <w:r>
        <w:t xml:space="preserve"> Infantilization of Man. This book may be 10 or 15 years old. I don't know. Anyway, these writers, Dr. Jordan and his wife, they wrote this book explaining how nations rise into civilization or into cultural maturity and then began to regress, to die just like a life, an organic life, a human being come in as a young child and grow up and reach maturity and then begin to grow old, get weak, weak and decrepit and finally die. </w:t>
      </w:r>
      <w:proofErr w:type="gramStart"/>
      <w:r>
        <w:t>So</w:t>
      </w:r>
      <w:proofErr w:type="gramEnd"/>
      <w:r>
        <w:t xml:space="preserve"> they pointed to certain developments that they saw at that time in the social behavior of American </w:t>
      </w:r>
      <w:proofErr w:type="gramStart"/>
      <w:r>
        <w:t>society</w:t>
      </w:r>
      <w:proofErr w:type="gramEnd"/>
      <w:r>
        <w:t xml:space="preserve"> and they said that this society is going through these same changes and soon this society will be </w:t>
      </w:r>
      <w:r>
        <w:t>infantilized</w:t>
      </w:r>
      <w:r>
        <w:t>, an infant. You know what an infant is?</w:t>
      </w:r>
    </w:p>
    <w:p w14:paraId="59C73819" w14:textId="77777777" w:rsidR="00AE0ECF" w:rsidRDefault="00AE0ECF" w:rsidP="00AE0ECF">
      <w:r>
        <w:t xml:space="preserve">10 years later since then, people who are studying the social behavior of the American people have identified the dependency on rock music, the craze for rock music and the percussion beat, loud percussion. They have identified this with a desire to go back </w:t>
      </w:r>
      <w:proofErr w:type="gramStart"/>
      <w:r>
        <w:t>in</w:t>
      </w:r>
      <w:proofErr w:type="gramEnd"/>
      <w:r>
        <w:t xml:space="preserve"> your mother's womb, with desire to be near the heart, the heartbeat, boom, boom, boom, boom, boom. And that percussion, we heard some of it just while you were talking. While you were talking, I wanted to whisper to you and tell you talk with the rhythm and they will stop playing.</w:t>
      </w:r>
    </w:p>
    <w:p w14:paraId="4AC0024E" w14:textId="77777777" w:rsidR="00AE0ECF" w:rsidRDefault="00AE0ECF" w:rsidP="00AE0ECF">
      <w:proofErr w:type="gramStart"/>
      <w:r>
        <w:t>Well</w:t>
      </w:r>
      <w:proofErr w:type="gramEnd"/>
      <w:r>
        <w:t xml:space="preserve"> you see they stopped for Imam Wallace D Mohammed. I </w:t>
      </w:r>
      <w:proofErr w:type="gramStart"/>
      <w:r>
        <w:t>can't</w:t>
      </w:r>
      <w:proofErr w:type="gramEnd"/>
      <w:r>
        <w:t xml:space="preserve"> stop him, but they stopped. Everything is designed to retrogress, human life, everything in this society is designed. If they find anything that they think is influencing you to develop you, believe me, the moment they discover it, they're going to work on it and turn it into a tool for retrogression to retard your development, retard your moral and intellectual development. </w:t>
      </w:r>
      <w:proofErr w:type="gramStart"/>
      <w:r>
        <w:t>Every single thing</w:t>
      </w:r>
      <w:proofErr w:type="gramEnd"/>
      <w:r>
        <w:t xml:space="preserve"> has been done like that. When did it start? Long, long time ago. What are we talking about? The rebirth of learning. How will the rebirth of learning come about when we get in touch with reality again. What kind of reality? The outer reality? No, the internal reality. When we get in touch with what is real within us, what accounts for our beginning as a mind and as a moral, thinking being.</w:t>
      </w:r>
    </w:p>
    <w:p w14:paraId="43254CDE" w14:textId="77777777" w:rsidR="00AE0ECF" w:rsidRDefault="00AE0ECF" w:rsidP="00AE0ECF">
      <w:r>
        <w:t xml:space="preserve">When we get in touch with that again and learn something about its nature, learn something about its aspirations. We </w:t>
      </w:r>
      <w:proofErr w:type="gramStart"/>
      <w:r>
        <w:t>have aspirations</w:t>
      </w:r>
      <w:proofErr w:type="gramEnd"/>
      <w:r>
        <w:t xml:space="preserve">. Our aspirations are created by the environment. The environment influences us to think in certain lines, on certain lines of individual progress or on certain lines of community progress. The environment </w:t>
      </w:r>
      <w:proofErr w:type="gramStart"/>
      <w:r>
        <w:t>stimulate</w:t>
      </w:r>
      <w:proofErr w:type="gramEnd"/>
      <w:r>
        <w:t xml:space="preserve"> us to think in those lines. </w:t>
      </w:r>
      <w:proofErr w:type="gramStart"/>
      <w:r>
        <w:t>So</w:t>
      </w:r>
      <w:proofErr w:type="gramEnd"/>
      <w:r>
        <w:t xml:space="preserve"> we have an </w:t>
      </w:r>
      <w:proofErr w:type="gramStart"/>
      <w:r>
        <w:t>aspirations</w:t>
      </w:r>
      <w:proofErr w:type="gramEnd"/>
      <w:r>
        <w:t xml:space="preserve">, few of us </w:t>
      </w:r>
      <w:proofErr w:type="gramStart"/>
      <w:r>
        <w:t>have aspirations</w:t>
      </w:r>
      <w:proofErr w:type="gramEnd"/>
      <w:r>
        <w:t xml:space="preserve"> that are generated from within. Most of our aspirations are affected or influenced from without. Is that right? It is the outer world that </w:t>
      </w:r>
      <w:proofErr w:type="gramStart"/>
      <w:r>
        <w:t>induce</w:t>
      </w:r>
      <w:proofErr w:type="gramEnd"/>
      <w:r>
        <w:t xml:space="preserve"> these aspirations in us. Aspirations should be generated from within. Faith in G-d is the key. Faith is the first thing. What does the New Testament say? Oh Mr.</w:t>
      </w:r>
      <w:proofErr w:type="gramStart"/>
      <w:r>
        <w:t xml:space="preserve"> can</w:t>
      </w:r>
      <w:proofErr w:type="gramEnd"/>
      <w:r>
        <w:t xml:space="preserve"> we go back to the New Testament and regenerate the world? We can go back there for reference. We </w:t>
      </w:r>
      <w:proofErr w:type="gramStart"/>
      <w:r>
        <w:t>have to</w:t>
      </w:r>
      <w:proofErr w:type="gramEnd"/>
      <w:r>
        <w:t xml:space="preserve"> go back to the Qur'an to regenerate the world, but we can go back to the Bible for reference.</w:t>
      </w:r>
    </w:p>
    <w:p w14:paraId="0902B505" w14:textId="77777777" w:rsidR="00AE0ECF" w:rsidRDefault="00AE0ECF" w:rsidP="00AE0ECF">
      <w:r>
        <w:lastRenderedPageBreak/>
        <w:t xml:space="preserve">The Bible was an instrument used to retrogress the world, but it carries a lot of the good elements that are intended to progress the world. </w:t>
      </w:r>
      <w:proofErr w:type="gramStart"/>
      <w:r>
        <w:t>So</w:t>
      </w:r>
      <w:proofErr w:type="gramEnd"/>
      <w:r>
        <w:t xml:space="preserve"> we can go back to the Bible for reference, but we can't go back to the Bible and take up the Bible as a manual for us to follow a blueprint for us to follow, to restructure the world. The Bible wasn't meant to be a blueprint for the restructuring of the world. The Bible was meant to be a blueprint for the structuring of Jacubite imperialistic power that will rule the whole world.</w:t>
      </w:r>
    </w:p>
    <w:p w14:paraId="47E74886" w14:textId="77777777" w:rsidR="00AE0ECF" w:rsidRDefault="00AE0ECF" w:rsidP="00AE0ECF">
      <w:r>
        <w:t xml:space="preserve">That's what it was put together for. And pieces of what Jesus said, pieces of what Solomon said, pieces of what Moses said were collected and were twisted and used to speak to the dream of world dominance. One world under one power, a world divided against itself. Some people </w:t>
      </w:r>
      <w:proofErr w:type="gramStart"/>
      <w:r>
        <w:t>shouting</w:t>
      </w:r>
      <w:proofErr w:type="gramEnd"/>
      <w:r>
        <w:t xml:space="preserve"> in the churches, some people atheist, some people as immoral as any devil and wicked being you can think of. Other people </w:t>
      </w:r>
      <w:proofErr w:type="gramStart"/>
      <w:r>
        <w:t>pure</w:t>
      </w:r>
      <w:proofErr w:type="gramEnd"/>
      <w:r>
        <w:t xml:space="preserve">, so pure they won't even marry. This is just part of it. I'm not joking. This is just part of it. A world divided </w:t>
      </w:r>
      <w:proofErr w:type="gramStart"/>
      <w:r>
        <w:t>against</w:t>
      </w:r>
      <w:proofErr w:type="gramEnd"/>
      <w:r>
        <w:t xml:space="preserve"> itself and the Jacubite, the only one knowing how it was made and how to undo it. They say Peter got the key. He got a key all right. You can't open nothing but the Catholic church, but somebody that gave him the artificial key, they got the real key. They know how to turn a whole society over to destructive influences and bring it right back to whatever they want it to be.</w:t>
      </w:r>
    </w:p>
    <w:p w14:paraId="0ED61001" w14:textId="77777777" w:rsidR="00AE0ECF" w:rsidRDefault="00AE0ECF" w:rsidP="00AE0ECF">
      <w:r>
        <w:t xml:space="preserve">Spirituality, holiness, angel nature, whatever they want it to be. That </w:t>
      </w:r>
      <w:proofErr w:type="gramStart"/>
      <w:r>
        <w:t>particular small</w:t>
      </w:r>
      <w:proofErr w:type="gramEnd"/>
      <w:r>
        <w:t xml:space="preserve"> group of Jacubites have come to the point in their wherein they must realize their objective or fail. They didn't anticipate that there would be a competition for them from the </w:t>
      </w:r>
      <w:proofErr w:type="gramStart"/>
      <w:r>
        <w:t>African-American</w:t>
      </w:r>
      <w:proofErr w:type="gramEnd"/>
      <w:r>
        <w:t xml:space="preserve"> or the Bilalians as we call ourselves. They didn't anticipate </w:t>
      </w:r>
      <w:proofErr w:type="gramStart"/>
      <w:r>
        <w:t>that,</w:t>
      </w:r>
      <w:proofErr w:type="gramEnd"/>
      <w:r>
        <w:t xml:space="preserve"> they couldn't have dreamed up in no kind of way that they could be challenged by an </w:t>
      </w:r>
      <w:proofErr w:type="gramStart"/>
      <w:r>
        <w:t>African-American</w:t>
      </w:r>
      <w:proofErr w:type="gramEnd"/>
      <w:r>
        <w:t xml:space="preserve">. They tried the European, oh, we give the European some of our </w:t>
      </w:r>
      <w:proofErr w:type="gramStart"/>
      <w:r>
        <w:t>watered down</w:t>
      </w:r>
      <w:proofErr w:type="gramEnd"/>
      <w:r>
        <w:t xml:space="preserve"> secrets and when he discovered how great we are, he would pay homage to us. He would worship us as a G-d. European got the secrets and went crazy.</w:t>
      </w:r>
    </w:p>
    <w:p w14:paraId="4530A93D" w14:textId="77777777" w:rsidR="00AE0ECF" w:rsidRDefault="00AE0ECF" w:rsidP="00AE0ECF">
      <w:r>
        <w:t xml:space="preserve">The Jacubite say, oh, we </w:t>
      </w:r>
      <w:proofErr w:type="gramStart"/>
      <w:r>
        <w:t>trusted</w:t>
      </w:r>
      <w:proofErr w:type="gramEnd"/>
      <w:r>
        <w:t xml:space="preserve"> these Europeans with all </w:t>
      </w:r>
      <w:proofErr w:type="gramStart"/>
      <w:r>
        <w:t>this</w:t>
      </w:r>
      <w:proofErr w:type="gramEnd"/>
      <w:r>
        <w:t xml:space="preserve"> great secrets and look, they're betraying us. They haven't got the sense to see that we are </w:t>
      </w:r>
      <w:proofErr w:type="gramStart"/>
      <w:r>
        <w:t>the G</w:t>
      </w:r>
      <w:proofErr w:type="gramEnd"/>
      <w:r>
        <w:t xml:space="preserve">-d. How come they're not coming with their treasure? How come they don't confess that we are the Christ and bring the world to Jerusalem. </w:t>
      </w:r>
      <w:proofErr w:type="gramStart"/>
      <w:r>
        <w:t>So</w:t>
      </w:r>
      <w:proofErr w:type="gramEnd"/>
      <w:r>
        <w:t xml:space="preserve"> we can't trust them. The Gentiles too crazy, his mentality no good. Let's try the children of Ham. Let's try the blacks. We'll let the blacks know of something. Give them a little secret. When they discover they will confess that we are </w:t>
      </w:r>
      <w:proofErr w:type="gramStart"/>
      <w:r>
        <w:t>the G</w:t>
      </w:r>
      <w:proofErr w:type="gramEnd"/>
      <w:r>
        <w:t>-d.</w:t>
      </w:r>
    </w:p>
    <w:p w14:paraId="76D96FCF" w14:textId="61AA9977" w:rsidR="00AE0ECF" w:rsidRDefault="00AE0ECF" w:rsidP="00AE0ECF">
      <w:r>
        <w:t xml:space="preserve">Imam WD Mohammed discovered and said "La Ilaha Il </w:t>
      </w:r>
      <w:r>
        <w:t>Allah</w:t>
      </w:r>
      <w:r>
        <w:t xml:space="preserve">" and the Jacubite is Satan. Now they have no place to go, no place to go. Where will they go now? </w:t>
      </w:r>
      <w:proofErr w:type="gramStart"/>
      <w:r>
        <w:t>So</w:t>
      </w:r>
      <w:proofErr w:type="gramEnd"/>
      <w:r>
        <w:t xml:space="preserve"> all they can do now is try to scheme, try to fight for their lives. They're fighting for their very lives. They're scheming to keep the world in that control, but G-d's judgment is on them. The Communist world is losing its strength. The capitalist of the world is losing its strength. The religious world is grouping in the dark. The World Community of Al Islam is rising in power, rising in strength and in power. This was Allah's doing. It is Allah's doing. Everybody has tried to use us. Everybody has taken advantage of our innocence, taken advantage of our warmth, of our willingness to serve them. Do you know we are the most willing servants on this earth?</w:t>
      </w:r>
    </w:p>
    <w:p w14:paraId="0EA3528F" w14:textId="77777777" w:rsidR="00AE0ECF" w:rsidRDefault="00AE0ECF" w:rsidP="00AE0ECF">
      <w:r>
        <w:lastRenderedPageBreak/>
        <w:t xml:space="preserve">We </w:t>
      </w:r>
      <w:proofErr w:type="gramStart"/>
      <w:r>
        <w:t>have,</w:t>
      </w:r>
      <w:proofErr w:type="gramEnd"/>
      <w:r>
        <w:t xml:space="preserve"> I </w:t>
      </w:r>
      <w:proofErr w:type="gramStart"/>
      <w:r>
        <w:t>guess</w:t>
      </w:r>
      <w:proofErr w:type="gramEnd"/>
      <w:r>
        <w:t xml:space="preserve"> </w:t>
      </w:r>
      <w:proofErr w:type="gramStart"/>
      <w:r>
        <w:t>it's</w:t>
      </w:r>
      <w:proofErr w:type="gramEnd"/>
      <w:r>
        <w:t xml:space="preserve"> history and habits have really made this our nature. We have </w:t>
      </w:r>
      <w:proofErr w:type="gramStart"/>
      <w:r>
        <w:t>the nature</w:t>
      </w:r>
      <w:proofErr w:type="gramEnd"/>
      <w:r>
        <w:t xml:space="preserve"> to serve other people. We don't serve each other. That's against our nature. We </w:t>
      </w:r>
      <w:proofErr w:type="gramStart"/>
      <w:r>
        <w:t>have to</w:t>
      </w:r>
      <w:proofErr w:type="gramEnd"/>
      <w:r>
        <w:t xml:space="preserve"> train to get that nature in us to serve each other, but history </w:t>
      </w:r>
      <w:proofErr w:type="gramStart"/>
      <w:r>
        <w:t>have</w:t>
      </w:r>
      <w:proofErr w:type="gramEnd"/>
      <w:r>
        <w:t xml:space="preserve"> trained us to serve other people. They thought if they introduced a Caucasian to us as G-d and </w:t>
      </w:r>
      <w:proofErr w:type="gramStart"/>
      <w:r>
        <w:t>give</w:t>
      </w:r>
      <w:proofErr w:type="gramEnd"/>
      <w:r>
        <w:t xml:space="preserve"> us more power than we've ever had, that is more false pride than you've ever had, they thought we would be so indebted to them and some of you are. Some of you are so indebted to Master Fard, you'll never accept WD Mohammed. I don't mean you here tonight. I believe practically every one of you, there might be a few of you that's like that, but practically every one of you don't have any problem like that. But there are some outside and maybe one or </w:t>
      </w:r>
      <w:proofErr w:type="gramStart"/>
      <w:r>
        <w:t>two in</w:t>
      </w:r>
      <w:proofErr w:type="gramEnd"/>
      <w:r>
        <w:t xml:space="preserve"> here tonight who, they like to hear some of the things I say, but you talk against Master Fard, he </w:t>
      </w:r>
      <w:proofErr w:type="gramStart"/>
      <w:r>
        <w:t>talk</w:t>
      </w:r>
      <w:proofErr w:type="gramEnd"/>
      <w:r>
        <w:t xml:space="preserve"> against our savior.</w:t>
      </w:r>
    </w:p>
    <w:p w14:paraId="2AA30341" w14:textId="77777777" w:rsidR="00AE0ECF" w:rsidRDefault="00AE0ECF" w:rsidP="00AE0ECF">
      <w:r>
        <w:t xml:space="preserve">I don't want it if he </w:t>
      </w:r>
      <w:proofErr w:type="spellStart"/>
      <w:r>
        <w:t>ain't</w:t>
      </w:r>
      <w:proofErr w:type="spellEnd"/>
      <w:r>
        <w:t xml:space="preserve"> going to keep our Savior in it. Our Savior did everything for us. There are a whole lot of saviors that have done a lot for us. Abraham Lincoln did a lot for us. They tell me that yes, I've heard it from Caucasian mouth and from Bilalian mouth. The one who captured us from our land, native land and brought us on the slave ship and put us in slavery here in America did a whole lot for us. Yeah, that's what they say. If it wasn't for us, for the Caucasian bringing you here in America and making your slaves, you'd still be in Africa somewhere with a bone in your nose.</w:t>
      </w:r>
    </w:p>
    <w:p w14:paraId="4AC09D25" w14:textId="77777777" w:rsidR="00AE0ECF" w:rsidRDefault="00AE0ECF" w:rsidP="00AE0ECF">
      <w:r>
        <w:t>Some of '</w:t>
      </w:r>
      <w:proofErr w:type="spellStart"/>
      <w:r>
        <w:t>em</w:t>
      </w:r>
      <w:proofErr w:type="spellEnd"/>
      <w:r>
        <w:t xml:space="preserve"> say that. You know they say that. Say that even slavery was a blessing. I don't think that Al Islam came to us to take us from worshiping one white deity to worship another who looked almost just his wife. I don't believe that. I know what Al Islam says. I'm not speaking from Al Islam </w:t>
      </w:r>
      <w:proofErr w:type="gramStart"/>
      <w:r>
        <w:t>now,</w:t>
      </w:r>
      <w:proofErr w:type="gramEnd"/>
      <w:r>
        <w:t xml:space="preserve"> I'm speaking from the small secret chambers of my being. In the inner core of my being I hear something and that says to me, no, that's not what I want. I don't want another Caucasian image before me as a G-d. You know when I speak like this you know what people came out and said to me? You a racist. Yeah, they did. Not the Caucasian now. This accusation came from more </w:t>
      </w:r>
      <w:proofErr w:type="gramStart"/>
      <w:r>
        <w:t>African-Americans</w:t>
      </w:r>
      <w:proofErr w:type="gramEnd"/>
      <w:r>
        <w:t xml:space="preserve"> than from Caucasian. Say you a racist, how come you can't accept that G-d's son is white? </w:t>
      </w:r>
      <w:proofErr w:type="gramStart"/>
      <w:r>
        <w:t>Had</w:t>
      </w:r>
      <w:proofErr w:type="gramEnd"/>
      <w:r>
        <w:t xml:space="preserve"> to be some color.</w:t>
      </w:r>
    </w:p>
    <w:p w14:paraId="5A5967AF" w14:textId="77777777" w:rsidR="00AE0ECF" w:rsidRDefault="00AE0ECF" w:rsidP="00AE0ECF">
      <w:r>
        <w:t xml:space="preserve">If that </w:t>
      </w:r>
      <w:proofErr w:type="gramStart"/>
      <w:r>
        <w:t>actually happened</w:t>
      </w:r>
      <w:proofErr w:type="gramEnd"/>
      <w:r>
        <w:t xml:space="preserve">, </w:t>
      </w:r>
      <w:proofErr w:type="gramStart"/>
      <w:r>
        <w:t>which it</w:t>
      </w:r>
      <w:proofErr w:type="gramEnd"/>
      <w:r>
        <w:t xml:space="preserve"> didn't, I would demand that G-d come down here and let me up there and I want him to have a trial and I want human beings of the whole earth to be the judges. I'm going to accuse Him and He accuse me if he </w:t>
      </w:r>
      <w:proofErr w:type="gramStart"/>
      <w:r>
        <w:t>want</w:t>
      </w:r>
      <w:proofErr w:type="gramEnd"/>
      <w:r>
        <w:t xml:space="preserve"> to. I'd say look Lord, if there was no such thing as white supremacy ever existing in the world, then I could see that that's no problem in saying the son is white. But it has existed and as long as people believe that the son of G-d is the color of the super race, they're going to be fed by that kind of thinking and influence.</w:t>
      </w:r>
    </w:p>
    <w:p w14:paraId="32EB9D36" w14:textId="77777777" w:rsidR="00AE0ECF" w:rsidRDefault="00AE0ECF" w:rsidP="00AE0ECF">
      <w:r>
        <w:t xml:space="preserve">Yes, I would have to talk to Him. I'd say look Lord, even if there was no white supremacy before, if you come down here and tell me that this man here that doesn't look like me is the manifestation of you, G-d and I'm not, in time you're going to feed race superiority in him and race inferiority in me. That's a simple, simple conclusion to come to. Any truthful thinking person can see that right away. The moment you say that certain race is a manifestation or resemblance of divine or divine came into them and didn't come into other people, it'd be different If Jesus had been born among all races. There was a Chinese Jesus, a black Jesus, all races had a Jesus. Say, well, G-d didn't manifest in one flesh and excluded </w:t>
      </w:r>
      <w:r>
        <w:lastRenderedPageBreak/>
        <w:t xml:space="preserve">other flesh, He manifest in all races. That would be different, but that's not the way it happened according to their story. </w:t>
      </w:r>
      <w:proofErr w:type="gramStart"/>
      <w:r>
        <w:t>So</w:t>
      </w:r>
      <w:proofErr w:type="gramEnd"/>
      <w:r>
        <w:t xml:space="preserve"> people to deal with this kind of problem, you </w:t>
      </w:r>
      <w:proofErr w:type="gramStart"/>
      <w:r>
        <w:t>have to</w:t>
      </w:r>
      <w:proofErr w:type="gramEnd"/>
      <w:r>
        <w:t xml:space="preserve"> really be pure at heart. If you are not pure at heart, you will buy a lie. I'm telling you, because a lie is so tempting you'll buy it. There are Bilalians, </w:t>
      </w:r>
      <w:proofErr w:type="gramStart"/>
      <w:r>
        <w:t>African-Americans</w:t>
      </w:r>
      <w:proofErr w:type="gramEnd"/>
      <w:r>
        <w:t>, who want to defend that concept of G-d.</w:t>
      </w:r>
    </w:p>
    <w:p w14:paraId="13FAE508" w14:textId="77777777" w:rsidR="00AE0ECF" w:rsidRDefault="00AE0ECF" w:rsidP="00AE0ECF">
      <w:r>
        <w:t xml:space="preserve">They want to defend it. Why? Because they can't come out of their </w:t>
      </w:r>
      <w:proofErr w:type="gramStart"/>
      <w:r>
        <w:t>inferiority, so</w:t>
      </w:r>
      <w:proofErr w:type="gramEnd"/>
      <w:r>
        <w:t xml:space="preserve"> they want to keep the thing that has sealed, sanctioned, put the holy seal on that kind of doctrine. And nothing puts the holy seal on that kind of racist doctrine like Jesus does as the Christians see Jesus. Christians see Jesus as a Caucasian. Now they're trying to say he's a Jew. Oh no, he is not Caucasian. Jesus is a Jew. That doesn't help any. The Jew is a Caucasian. He might be Semitic. He might have some other blood in him other than Caucasian, but when we look at him, he looks Caucasian too.</w:t>
      </w:r>
    </w:p>
    <w:p w14:paraId="1B31112A" w14:textId="393D904B" w:rsidR="00AE0ECF" w:rsidRDefault="00AE0ECF" w:rsidP="00AE0ECF">
      <w:r>
        <w:t xml:space="preserve">Some of them even have blonde hair, blue eyes. Yes. Oh, that's not a pure Jew. Well, they say they're Jews and they sure run when we come into their neighborhood. They act like white folks if they're not. Where we have our </w:t>
      </w:r>
      <w:r>
        <w:t>Masjid</w:t>
      </w:r>
      <w:r>
        <w:t xml:space="preserve"> in Chicago used to be a Jewish community. As a boy, I picked chickens for a Jewish market right down the street from our Masjid 70 10 Stony Island Jewish market. I used to pick chickens and well other birds too that they killed there, delivered the chickens to Jewish residents. When we came in, the Jews left. The media never say that Jews are leaving this community because blacks are coming in. The media says white folks are leaving this community because blacks are coming in, so the Jew is always covered. We don't think he's a racist. The Jew is just as much racist as any other Caucasian. In fact, he is the father of the racist.</w:t>
      </w:r>
    </w:p>
    <w:p w14:paraId="446C4702" w14:textId="77777777" w:rsidR="00AE0ECF" w:rsidRDefault="00AE0ECF" w:rsidP="00AE0ECF">
      <w:r>
        <w:t xml:space="preserve">Yes, he is. He's the father of racist. He's the one who taught the European his racism and taught you your racism. And he sits back free of the lies, running the whole thing, running the whole show. Oh, he's antisemitic. He's anti Jew. No, I'm not. Some of the Jews are my best friends and I can prove it. I have some Jews there among my best friends. I believe in what Allah has revealed in the Qur'an. It </w:t>
      </w:r>
      <w:proofErr w:type="gramStart"/>
      <w:r>
        <w:t>say</w:t>
      </w:r>
      <w:proofErr w:type="gramEnd"/>
      <w:r>
        <w:t xml:space="preserve"> of the people who follow Moses, there are some who follow guidance and they're true to it and there are others that change the word of G-d.</w:t>
      </w:r>
    </w:p>
    <w:p w14:paraId="08ECEDE6" w14:textId="77777777" w:rsidR="00AE0ECF" w:rsidRDefault="00AE0ECF" w:rsidP="00AE0ECF">
      <w:r>
        <w:t xml:space="preserve">Take the word out of </w:t>
      </w:r>
      <w:proofErr w:type="spellStart"/>
      <w:proofErr w:type="gramStart"/>
      <w:r>
        <w:t>it's</w:t>
      </w:r>
      <w:proofErr w:type="spellEnd"/>
      <w:proofErr w:type="gramEnd"/>
      <w:r>
        <w:t xml:space="preserve"> place. Make the word of G-d a trick, a tool, a scheme that they can use to establish their corrupt way, their corrupt plan. Allah tells us some Jews are good and sincere and others are corrupt. That's what I believe. That's what I've seen with my own eyes, that some of them are sincere people, but others are terribly corrupt. They are the Satan themselves. Yes, and who's been running the show? The Satan. The Satan been running the show. So let us keep on in the direction that we've been going and that is we've been going and looking for our own place in this world. We've been trying to find a place in this world for ourselves with our own vision. We've been trying to depend upon </w:t>
      </w:r>
      <w:proofErr w:type="gramStart"/>
      <w:r>
        <w:t>ourself</w:t>
      </w:r>
      <w:proofErr w:type="gramEnd"/>
      <w:r>
        <w:t xml:space="preserve"> for the future. Keep doing that. Don't put your faith in outside world or outside people. Put your faith in yourself and work hard to please Allah. Work hard to be Muslims as Allah created the Muslim in Prophet Muhammad. Prophet Muhammad was a Muslim, Allah created Prophet Muhammad created the ideal Muslim leader in Prophet Muhammad. The Qur'an tells us to </w:t>
      </w:r>
      <w:proofErr w:type="gramStart"/>
      <w:r>
        <w:t>that,</w:t>
      </w:r>
      <w:proofErr w:type="gramEnd"/>
      <w:r>
        <w:t xml:space="preserve"> Hadith tells us of the life of Prophet Muhammad. Let us be ideal Muslims. Give </w:t>
      </w:r>
      <w:r>
        <w:lastRenderedPageBreak/>
        <w:t>ourselves completely to the guidance of G-d. Accept Prophet Muhammad as the universal Messenger. Follow the example that he set.</w:t>
      </w:r>
    </w:p>
    <w:p w14:paraId="046F3FB0" w14:textId="6935C98A" w:rsidR="00AE0ECF" w:rsidRDefault="00AE0ECF" w:rsidP="00AE0ECF">
      <w:r>
        <w:t xml:space="preserve">Did he give himself the influences of society? He gave </w:t>
      </w:r>
      <w:proofErr w:type="gramStart"/>
      <w:r>
        <w:t>himself to</w:t>
      </w:r>
      <w:proofErr w:type="gramEnd"/>
      <w:r>
        <w:t xml:space="preserve"> the guidance of G-d. Look what he did for education. G-d inspired him to make education an obligation on every male and female. In his day and time education wasn't even an obligation on every male. If you wanted to be a nut, you could be a nut. There was no encouragement for the people to become educated. Only a select few had access to </w:t>
      </w:r>
      <w:proofErr w:type="gramStart"/>
      <w:r>
        <w:t>the education</w:t>
      </w:r>
      <w:proofErr w:type="gramEnd"/>
      <w:r>
        <w:t xml:space="preserve">. The great multitudes had no access to education. In the days of Prophet Muhammad, education was established as an obligation on every male and female, even the slave subject. The servant had to be educated and not given an inferior education. You couldn't discriminate say, my servant will get this education, my son will get this better education. No, the instruction was that the servant should get the same </w:t>
      </w:r>
      <w:r>
        <w:t>education</w:t>
      </w:r>
      <w:r>
        <w:t xml:space="preserve"> </w:t>
      </w:r>
      <w:r>
        <w:t xml:space="preserve">you </w:t>
      </w:r>
      <w:r>
        <w:t>give your son.</w:t>
      </w:r>
    </w:p>
    <w:p w14:paraId="3AEB0014" w14:textId="77777777" w:rsidR="00AE0ECF" w:rsidRDefault="00AE0ECF" w:rsidP="00AE0ECF">
      <w:r>
        <w:t xml:space="preserve"> The same environmental conditions. If you get one food from your house, you </w:t>
      </w:r>
      <w:proofErr w:type="gramStart"/>
      <w:r>
        <w:t>have to</w:t>
      </w:r>
      <w:proofErr w:type="gramEnd"/>
      <w:r>
        <w:t xml:space="preserve"> give the servant food from the same house, same food, same kind of clothing. What did this do in effect? It made the slave the equal of the free man without even saying slavery is outlawed. It made slave, the slave the equal of the free man. It brought the woman to a high station that she never knew in history, gave her the right to own property, the right to education. Every female child had equal right with the male child to education. Don't you know that alone is the key </w:t>
      </w:r>
      <w:proofErr w:type="gramStart"/>
      <w:r>
        <w:t>for</w:t>
      </w:r>
      <w:proofErr w:type="gramEnd"/>
      <w:r>
        <w:t xml:space="preserve"> equality. If the Muslim world just </w:t>
      </w:r>
      <w:proofErr w:type="gramStart"/>
      <w:r>
        <w:t>accept</w:t>
      </w:r>
      <w:proofErr w:type="gramEnd"/>
      <w:r>
        <w:t xml:space="preserve"> that, if the Muslim world </w:t>
      </w:r>
      <w:proofErr w:type="gramStart"/>
      <w:r>
        <w:t>accept</w:t>
      </w:r>
      <w:proofErr w:type="gramEnd"/>
      <w:r>
        <w:t xml:space="preserve"> that, out of that, that every female must be given equal education with the male, eventually the females will be equally prepared.</w:t>
      </w:r>
    </w:p>
    <w:p w14:paraId="646EE17F" w14:textId="77777777" w:rsidR="00AE0ECF" w:rsidRDefault="00AE0ECF" w:rsidP="00AE0ECF">
      <w:r>
        <w:t xml:space="preserve">The female will be dignified. The female will become educated. She will have equal intellect with the male. We don't understand our own religion Muslims. We have many people here who are not declared Muslim. I say declared Muslim because you are Muslim whether you are </w:t>
      </w:r>
      <w:proofErr w:type="gramStart"/>
      <w:r>
        <w:t>say</w:t>
      </w:r>
      <w:proofErr w:type="gramEnd"/>
      <w:r>
        <w:t xml:space="preserve"> it or not, and we can prove it by our language that every one of you, whether you say you're Christian or whatever, you are Muslim. And if you're not Muslim, you don't love yourself. Muslims simply means one who yield their will to divine law, to divine will. Muslim means one who is not arrogant and devil like.</w:t>
      </w:r>
    </w:p>
    <w:p w14:paraId="0CCDA400" w14:textId="77777777" w:rsidR="00AE0ECF" w:rsidRDefault="00AE0ECF" w:rsidP="00AE0ECF">
      <w:proofErr w:type="gramStart"/>
      <w:r>
        <w:t>So</w:t>
      </w:r>
      <w:proofErr w:type="gramEnd"/>
      <w:r>
        <w:t xml:space="preserve"> I'm sure all of you would like to be Muslim and you are Muslim by nature you see. Dear people, when you really look at this religion of ours, our religion is an </w:t>
      </w:r>
      <w:proofErr w:type="gramStart"/>
      <w:r>
        <w:t>ever growing, ever growing</w:t>
      </w:r>
      <w:proofErr w:type="gramEnd"/>
      <w:r>
        <w:t xml:space="preserve"> life for the world. It was given in Arabia, but it was given in completion by me in the form of the revelation called Qur'an. But it wasn't given to </w:t>
      </w:r>
      <w:proofErr w:type="gramStart"/>
      <w:r>
        <w:t>stop in</w:t>
      </w:r>
      <w:proofErr w:type="gramEnd"/>
      <w:r>
        <w:t xml:space="preserve"> the mental growth that it experienced in Arabia. It was given to grow out, to grow bigger than the middle growth that existed at that time in Arabia. But the mental growth of the inheritors of this religion, the mental growth of the followers of this religion having kept up with this religion. If it had kept up with this religion, the Muslims would be ahead in the world today.</w:t>
      </w:r>
    </w:p>
    <w:p w14:paraId="481945D4" w14:textId="77777777" w:rsidR="00AE0ECF" w:rsidRDefault="00AE0ECF" w:rsidP="00AE0ECF">
      <w:r>
        <w:t xml:space="preserve">The women would have more dignity in the Muslim world </w:t>
      </w:r>
      <w:proofErr w:type="gramStart"/>
      <w:r>
        <w:t>today,</w:t>
      </w:r>
      <w:proofErr w:type="gramEnd"/>
      <w:r>
        <w:t xml:space="preserve"> the servants would not be slaves anywhere. Although there </w:t>
      </w:r>
      <w:proofErr w:type="gramStart"/>
      <w:r>
        <w:t>is</w:t>
      </w:r>
      <w:proofErr w:type="gramEnd"/>
      <w:r>
        <w:t xml:space="preserve"> no slaves in the Islamic world in the sense that we know slavery but there </w:t>
      </w:r>
      <w:proofErr w:type="gramStart"/>
      <w:r>
        <w:t>are people who are</w:t>
      </w:r>
      <w:proofErr w:type="gramEnd"/>
      <w:r>
        <w:t xml:space="preserve"> held down. They're not given opportunity because the Islamic world </w:t>
      </w:r>
      <w:proofErr w:type="gramStart"/>
      <w:r>
        <w:t>have</w:t>
      </w:r>
      <w:proofErr w:type="gramEnd"/>
      <w:r>
        <w:t xml:space="preserve"> taken on the mind of the </w:t>
      </w:r>
      <w:proofErr w:type="gramStart"/>
      <w:r>
        <w:t>un Islamic</w:t>
      </w:r>
      <w:proofErr w:type="gramEnd"/>
      <w:r>
        <w:t xml:space="preserve"> world and haven't kept up with Islamic progress. Al Islam is a religion that grows by the principle of gradualism, gradualism. Islam doesn't come in and just suddenly knock down things. Islam comes in </w:t>
      </w:r>
      <w:r>
        <w:lastRenderedPageBreak/>
        <w:t xml:space="preserve">and intelligently deals with problems. You can kill slavery better using the Islamic method than you can using the western method. The western method was simply to say slavery is wrong. We've had it for so long, we justified it </w:t>
      </w:r>
      <w:proofErr w:type="gramStart"/>
      <w:r>
        <w:t>now</w:t>
      </w:r>
      <w:proofErr w:type="gramEnd"/>
      <w:r>
        <w:t xml:space="preserve"> it's outlawed. Nobody can have slaves. That was the western way of doing it. The Islamic way is to say the slave is your brother.</w:t>
      </w:r>
    </w:p>
    <w:p w14:paraId="0C98A7D7" w14:textId="77777777" w:rsidR="00AE0ECF" w:rsidRDefault="00AE0ECF" w:rsidP="00AE0ECF">
      <w:r>
        <w:t xml:space="preserve">The slave is your brother. If you have a slave, you must give your slave the same food you eat, the same clothing you wear, the same education you get. If I do that for my slave, my slave will not be a slave all the time and history </w:t>
      </w:r>
      <w:proofErr w:type="gramStart"/>
      <w:r>
        <w:t>shows</w:t>
      </w:r>
      <w:proofErr w:type="gramEnd"/>
      <w:r>
        <w:t xml:space="preserve"> that many of those people who were in slaved status rose up to become kings in Islamic societies. History shows this, that slaves rose up from slavery to become kings in Islamic society without anyone saying slavery is outlawed. The Holy Qur'an tells us that you all are the slaves of G-d, that is the divine way of outlawing slavery. When I read the Qur'an and everybody, it wasn't like it was in America during the slave days here in America. During the slave days in America, the slaves weren't allowed to even read the Bible. It was only at one point in the history of slavery in America that </w:t>
      </w:r>
      <w:proofErr w:type="gramStart"/>
      <w:r>
        <w:t>a slaves</w:t>
      </w:r>
      <w:proofErr w:type="gramEnd"/>
      <w:r>
        <w:t xml:space="preserve"> were allowed to read the Bible.</w:t>
      </w:r>
    </w:p>
    <w:p w14:paraId="576BA411" w14:textId="257BEDBE" w:rsidR="00AE0ECF" w:rsidRDefault="00AE0ECF" w:rsidP="00AE0ECF">
      <w:r>
        <w:t xml:space="preserve">For most of the history of our enslavement, we couldn't even read the Bible. We weren't </w:t>
      </w:r>
      <w:proofErr w:type="gramStart"/>
      <w:r>
        <w:t>allowed</w:t>
      </w:r>
      <w:proofErr w:type="gramEnd"/>
      <w:r>
        <w:t xml:space="preserve"> letters. We weren't allowed to learn letters. But in the Muslim society, every man the slave Bilal who was a slave, he learned Al Islam before he was free, he began to learn the religion before he was free and as a Muslim, he would be entitled to get every revelation of the Qur'an. And if he got that revelation from the Qur'an that tells him what he is as an individual, his dignified creation, that G-d have made him dignified and excellent equal to all other creatures. If he read that G-d say that you're the slaves of G-d, Ibada Allah. The plural for slave. Abd means one slave, that you are the Ibad of G-d. When the slave reads that and he </w:t>
      </w:r>
      <w:proofErr w:type="gramStart"/>
      <w:r>
        <w:t>hear</w:t>
      </w:r>
      <w:proofErr w:type="gramEnd"/>
      <w:r>
        <w:t xml:space="preserve"> the master calling him slave, well this doesn't agree. My master's calling me his slave and </w:t>
      </w:r>
      <w:r>
        <w:t>Allah</w:t>
      </w:r>
      <w:r>
        <w:t xml:space="preserve"> </w:t>
      </w:r>
      <w:proofErr w:type="gramStart"/>
      <w:r>
        <w:t>says</w:t>
      </w:r>
      <w:proofErr w:type="gramEnd"/>
      <w:r>
        <w:t xml:space="preserve"> I'm His slave.</w:t>
      </w:r>
    </w:p>
    <w:p w14:paraId="57820C85" w14:textId="77777777" w:rsidR="00AE0ECF" w:rsidRDefault="00AE0ECF" w:rsidP="00AE0ECF">
      <w:r>
        <w:t xml:space="preserve">Here is a conflict. If the </w:t>
      </w:r>
      <w:proofErr w:type="gramStart"/>
      <w:r>
        <w:t>slaves</w:t>
      </w:r>
      <w:proofErr w:type="gramEnd"/>
      <w:r>
        <w:t xml:space="preserve"> faith </w:t>
      </w:r>
      <w:proofErr w:type="gramStart"/>
      <w:r>
        <w:t>increase</w:t>
      </w:r>
      <w:proofErr w:type="gramEnd"/>
      <w:r>
        <w:t xml:space="preserve">, he will one day question his master. Then how come you call me your slave when G-d says be his slave. </w:t>
      </w:r>
      <w:proofErr w:type="gramStart"/>
      <w:r>
        <w:t>So</w:t>
      </w:r>
      <w:proofErr w:type="gramEnd"/>
      <w:r>
        <w:t xml:space="preserve"> the whole language of Qur'an in </w:t>
      </w:r>
      <w:proofErr w:type="spellStart"/>
      <w:r>
        <w:t>it's</w:t>
      </w:r>
      <w:proofErr w:type="spellEnd"/>
      <w:r>
        <w:t xml:space="preserve"> dealing with social problems is divine. It's divine. It </w:t>
      </w:r>
      <w:proofErr w:type="gramStart"/>
      <w:r>
        <w:t>outlaw</w:t>
      </w:r>
      <w:proofErr w:type="gramEnd"/>
      <w:r>
        <w:t xml:space="preserve"> a thing and kill it in a divine way. Many of us think that polygamy many wives is a thing that is accepted in Al Islam. It's a thing that's tolerated in Al Islam. If you read the Qur'an carefully, the Qur'an say the ideal relationship, the ideal relationship or situation for a man and woman is one. Not more than one but one. </w:t>
      </w:r>
      <w:proofErr w:type="gramStart"/>
      <w:r>
        <w:t>So</w:t>
      </w:r>
      <w:proofErr w:type="gramEnd"/>
      <w:r>
        <w:t xml:space="preserve"> one is better, best for you if you only knew yes. But at that time dear people polygamy was the accepted order. Not only for Muslims, for Jews and everybody that wanted more than one wife. And the Arab, the pagan Arab, they had as many women as they wanted. </w:t>
      </w:r>
      <w:proofErr w:type="gramStart"/>
      <w:r>
        <w:t>So</w:t>
      </w:r>
      <w:proofErr w:type="gramEnd"/>
      <w:r>
        <w:t xml:space="preserve"> at that time, the restrictions that </w:t>
      </w:r>
      <w:proofErr w:type="gramStart"/>
      <w:r>
        <w:t>was</w:t>
      </w:r>
      <w:proofErr w:type="gramEnd"/>
      <w:r>
        <w:t xml:space="preserve"> put on polygamy was a drastic change for the loose kind of unrestricted polygamy that was existing in Arabia </w:t>
      </w:r>
      <w:proofErr w:type="gramStart"/>
      <w:r>
        <w:t>in</w:t>
      </w:r>
      <w:proofErr w:type="gramEnd"/>
      <w:r>
        <w:t xml:space="preserve"> that time. The freedom that was accorded the woman, the dignity that was given to her, the equality that was </w:t>
      </w:r>
      <w:proofErr w:type="gramStart"/>
      <w:r>
        <w:t>opened up</w:t>
      </w:r>
      <w:proofErr w:type="gramEnd"/>
      <w:r>
        <w:t xml:space="preserve"> for her was drastic change in Arabia in that time. The hints, the suggestions in the Qur'an for continuous change will bring us into the perfect society if we follow those hints.</w:t>
      </w:r>
    </w:p>
    <w:p w14:paraId="33273D2F" w14:textId="77777777" w:rsidR="00AE0ECF" w:rsidRDefault="00AE0ECF" w:rsidP="00AE0ECF">
      <w:r>
        <w:t xml:space="preserve">I challenge anyone to say that Al Islam is a dark age religion or a primitive religion, that Al Islam can't satisfy modern man. Al Islam is the only thing that can satisfy modern man. Al Islam gives the woman her dignity without robbing the man of his nature. This society try to dignify women and rob us of our nature, create a bunch of homosexuals that are </w:t>
      </w:r>
      <w:proofErr w:type="gramStart"/>
      <w:r>
        <w:t xml:space="preserve">really </w:t>
      </w:r>
      <w:r>
        <w:lastRenderedPageBreak/>
        <w:t>better off</w:t>
      </w:r>
      <w:proofErr w:type="gramEnd"/>
      <w:r>
        <w:t xml:space="preserve"> than the so-called normal people. Yes, to be truthful with you, most homosexuals are better off than the so-called normal people because we are homosexuals and we don't practice homosexuality. There are homosexuals practicing that thing. Let me explain what I mean. The average American today defend the right of a homosexual to be a homosexual. </w:t>
      </w:r>
      <w:proofErr w:type="gramStart"/>
      <w:r>
        <w:t>So</w:t>
      </w:r>
      <w:proofErr w:type="gramEnd"/>
      <w:r>
        <w:t xml:space="preserve"> he is </w:t>
      </w:r>
      <w:proofErr w:type="gramStart"/>
      <w:r>
        <w:t>a homosexual</w:t>
      </w:r>
      <w:proofErr w:type="gramEnd"/>
      <w:r>
        <w:t xml:space="preserve"> too. He just doesn't practice it. But he's </w:t>
      </w:r>
      <w:proofErr w:type="gramStart"/>
      <w:r>
        <w:t>a homosexual</w:t>
      </w:r>
      <w:proofErr w:type="gramEnd"/>
      <w:r>
        <w:t xml:space="preserve"> too. If he said it is okay he's homosexual. All it </w:t>
      </w:r>
      <w:proofErr w:type="gramStart"/>
      <w:r>
        <w:t>take</w:t>
      </w:r>
      <w:proofErr w:type="gramEnd"/>
      <w:r>
        <w:t xml:space="preserve"> is a big burly man to grab him and hold him for a little while. He's already accepted it. He's accepted it already, so all he </w:t>
      </w:r>
      <w:proofErr w:type="gramStart"/>
      <w:r>
        <w:t>need</w:t>
      </w:r>
      <w:proofErr w:type="gramEnd"/>
      <w:r>
        <w:t xml:space="preserve"> is a little good time and he'll say oh yeah, I'm </w:t>
      </w:r>
      <w:proofErr w:type="gramStart"/>
      <w:r>
        <w:t>a homosexual</w:t>
      </w:r>
      <w:proofErr w:type="gramEnd"/>
      <w:r>
        <w:t>.</w:t>
      </w:r>
    </w:p>
    <w:p w14:paraId="0362F903" w14:textId="77777777" w:rsidR="00AE0ECF" w:rsidRDefault="00AE0ECF" w:rsidP="00AE0ECF">
      <w:r>
        <w:t xml:space="preserve">Now I realize that </w:t>
      </w:r>
      <w:proofErr w:type="gramStart"/>
      <w:r>
        <w:t>sometime</w:t>
      </w:r>
      <w:proofErr w:type="gramEnd"/>
      <w:r>
        <w:t xml:space="preserve"> I go way out left field and say some </w:t>
      </w:r>
      <w:proofErr w:type="spellStart"/>
      <w:r>
        <w:t>far fetched</w:t>
      </w:r>
      <w:proofErr w:type="spellEnd"/>
      <w:r>
        <w:t xml:space="preserve"> </w:t>
      </w:r>
      <w:proofErr w:type="gramStart"/>
      <w:r>
        <w:t>things, but</w:t>
      </w:r>
      <w:proofErr w:type="gramEnd"/>
      <w:r>
        <w:t xml:space="preserve"> believe me what I'm saying paints the picture as it is. This is a crazy freak world. Crazy freak world. Nobody in this society hardly is </w:t>
      </w:r>
      <w:proofErr w:type="gramStart"/>
      <w:r>
        <w:t>a sound</w:t>
      </w:r>
      <w:proofErr w:type="gramEnd"/>
      <w:r>
        <w:t xml:space="preserve"> healthy human being. </w:t>
      </w:r>
      <w:proofErr w:type="gramStart"/>
      <w:r>
        <w:t>Can't</w:t>
      </w:r>
      <w:proofErr w:type="gramEnd"/>
      <w:r>
        <w:t xml:space="preserve"> hardly find a person, a single person that's a sound healthy human being. Unless you find somebody that's still serious </w:t>
      </w:r>
      <w:proofErr w:type="gramStart"/>
      <w:r>
        <w:t>to</w:t>
      </w:r>
      <w:proofErr w:type="gramEnd"/>
      <w:r>
        <w:t xml:space="preserve"> </w:t>
      </w:r>
      <w:proofErr w:type="gramStart"/>
      <w:r>
        <w:t>the religion</w:t>
      </w:r>
      <w:proofErr w:type="gramEnd"/>
      <w:r>
        <w:t xml:space="preserve">. I mean living a good life, good Christian, a good Jew, a good Muslim, somebody still serious to the religion. The people that have been given to this world's mind, they're finished. They're either too soft or too hard. Yeah, too soft or too hard. Artificial. The human being is too </w:t>
      </w:r>
      <w:proofErr w:type="gramStart"/>
      <w:r>
        <w:t>human,</w:t>
      </w:r>
      <w:proofErr w:type="gramEnd"/>
      <w:r>
        <w:t xml:space="preserve"> have become so human he is not human anymore. He's not even an angel. He's something else. Can't even name what he is. Oh well I liked his speech, but he spoke harshly. I admit he made a lot of sense, but I couldn't accept him. He offended the people. He speaks too harshly to the people. If I </w:t>
      </w:r>
      <w:proofErr w:type="gramStart"/>
      <w:r>
        <w:t>would come up</w:t>
      </w:r>
      <w:proofErr w:type="gramEnd"/>
      <w:r>
        <w:t xml:space="preserve"> here to say, I love you all, I love you just as you are, bless your sweet hearts. I couldn't get out the door. Somebody </w:t>
      </w:r>
      <w:proofErr w:type="gramStart"/>
      <w:r>
        <w:t>be kissing</w:t>
      </w:r>
      <w:proofErr w:type="gramEnd"/>
      <w:r>
        <w:t xml:space="preserve"> my hand and </w:t>
      </w:r>
      <w:proofErr w:type="gramStart"/>
      <w:r>
        <w:t>licking</w:t>
      </w:r>
      <w:proofErr w:type="gramEnd"/>
      <w:r>
        <w:t xml:space="preserve"> my foot. And then there's the other end, the other end. From one extreme to the other. If I want to get the other herd, the other side of the herd, I should come up here and say, there you bunch of ugly </w:t>
      </w:r>
      <w:proofErr w:type="spellStart"/>
      <w:r>
        <w:t>mothersuckers</w:t>
      </w:r>
      <w:proofErr w:type="spellEnd"/>
      <w:r>
        <w:t>, what the hell you doing over there?</w:t>
      </w:r>
    </w:p>
    <w:p w14:paraId="06F79FC4" w14:textId="77777777" w:rsidR="00AE0ECF" w:rsidRDefault="00AE0ECF" w:rsidP="00AE0ECF">
      <w:r>
        <w:t xml:space="preserve">Yes. Well, you know that's the truth. That's the truth. I can't get to come as myself. I got to either be so soft until I'm out of the human family or so hard that I'm in the devil family and then oh yes, that's my man. </w:t>
      </w:r>
      <w:proofErr w:type="gramStart"/>
      <w:r>
        <w:t>Let us</w:t>
      </w:r>
      <w:proofErr w:type="gramEnd"/>
      <w:r>
        <w:t xml:space="preserve"> come back home, </w:t>
      </w:r>
      <w:proofErr w:type="gramStart"/>
      <w:r>
        <w:t>let us</w:t>
      </w:r>
      <w:proofErr w:type="gramEnd"/>
      <w:r>
        <w:t xml:space="preserve"> come back home. Let us come back to faith in the Almighty creator. Let us come back to respecting the human being, respecting what G-d made him, not what this freakish environment has made him. Let us come back to that. Let us come back to loving family life, respecting mother, respecting father, cherishing our old age people, reverencing them whether they have an ounce of knowledge or not. That was a time when an old man didn't have to have a lot of knowledge. He could be unlearned, a dumbbell, but we respected him.</w:t>
      </w:r>
    </w:p>
    <w:p w14:paraId="64B8D41A" w14:textId="77777777" w:rsidR="00AE0ECF" w:rsidRDefault="00AE0ECF" w:rsidP="00AE0ECF">
      <w:r>
        <w:t xml:space="preserve">We </w:t>
      </w:r>
      <w:proofErr w:type="gramStart"/>
      <w:r>
        <w:t>have to</w:t>
      </w:r>
      <w:proofErr w:type="gramEnd"/>
      <w:r>
        <w:t xml:space="preserve"> come back to that. Let us come back to the precious life that shows at the base for growth. Then we can grow as a society, as a community, and we can make progress steadily. Why should we make a little progress and fall back all the time? Our political future depends on gambling. We are nothing but gamblers. Few months look like we are going to make progress. Suddenly some change </w:t>
      </w:r>
      <w:proofErr w:type="gramStart"/>
      <w:r>
        <w:t>come</w:t>
      </w:r>
      <w:proofErr w:type="gramEnd"/>
      <w:r>
        <w:t xml:space="preserve"> into circumstances, the political circumstances and we lose everything that we gain. Why should we continue to give </w:t>
      </w:r>
      <w:proofErr w:type="gramStart"/>
      <w:r>
        <w:t>ourselves to</w:t>
      </w:r>
      <w:proofErr w:type="gramEnd"/>
      <w:r>
        <w:t xml:space="preserve"> political circumstances, economic circumstances? Let us come up with a plan. The Honorable Elijah Muhammad was a leader who believed in a plan. He said, let us have a program. Let us have a plan. That man called us to the right thing. Now that we have the Qur'an, we have our religion, we have light that shows us how to live as Muslims.</w:t>
      </w:r>
    </w:p>
    <w:p w14:paraId="21ADE89A" w14:textId="77777777" w:rsidR="00AE0ECF" w:rsidRDefault="00AE0ECF" w:rsidP="00AE0ECF">
      <w:r>
        <w:lastRenderedPageBreak/>
        <w:t xml:space="preserve">Let us do some planning in our lives. Let us plan today to have one good school. Plan five years later to have five good schools. Let us plan the future two years ahead, 20 years ahead and let us never give </w:t>
      </w:r>
      <w:proofErr w:type="gramStart"/>
      <w:r>
        <w:t>up with</w:t>
      </w:r>
      <w:proofErr w:type="gramEnd"/>
      <w:r>
        <w:t xml:space="preserve"> pursuing our goals. Let the political parties change. Let the Democrats go out and Republicans come up. But let us never </w:t>
      </w:r>
      <w:proofErr w:type="gramStart"/>
      <w:r>
        <w:t>change on</w:t>
      </w:r>
      <w:proofErr w:type="gramEnd"/>
      <w:r>
        <w:t xml:space="preserve"> our plan. Let us keep our course, keep to our plan and that's how we'll become </w:t>
      </w:r>
      <w:proofErr w:type="gramStart"/>
      <w:r>
        <w:t>a strong</w:t>
      </w:r>
      <w:proofErr w:type="gramEnd"/>
      <w:r>
        <w:t xml:space="preserve"> people. But </w:t>
      </w:r>
      <w:proofErr w:type="gramStart"/>
      <w:r>
        <w:t>as long as</w:t>
      </w:r>
      <w:proofErr w:type="gramEnd"/>
      <w:r>
        <w:t xml:space="preserve"> we let ourselves be influenced by the whims of circumstances, giving ourselves to these political parties and not charting our course independently, we will never be anything but inferior in this country.</w:t>
      </w:r>
    </w:p>
    <w:p w14:paraId="27C118CA" w14:textId="77777777" w:rsidR="00AE0ECF" w:rsidRDefault="00AE0ECF" w:rsidP="00AE0ECF">
      <w:r>
        <w:t xml:space="preserve">And dignity starts within and embraces dignity from without. You </w:t>
      </w:r>
      <w:proofErr w:type="gramStart"/>
      <w:r>
        <w:t>have to</w:t>
      </w:r>
      <w:proofErr w:type="gramEnd"/>
      <w:r>
        <w:t xml:space="preserve"> first have some knowledge of what you are, what G-d made you and what you should be and then you grow with that knowledge to embrace other things that compliment your dignity. Dear people, I wish I could </w:t>
      </w:r>
      <w:proofErr w:type="gramStart"/>
      <w:r>
        <w:t>talk on</w:t>
      </w:r>
      <w:proofErr w:type="gramEnd"/>
      <w:r>
        <w:t xml:space="preserve"> because I have a lot to say. There's a lot of wrong in this world and I'd like to talk about it, but believe me, believe me, we'll have another time. We are going to have another time to meet. I know G-d has not let this great life come to blossom here in the World Community of Al Islam so it could be cut out </w:t>
      </w:r>
      <w:proofErr w:type="gramStart"/>
      <w:r>
        <w:t>all of a sudden</w:t>
      </w:r>
      <w:proofErr w:type="gramEnd"/>
      <w:r>
        <w:t xml:space="preserve">. No, we </w:t>
      </w:r>
      <w:proofErr w:type="gramStart"/>
      <w:r>
        <w:t>going</w:t>
      </w:r>
      <w:proofErr w:type="gramEnd"/>
      <w:r>
        <w:t xml:space="preserve"> to shine for a long, long time and I'll be around to see you again. </w:t>
      </w:r>
      <w:proofErr w:type="spellStart"/>
      <w:r>
        <w:t>Asalaam</w:t>
      </w:r>
      <w:proofErr w:type="spellEnd"/>
      <w:r>
        <w:t xml:space="preserve"> Alaikum.</w:t>
      </w:r>
    </w:p>
    <w:sectPr w:rsidR="00AE0ECF"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E64B0" w14:textId="77777777" w:rsidR="00512B86" w:rsidRDefault="00512B86" w:rsidP="007E7A5E">
      <w:r>
        <w:separator/>
      </w:r>
    </w:p>
  </w:endnote>
  <w:endnote w:type="continuationSeparator" w:id="0">
    <w:p w14:paraId="7362C413" w14:textId="77777777" w:rsidR="00512B86" w:rsidRDefault="00512B86"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599E7B4A"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FECA079"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8382B" w14:textId="77777777" w:rsidR="00512B86" w:rsidRDefault="00512B86" w:rsidP="007E7A5E">
      <w:r>
        <w:separator/>
      </w:r>
    </w:p>
  </w:footnote>
  <w:footnote w:type="continuationSeparator" w:id="0">
    <w:p w14:paraId="2C4E0380" w14:textId="77777777" w:rsidR="00512B86" w:rsidRDefault="00512B86"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AE0ECF"/>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12B86"/>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0ECF"/>
    <w:rsid w:val="00AE59B8"/>
    <w:rsid w:val="00B04C40"/>
    <w:rsid w:val="00BD4376"/>
    <w:rsid w:val="00BE5948"/>
    <w:rsid w:val="00BF052E"/>
    <w:rsid w:val="00C1422E"/>
    <w:rsid w:val="00C22C3A"/>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E8D6C"/>
  <w15:docId w15:val="{DAC6CBD0-18A8-4132-B988-538DFFC0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13</TotalTime>
  <Pages>15</Pages>
  <Words>9551</Words>
  <Characters>41740</Characters>
  <Application>Microsoft Office Word</Application>
  <DocSecurity>0</DocSecurity>
  <Lines>613</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2026-01-03T22:59:00Z</dcterms:created>
  <dcterms:modified xsi:type="dcterms:W3CDTF">2026-01-03T23:13:00Z</dcterms:modified>
</cp:coreProperties>
</file>