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ED2CC" w14:textId="12AEE516" w:rsidR="00593ECC" w:rsidRPr="00593ECC" w:rsidRDefault="00D10E2D" w:rsidP="00896E9D">
      <w:pPr>
        <w:pStyle w:val="Heading1"/>
        <w:rPr>
          <w:sz w:val="32"/>
        </w:rPr>
      </w:pPr>
      <w:r>
        <w:rPr>
          <w:sz w:val="32"/>
        </w:rPr>
        <w:t>04/13/1979</w:t>
      </w:r>
    </w:p>
    <w:p w14:paraId="7749C994" w14:textId="77777777" w:rsidR="00593ECC" w:rsidRPr="00593ECC" w:rsidRDefault="00593ECC" w:rsidP="00896E9D">
      <w:pPr>
        <w:pStyle w:val="Heading1"/>
        <w:rPr>
          <w:sz w:val="36"/>
        </w:rPr>
      </w:pPr>
      <w:r w:rsidRPr="00593ECC">
        <w:rPr>
          <w:sz w:val="36"/>
        </w:rPr>
        <w:t>IWDM Study Library</w:t>
      </w:r>
    </w:p>
    <w:p w14:paraId="64C71B10" w14:textId="5A974765" w:rsidR="003345CC" w:rsidRPr="00896E9D" w:rsidRDefault="00D10E2D" w:rsidP="00896E9D">
      <w:pPr>
        <w:pStyle w:val="Heading1"/>
        <w:spacing w:before="360" w:after="120"/>
        <w:contextualSpacing w:val="0"/>
        <w:rPr>
          <w:sz w:val="24"/>
        </w:rPr>
      </w:pPr>
      <w:r w:rsidRPr="00D10E2D">
        <w:rPr>
          <w:sz w:val="44"/>
        </w:rPr>
        <w:t>Purity of Intention</w:t>
      </w:r>
      <w:r w:rsidR="00BD4376" w:rsidRPr="007E7A5E">
        <w:br/>
      </w:r>
    </w:p>
    <w:p w14:paraId="45662F05" w14:textId="77777777" w:rsidR="003345CC" w:rsidRPr="007E7A5E" w:rsidRDefault="003345CC" w:rsidP="00896E9D">
      <w:pPr>
        <w:pStyle w:val="Heading3"/>
      </w:pPr>
      <w:r w:rsidRPr="007E7A5E">
        <w:t>By Imam W. Deen Mohammed</w:t>
      </w:r>
    </w:p>
    <w:p w14:paraId="78D9A3BB" w14:textId="77777777" w:rsidR="005828AC" w:rsidRDefault="005828AC" w:rsidP="005828AC">
      <w:proofErr w:type="gramStart"/>
      <w:r>
        <w:t>So</w:t>
      </w:r>
      <w:proofErr w:type="gramEnd"/>
      <w:r>
        <w:t xml:space="preserve"> Allah is always ready to give the individual help who </w:t>
      </w:r>
      <w:proofErr w:type="gramStart"/>
      <w:r>
        <w:t>is able to</w:t>
      </w:r>
      <w:proofErr w:type="gramEnd"/>
      <w:r>
        <w:t xml:space="preserve"> get rid of their selfish desires and submit his whole being to perform the will of G-d. G-d deposition. Our plans are G-d's plans, and everybody shares equally in G-d's plan. All we can do is show by example that we are not narrow and selfish. We've done our job. The others if they want to be narrow and selfish we'll let them be narrow and selfish. The more they raise up the name of G-d, Allah, Prophet Muhammad, the great revelation of the Qur'an as hypocrites to their faith, the more we are forced to raise up the name Allah, La Ilaha Il Allah, Muhammadan Rasul Allah and the message of the Qur'an.</w:t>
      </w:r>
    </w:p>
    <w:p w14:paraId="506B2336" w14:textId="77777777" w:rsidR="005828AC" w:rsidRDefault="005828AC" w:rsidP="005828AC">
      <w:r>
        <w:t xml:space="preserve">Every time you see one man raise the name hypocritically, it should make a thousand of you get out there and raise and shout over him. Because the hypocrite will get recognition as a Muslim If the true Muslims c </w:t>
      </w:r>
      <w:proofErr w:type="gramStart"/>
      <w:r>
        <w:t>sit</w:t>
      </w:r>
      <w:proofErr w:type="gramEnd"/>
      <w:r>
        <w:t xml:space="preserve"> down and let the false people carry the name of Al Islam. Muslims are people who cherish their religion, they cherish their religion, they hold precious, their religion. They're hurt when they see their religion sold as a cheap commodity. They don't want </w:t>
      </w:r>
      <w:proofErr w:type="gramStart"/>
      <w:r>
        <w:t>see</w:t>
      </w:r>
      <w:proofErr w:type="gramEnd"/>
      <w:r>
        <w:t xml:space="preserve"> their religion commercialized. They see people commercializing religion. Our religion is not here for people to pick up to make money. Our religion is not a tool of the people. Our religion is service for all people and it's a gift from Allah. There are many good Muslims here in New York. Many good Muslims here. Perhaps more here in New York than any other big city in the United States.</w:t>
      </w:r>
    </w:p>
    <w:p w14:paraId="3932A636" w14:textId="1A740DE7" w:rsidR="005828AC" w:rsidRDefault="005828AC" w:rsidP="005828AC">
      <w:r>
        <w:t xml:space="preserve">Muslims </w:t>
      </w:r>
      <w:proofErr w:type="gramStart"/>
      <w:r>
        <w:t>have to</w:t>
      </w:r>
      <w:proofErr w:type="gramEnd"/>
      <w:r>
        <w:t xml:space="preserve"> learn how to use the power of sentiments as well as the power of </w:t>
      </w:r>
      <w:r w:rsidR="00D10E2D">
        <w:t>aggression</w:t>
      </w:r>
      <w:r>
        <w:t xml:space="preserve">, militancy. Militancy is beautiful. But sentiments are more beautiful than militancy. </w:t>
      </w:r>
      <w:proofErr w:type="gramStart"/>
      <w:r>
        <w:t>The people</w:t>
      </w:r>
      <w:proofErr w:type="gramEnd"/>
      <w:r>
        <w:t xml:space="preserve"> are more sensitive to the human heart than they are to the human muscle.</w:t>
      </w:r>
    </w:p>
    <w:p w14:paraId="671F260E" w14:textId="7F4C3211" w:rsidR="005828AC" w:rsidRDefault="005828AC" w:rsidP="005828AC">
      <w:r>
        <w:t xml:space="preserve">A soldier, he's a militant man. And he would do the </w:t>
      </w:r>
      <w:proofErr w:type="gramStart"/>
      <w:r>
        <w:t>soldiers</w:t>
      </w:r>
      <w:proofErr w:type="gramEnd"/>
      <w:r>
        <w:t xml:space="preserve"> job. But he would like to hear the women, the wives and the children. And the men, the young women who are not soldiers. He would like to hear them express their sentiments for Allah, for the religion, and express their sentiments against the </w:t>
      </w:r>
      <w:proofErr w:type="spellStart"/>
      <w:r>
        <w:t>commercializer</w:t>
      </w:r>
      <w:proofErr w:type="spellEnd"/>
      <w:r>
        <w:t xml:space="preserve"> </w:t>
      </w:r>
      <w:r w:rsidR="00D10E2D">
        <w:t>who</w:t>
      </w:r>
      <w:r>
        <w:t xml:space="preserve"> want</w:t>
      </w:r>
      <w:r w:rsidR="00D10E2D">
        <w:t>s</w:t>
      </w:r>
      <w:r>
        <w:t xml:space="preserve"> to commercialize this beautiful sacred faith. Let them hear your sentiments. It is a shame on those people that they want to take anything from G-d just to build up a little image for themselves. What a shame.</w:t>
      </w:r>
    </w:p>
    <w:p w14:paraId="3103C905" w14:textId="77777777" w:rsidR="005828AC" w:rsidRDefault="005828AC" w:rsidP="005828AC">
      <w:r>
        <w:t xml:space="preserve"> I know you better than you know yourself. You are religious people. But you are also people who have been hurt </w:t>
      </w:r>
      <w:proofErr w:type="gramStart"/>
      <w:r>
        <w:t>racially</w:t>
      </w:r>
      <w:proofErr w:type="gramEnd"/>
      <w:r>
        <w:t xml:space="preserve"> and you'd </w:t>
      </w:r>
      <w:proofErr w:type="gramStart"/>
      <w:r>
        <w:t>like for</w:t>
      </w:r>
      <w:proofErr w:type="gramEnd"/>
      <w:r>
        <w:t xml:space="preserve"> somebody to get a stick and beat the person who hurt you racially. You know </w:t>
      </w:r>
      <w:proofErr w:type="spellStart"/>
      <w:proofErr w:type="gramStart"/>
      <w:r>
        <w:t>their</w:t>
      </w:r>
      <w:proofErr w:type="spellEnd"/>
      <w:proofErr w:type="gramEnd"/>
      <w:r>
        <w:t xml:space="preserve"> is nothing as important as you protecting the right image of your faith. But you become so sensitive and so wrapped up in that racial hurt that you forget the thing that's more important you see. </w:t>
      </w:r>
      <w:proofErr w:type="gramStart"/>
      <w:r>
        <w:t>So</w:t>
      </w:r>
      <w:proofErr w:type="gramEnd"/>
      <w:r>
        <w:t xml:space="preserve"> we do need a revival of Al Islam </w:t>
      </w:r>
      <w:r>
        <w:lastRenderedPageBreak/>
        <w:t>even in our community. We need to revive the pure spirit of Al Islam, bring back the respect that is due our religion.</w:t>
      </w:r>
    </w:p>
    <w:p w14:paraId="794387CD" w14:textId="77777777" w:rsidR="005828AC" w:rsidRDefault="005828AC" w:rsidP="005828AC">
      <w:proofErr w:type="gramStart"/>
      <w:r>
        <w:t>Again</w:t>
      </w:r>
      <w:proofErr w:type="gramEnd"/>
      <w:r>
        <w:t xml:space="preserve"> I say the human sentiment must be released, take them out of prison. We have our sentiments all locked up behind bars in prison. The sentiments </w:t>
      </w:r>
      <w:proofErr w:type="gramStart"/>
      <w:r>
        <w:t>have to</w:t>
      </w:r>
      <w:proofErr w:type="gramEnd"/>
      <w:r>
        <w:t xml:space="preserve"> be released from prison so the human being can express what the human being feels. Dear people, Muslims have their own </w:t>
      </w:r>
      <w:proofErr w:type="gramStart"/>
      <w:r>
        <w:t>distinction</w:t>
      </w:r>
      <w:proofErr w:type="gramEnd"/>
      <w:r>
        <w:t xml:space="preserve"> and your identity is your distinction. If you lose your distinction, you lose your identity and nothing is more important than identity. Identity means what you </w:t>
      </w:r>
      <w:proofErr w:type="gramStart"/>
      <w:r>
        <w:t>are actually, that's</w:t>
      </w:r>
      <w:proofErr w:type="gramEnd"/>
      <w:r>
        <w:t xml:space="preserve"> what identity means. I'm not talking about black identity. I'm talking about something goes a little deeper than black skin. I'm talking about </w:t>
      </w:r>
      <w:proofErr w:type="gramStart"/>
      <w:r>
        <w:t>the human</w:t>
      </w:r>
      <w:proofErr w:type="gramEnd"/>
      <w:r>
        <w:t xml:space="preserve"> identity. </w:t>
      </w:r>
      <w:proofErr w:type="gramStart"/>
      <w:r>
        <w:t>The human</w:t>
      </w:r>
      <w:proofErr w:type="gramEnd"/>
      <w:r>
        <w:t xml:space="preserve"> identity is everything for the human being. We understand identity as being the nature that G-d created us in.</w:t>
      </w:r>
    </w:p>
    <w:p w14:paraId="2EBDAC26" w14:textId="4C772091" w:rsidR="005828AC" w:rsidRDefault="005828AC" w:rsidP="005828AC">
      <w:r>
        <w:t xml:space="preserve">Allah has made us distinct beings distinctly different from all other beings. We're distinctly different from the tree from the cow, from the dog. We're distinctly different from every other thing that G-d has created. There is the oneness of G-d's law, the oneness of G-d's law running throughout the whole creation. And the material world has </w:t>
      </w:r>
      <w:proofErr w:type="gramStart"/>
      <w:r>
        <w:t>it's</w:t>
      </w:r>
      <w:proofErr w:type="gramEnd"/>
      <w:r>
        <w:t xml:space="preserve"> oneness that out of the material world come individual characters,</w:t>
      </w:r>
      <w:r w:rsidR="00D10E2D">
        <w:t xml:space="preserve"> </w:t>
      </w:r>
      <w:r>
        <w:t xml:space="preserve">individual beings that G-d designed Himself. And this human being has been given his distinction by his creator, not the world. The world influenced this distinction. The world influences this distinction. G-d has given us this distinction. The world can influence this distinction so that it becomes impure, so that it becomes loose, so it becomes crippled, missing in some of these parts. </w:t>
      </w:r>
      <w:proofErr w:type="gramStart"/>
      <w:r>
        <w:t>So</w:t>
      </w:r>
      <w:proofErr w:type="gramEnd"/>
      <w:r>
        <w:t xml:space="preserve"> our struggle as human </w:t>
      </w:r>
      <w:proofErr w:type="gramStart"/>
      <w:r>
        <w:t>being</w:t>
      </w:r>
      <w:proofErr w:type="gramEnd"/>
      <w:r>
        <w:t xml:space="preserve"> is to maintain this as G-d created it. Whole, not broken up whole as G-d created it and keep it in the purity that G-d gave it the nature that G-d gave it. This is the test for </w:t>
      </w:r>
      <w:proofErr w:type="gramStart"/>
      <w:r>
        <w:t>the human being</w:t>
      </w:r>
      <w:proofErr w:type="gramEnd"/>
      <w:r>
        <w:t>. Why do we call on G-d? We call on G-d because our distinction demands it.</w:t>
      </w:r>
    </w:p>
    <w:p w14:paraId="3D81FE34" w14:textId="77777777" w:rsidR="005828AC" w:rsidRDefault="005828AC" w:rsidP="005828AC">
      <w:r>
        <w:t xml:space="preserve"> Those who have the guidance of G-d will trust G-d's guidance. They will follow the guidance of G-</w:t>
      </w:r>
      <w:proofErr w:type="gramStart"/>
      <w:r>
        <w:t>d</w:t>
      </w:r>
      <w:proofErr w:type="gramEnd"/>
      <w:r>
        <w:t xml:space="preserve"> and the first requirement is that you give yourself to Allah's guidance. Oh Allah, I don't have the power. You </w:t>
      </w:r>
      <w:proofErr w:type="gramStart"/>
      <w:r>
        <w:t>got</w:t>
      </w:r>
      <w:proofErr w:type="gramEnd"/>
      <w:r>
        <w:t xml:space="preserve"> the power. Oh Allah, I don't have the means, you have the means. Oh Allah, I don't have the knowledge, you have the knowledge. This Is a Muslim. A Muslim doesn't feel secure in his knowledge, a Muslim doesn't feel secure in superior power which he produced. A Muslim doesn't feel superior in the power of his will. The Muslim feel secure in pleasing G-d. Whenever he feels that he's not pleasing G-d he begins to worry about his security but </w:t>
      </w:r>
      <w:proofErr w:type="gramStart"/>
      <w:r>
        <w:t>as long as</w:t>
      </w:r>
      <w:proofErr w:type="gramEnd"/>
      <w:r>
        <w:t xml:space="preserve"> he thinks he's free G-d, he does not worry about his security. But there are others who are not quite faithful like they should be. They think that security is in their knowledge or in their wealth or in their physical power or in something else. And whenever that thing is threatened, they begin to shake. But we don't shake only before G-d, it is Allah alone that puts trembling in our knees. This is a Muslim. And Allah has given us security by saying to us that those who have faith in Allah, firm faith, pure faith in Allah. There is no fear for him nor is there no grief for them. No fear, no grief, I bear witness that faith in Allah takes away fear and takes away grief. And let me tell you something, you can only go over so far in this world fearing this world.</w:t>
      </w:r>
    </w:p>
    <w:p w14:paraId="3F01E6E9" w14:textId="77777777" w:rsidR="005828AC" w:rsidRDefault="005828AC" w:rsidP="005828AC">
      <w:r>
        <w:t xml:space="preserve">If you fear this world, you can only go so far. But if you fear Alla there's no limit to how far you can go. I'm not inviting you to become nuts now. </w:t>
      </w:r>
      <w:proofErr w:type="gramStart"/>
      <w:r>
        <w:t>Oh</w:t>
      </w:r>
      <w:proofErr w:type="gramEnd"/>
      <w:r>
        <w:t xml:space="preserve"> don't fear anything. We are going to fear but the fear of Allah is always superior to all of us here. Allah is a fear that </w:t>
      </w:r>
      <w:r>
        <w:lastRenderedPageBreak/>
        <w:t xml:space="preserve">dominates our whole life. You might hear </w:t>
      </w:r>
      <w:proofErr w:type="gramStart"/>
      <w:r>
        <w:t>gunshots,</w:t>
      </w:r>
      <w:proofErr w:type="gramEnd"/>
      <w:r>
        <w:t xml:space="preserve"> the gunshots may cause you to fear. But if the fear of Allah dominates my life, that fear will be temporary, just fleeting. Immediately G-d comes to </w:t>
      </w:r>
      <w:proofErr w:type="gramStart"/>
      <w:r>
        <w:t>my mind</w:t>
      </w:r>
      <w:proofErr w:type="gramEnd"/>
      <w:r>
        <w:t xml:space="preserve"> and takes the fear away. I'm not saying you shouldn't fear anything you have respect. Our fear is </w:t>
      </w:r>
      <w:proofErr w:type="gramStart"/>
      <w:r>
        <w:t>a respect</w:t>
      </w:r>
      <w:proofErr w:type="gramEnd"/>
      <w:r>
        <w:t xml:space="preserve"> for the things in the world. There are things that pose a real threat to our lives, to our security, to our happiness. </w:t>
      </w:r>
      <w:proofErr w:type="gramStart"/>
      <w:r>
        <w:t>So</w:t>
      </w:r>
      <w:proofErr w:type="gramEnd"/>
      <w:r>
        <w:t xml:space="preserve"> we do have a human fear of those </w:t>
      </w:r>
      <w:proofErr w:type="gramStart"/>
      <w:r>
        <w:t>things</w:t>
      </w:r>
      <w:proofErr w:type="gramEnd"/>
      <w:r>
        <w:t xml:space="preserve"> but our fear of Allah is </w:t>
      </w:r>
      <w:proofErr w:type="gramStart"/>
      <w:r>
        <w:t>the real</w:t>
      </w:r>
      <w:proofErr w:type="gramEnd"/>
      <w:r>
        <w:t xml:space="preserve"> fear. </w:t>
      </w:r>
      <w:proofErr w:type="gramStart"/>
      <w:r>
        <w:t>So</w:t>
      </w:r>
      <w:proofErr w:type="gramEnd"/>
      <w:r>
        <w:t xml:space="preserve"> Allah is that which gives us security even though we are at times frightened by certain things. We turn to Allah and He gives us security. </w:t>
      </w:r>
      <w:proofErr w:type="gramStart"/>
      <w:r>
        <w:t>So</w:t>
      </w:r>
      <w:proofErr w:type="gramEnd"/>
      <w:r>
        <w:t xml:space="preserve"> we are not overcome by fear except the fear of Allah. We're not subdued by any fear, only the fear of Allah. Some people are subdued by the fear of the world. They are subdued by the fear of the world. They fear losing their wife and their wife subdue them. The wife will fear losing the husband, the husband </w:t>
      </w:r>
      <w:proofErr w:type="gramStart"/>
      <w:r>
        <w:t>subdue</w:t>
      </w:r>
      <w:proofErr w:type="gramEnd"/>
      <w:r>
        <w:t xml:space="preserve"> the wife. We fear losing the little comforts we have gained materially. And the lust for that, the desire for that subdue us. We become slaves, subdued by the fear of the world. This is the problem for </w:t>
      </w:r>
      <w:proofErr w:type="gramStart"/>
      <w:r>
        <w:t>the human being</w:t>
      </w:r>
      <w:proofErr w:type="gramEnd"/>
      <w:r>
        <w:t>. The problem is finding G-d.</w:t>
      </w:r>
    </w:p>
    <w:p w14:paraId="47044033" w14:textId="698D621A" w:rsidR="005828AC" w:rsidRDefault="005828AC" w:rsidP="005828AC">
      <w:r>
        <w:t xml:space="preserve">Is it </w:t>
      </w:r>
      <w:proofErr w:type="spellStart"/>
      <w:proofErr w:type="gramStart"/>
      <w:r>
        <w:t>hat</w:t>
      </w:r>
      <w:proofErr w:type="spellEnd"/>
      <w:proofErr w:type="gramEnd"/>
      <w:r>
        <w:t xml:space="preserve"> simple Brother Imam? </w:t>
      </w:r>
      <w:proofErr w:type="gramStart"/>
      <w:r>
        <w:t>Certainly</w:t>
      </w:r>
      <w:proofErr w:type="gramEnd"/>
      <w:r>
        <w:t xml:space="preserve"> it is. It's just that simple. This is the call that built Prophets and </w:t>
      </w:r>
      <w:proofErr w:type="gramStart"/>
      <w:r>
        <w:t>give</w:t>
      </w:r>
      <w:proofErr w:type="gramEnd"/>
      <w:r>
        <w:t xml:space="preserve"> good people into human beings for thousands of years. From the beginning of </w:t>
      </w:r>
      <w:r w:rsidR="00D10E2D">
        <w:t>religious</w:t>
      </w:r>
      <w:r>
        <w:t xml:space="preserve"> history what have they called us to? Give yourself completely to Allah. Give yourself completely to G-d. That saves you. We want this, we want this here. We want this home. We want this bank account. We want this </w:t>
      </w:r>
      <w:proofErr w:type="gramStart"/>
      <w:r>
        <w:t>woman,</w:t>
      </w:r>
      <w:proofErr w:type="gramEnd"/>
      <w:r>
        <w:t xml:space="preserve"> we want that man. We want this role in society. We want that role in society. We're struggling </w:t>
      </w:r>
      <w:proofErr w:type="gramStart"/>
      <w:r>
        <w:t>for</w:t>
      </w:r>
      <w:proofErr w:type="gramEnd"/>
      <w:r>
        <w:t xml:space="preserve"> these things. These are the many paths of selfishness, the many paths of destruction. G-d path is one, one path. And what is it? The path of obedience to His will. G-d, to want to be in</w:t>
      </w:r>
      <w:r w:rsidR="00D10E2D">
        <w:t xml:space="preserve"> </w:t>
      </w:r>
      <w:r>
        <w:t xml:space="preserve">obedience to His will </w:t>
      </w:r>
      <w:proofErr w:type="gramStart"/>
      <w:r>
        <w:t>To</w:t>
      </w:r>
      <w:proofErr w:type="gramEnd"/>
      <w:r>
        <w:t xml:space="preserve"> want to please Him with your whole being. Didn't the Qur'an tell us of Abraham that he gave his whole self to G-d. He didn't withhold anything from Allah. He gave himself completely to Allah and for that Allah made him leader of the nations Called Father of many nations only father in that sense, only new leader made him leader of many nations to </w:t>
      </w:r>
      <w:proofErr w:type="gramStart"/>
      <w:r>
        <w:t>became</w:t>
      </w:r>
      <w:proofErr w:type="gramEnd"/>
      <w:r>
        <w:t xml:space="preserve"> the leader of the nations.</w:t>
      </w:r>
    </w:p>
    <w:p w14:paraId="091FD047" w14:textId="31283C74" w:rsidR="005828AC" w:rsidRDefault="005828AC" w:rsidP="005828AC">
      <w:r>
        <w:t xml:space="preserve">Why? Because he had the ability, the submissive quality about him and the love for G-d that enabled him to give a complete gift. Some of us do that with each other too. We can't give a complete gift. We come out with a gift to give this brother, if we see something in there that we like for ourselves, we either take that out before we give it to the brother or we proceed to hold the whole gift back and until we can find something that we can give brother but we don't want ourselves or that we can separate from. Look at Prophet Abraham, peace upon </w:t>
      </w:r>
      <w:proofErr w:type="gramStart"/>
      <w:r>
        <w:t>him</w:t>
      </w:r>
      <w:proofErr w:type="gramEnd"/>
      <w:r>
        <w:t xml:space="preserve"> the beautiful symbol, beautiful picture that was given to us of Abraham's complete faith in </w:t>
      </w:r>
      <w:r w:rsidR="00D10E2D">
        <w:t>Almighty</w:t>
      </w:r>
      <w:r>
        <w:t xml:space="preserve"> G-d. Whatever G-d wanted he gave it. He felt G-d wanted his own son. He was prepared to give that son. He wanted that son. He didn't want to leave his son, he wanted that son with him, to stay with him. But he was prepared to slaughter that son.</w:t>
      </w:r>
    </w:p>
    <w:p w14:paraId="2485EEEA" w14:textId="25808E46" w:rsidR="005828AC" w:rsidRDefault="005828AC" w:rsidP="005828AC">
      <w:r>
        <w:t xml:space="preserve">If he thought that that would please G-d. And the scripture tells us that he thought that that would please G-d. And when it came to the act of </w:t>
      </w:r>
      <w:proofErr w:type="gramStart"/>
      <w:r>
        <w:t>actually slaughtering</w:t>
      </w:r>
      <w:proofErr w:type="gramEnd"/>
      <w:r>
        <w:t xml:space="preserve"> the son then G-d told him that really this is only a </w:t>
      </w:r>
      <w:proofErr w:type="gramStart"/>
      <w:r>
        <w:t>test</w:t>
      </w:r>
      <w:proofErr w:type="gramEnd"/>
      <w:r>
        <w:t xml:space="preserve"> and you have fulfilled all G-d asked of you and that is just to be willing to sacrifice your all if G-d asked it. How many of us have </w:t>
      </w:r>
      <w:proofErr w:type="gramStart"/>
      <w:r>
        <w:t>the faith</w:t>
      </w:r>
      <w:proofErr w:type="gramEnd"/>
      <w:r>
        <w:t xml:space="preserve"> </w:t>
      </w:r>
      <w:proofErr w:type="gramStart"/>
      <w:r>
        <w:t>of</w:t>
      </w:r>
      <w:proofErr w:type="gramEnd"/>
      <w:r>
        <w:t xml:space="preserve"> Abraham? The Muslim faith is the faith of Abraham. We're told that by </w:t>
      </w:r>
      <w:proofErr w:type="gramStart"/>
      <w:r>
        <w:t>that Allah</w:t>
      </w:r>
      <w:proofErr w:type="gramEnd"/>
      <w:r>
        <w:t>. This is the Millah of Abraham. This is the</w:t>
      </w:r>
      <w:r w:rsidR="00D10E2D">
        <w:t xml:space="preserve"> </w:t>
      </w:r>
      <w:r>
        <w:t xml:space="preserve">faith, the way of Abraham, the upright one in faith, the true in faith. Prophet Muhammad came and he established that faith. He established it as a </w:t>
      </w:r>
      <w:r>
        <w:lastRenderedPageBreak/>
        <w:t xml:space="preserve">society, as a government. He established that faith that Almighty G-d had inspired in Abraham. It was inspired in </w:t>
      </w:r>
      <w:proofErr w:type="gramStart"/>
      <w:r>
        <w:t>Abraham</w:t>
      </w:r>
      <w:proofErr w:type="gramEnd"/>
      <w:r>
        <w:t xml:space="preserve"> and it was established in Prophet Muhammad.</w:t>
      </w:r>
    </w:p>
    <w:p w14:paraId="412B468C" w14:textId="6F5EDE3C" w:rsidR="005828AC" w:rsidRDefault="005828AC" w:rsidP="005828AC">
      <w:r>
        <w:t xml:space="preserve">This is what we need. You want a government, you want black power, you want to look like an Arab in New York. You want Arab identity in New York for African Americans. This is what you want. That's not what Allah </w:t>
      </w:r>
      <w:proofErr w:type="gramStart"/>
      <w:r>
        <w:t>want</w:t>
      </w:r>
      <w:proofErr w:type="gramEnd"/>
      <w:r>
        <w:t xml:space="preserve">. And if that's what you want, you'll never get it because it's not what Allah wants. Allah wants the identity for you that He gave you. He didn't make the African American an Arab. In </w:t>
      </w:r>
      <w:proofErr w:type="gramStart"/>
      <w:r>
        <w:t>fact</w:t>
      </w:r>
      <w:proofErr w:type="gramEnd"/>
      <w:r>
        <w:t xml:space="preserve"> he didn't make the Arab an Arab. He made them all human beings. And we make ourselves Arabs.</w:t>
      </w:r>
      <w:r w:rsidR="00D10E2D">
        <w:t xml:space="preserve"> </w:t>
      </w:r>
      <w:r>
        <w:t xml:space="preserve">Allah made us human </w:t>
      </w:r>
      <w:proofErr w:type="gramStart"/>
      <w:r>
        <w:t>beings</w:t>
      </w:r>
      <w:proofErr w:type="gramEnd"/>
      <w:r>
        <w:t xml:space="preserve"> and our geographic locations give us our national distinction, national distinction. Allah has never asked all of us to come from all over the world and become Arab. One brother left to go to Egypt, to school, to Cairo, to </w:t>
      </w:r>
      <w:proofErr w:type="spellStart"/>
      <w:r>
        <w:t>Ahzar</w:t>
      </w:r>
      <w:proofErr w:type="spellEnd"/>
      <w:r>
        <w:t xml:space="preserve"> University in Egypt. He left and stayed there for a few years and he became an Egyptian. And who paid his way to go over there? African Americans. Who sent him to school? African Americans.</w:t>
      </w:r>
    </w:p>
    <w:p w14:paraId="343E43E6" w14:textId="77777777" w:rsidR="005828AC" w:rsidRDefault="005828AC" w:rsidP="005828AC">
      <w:r>
        <w:t xml:space="preserve">He was supposed to come back and invest in the African American community. If he got knowledge he was supposed to come back and invest that knowledge in the African American community, to repay, give something back to those who gave you. But he became an Egyptian. He doesn't know his way back home. He tried to talk like an Egyptian, look like an Egyptian. He became Egyptian. What a pity, what a pity. That's cosmetic identity, that's all it is. Cosmetic identity. We don't want any cosmetic identity. We want the identity Allah gave us. You </w:t>
      </w:r>
      <w:proofErr w:type="gramStart"/>
      <w:r>
        <w:t>have to</w:t>
      </w:r>
      <w:proofErr w:type="gramEnd"/>
      <w:r>
        <w:t xml:space="preserve"> know your human distinctive self. What distinguish you as a human being from things that are not human beings. I don't need to know that you're different from that post or tree or dog or cat, no. You should know that there's a post among you. There's a post among you, there's a rock among you, there's some garbage among you. There's a dog among you, a snake among you. There's a rat among you. </w:t>
      </w:r>
      <w:proofErr w:type="gramStart"/>
      <w:r>
        <w:t>There's</w:t>
      </w:r>
      <w:proofErr w:type="gramEnd"/>
      <w:r>
        <w:t xml:space="preserve"> some rabbits and some </w:t>
      </w:r>
      <w:proofErr w:type="spellStart"/>
      <w:r>
        <w:t>deers</w:t>
      </w:r>
      <w:proofErr w:type="spellEnd"/>
      <w:r>
        <w:t xml:space="preserve"> and some chickens among you. </w:t>
      </w:r>
      <w:proofErr w:type="gramStart"/>
      <w:r>
        <w:t>You</w:t>
      </w:r>
      <w:proofErr w:type="gramEnd"/>
      <w:r>
        <w:t xml:space="preserve"> see? And if you're not careful you'll become one of them. The light of Almighty G-d </w:t>
      </w:r>
      <w:proofErr w:type="gramStart"/>
      <w:r>
        <w:t>keep</w:t>
      </w:r>
      <w:proofErr w:type="gramEnd"/>
      <w:r>
        <w:t xml:space="preserve"> the light shining on what you are, what he made you from the beginning. He revealed to us what He made us from the beginning and He </w:t>
      </w:r>
      <w:proofErr w:type="gramStart"/>
      <w:r>
        <w:t>want</w:t>
      </w:r>
      <w:proofErr w:type="gramEnd"/>
      <w:r>
        <w:t xml:space="preserve"> us to keep to that form and grow in that form and not take on the </w:t>
      </w:r>
      <w:proofErr w:type="gramStart"/>
      <w:r>
        <w:t>forms</w:t>
      </w:r>
      <w:proofErr w:type="gramEnd"/>
      <w:r>
        <w:t xml:space="preserve"> of things that He did not make us.</w:t>
      </w:r>
    </w:p>
    <w:p w14:paraId="53BF9CA1" w14:textId="77777777" w:rsidR="005828AC" w:rsidRDefault="005828AC" w:rsidP="005828AC">
      <w:r>
        <w:t xml:space="preserve">This is the great knowledge we need. Can any of these people that's leading you in these small </w:t>
      </w:r>
      <w:proofErr w:type="gramStart"/>
      <w:r>
        <w:t xml:space="preserve">paths </w:t>
      </w:r>
      <w:proofErr w:type="spellStart"/>
      <w:r>
        <w:t>cna</w:t>
      </w:r>
      <w:proofErr w:type="spellEnd"/>
      <w:r>
        <w:t xml:space="preserve"> they</w:t>
      </w:r>
      <w:proofErr w:type="gramEnd"/>
      <w:r>
        <w:t xml:space="preserve"> get the respect that your Imam gets? They can never get it. Because the judgment of the society taken collectively is also a sign of the judgment of G-d. You can fool some of the people some of the time but not all the people all the time. I don't know how honest the person was but that's an honest statement. I think that gave was Honest Abe that gave that statement. We are shopping all </w:t>
      </w:r>
      <w:proofErr w:type="gramStart"/>
      <w:r>
        <w:t>over looking</w:t>
      </w:r>
      <w:proofErr w:type="gramEnd"/>
      <w:r>
        <w:t xml:space="preserve"> for that magic knowledge. China, North Africa. Timbuktu. Lemme go on Hastings Street, 1930</w:t>
      </w:r>
    </w:p>
    <w:p w14:paraId="78E8B0AA" w14:textId="2EF10A25" w:rsidR="005828AC" w:rsidRDefault="005828AC" w:rsidP="005828AC">
      <w:r>
        <w:t xml:space="preserve">July 4th in Detroit, Michigan looking for that magic knowledge. Let me go to the Message pf the Black Man. How To Eat </w:t>
      </w:r>
      <w:proofErr w:type="gramStart"/>
      <w:r>
        <w:t>To</w:t>
      </w:r>
      <w:proofErr w:type="gramEnd"/>
      <w:r>
        <w:t xml:space="preserve"> Live </w:t>
      </w:r>
      <w:proofErr w:type="gramStart"/>
      <w:r>
        <w:t>looking</w:t>
      </w:r>
      <w:proofErr w:type="gramEnd"/>
      <w:r>
        <w:t xml:space="preserve"> for that special knowledge. And a whole lot of </w:t>
      </w:r>
      <w:r>
        <w:t>them</w:t>
      </w:r>
      <w:r>
        <w:t xml:space="preserve"> get in the Bible and they never come back. Looking for that magic. Where's that magic knowledge? I know it can be found. Allah is the finder. You are looking for </w:t>
      </w:r>
      <w:proofErr w:type="gramStart"/>
      <w:r>
        <w:t>the magic</w:t>
      </w:r>
      <w:proofErr w:type="gramEnd"/>
      <w:r>
        <w:t xml:space="preserve"> knowledge. Allah is the finder. How can you find anything without Allah's help? Aren't we told in Al Islam that Allah is the finder. If I say I found something </w:t>
      </w:r>
      <w:proofErr w:type="spellStart"/>
      <w:r>
        <w:t>wa</w:t>
      </w:r>
      <w:r w:rsidR="00D10E2D">
        <w:t>j</w:t>
      </w:r>
      <w:r>
        <w:t>a</w:t>
      </w:r>
      <w:r w:rsidR="00D10E2D">
        <w:t>d</w:t>
      </w:r>
      <w:r>
        <w:t>i</w:t>
      </w:r>
      <w:proofErr w:type="spellEnd"/>
      <w:r>
        <w:t>, I found it. The divine name of Allah is Al Waji</w:t>
      </w:r>
      <w:r w:rsidR="00D10E2D">
        <w:t>d</w:t>
      </w:r>
      <w:r>
        <w:t xml:space="preserve">, the finder. He's the finder. I pity the members of our </w:t>
      </w:r>
      <w:r>
        <w:lastRenderedPageBreak/>
        <w:t xml:space="preserve">community who sit around and watch me but </w:t>
      </w:r>
      <w:proofErr w:type="gramStart"/>
      <w:r>
        <w:t>actually they're</w:t>
      </w:r>
      <w:proofErr w:type="gramEnd"/>
      <w:r>
        <w:t xml:space="preserve"> not with me but they're like primitive, backwoods people that don't believe in </w:t>
      </w:r>
      <w:proofErr w:type="gramStart"/>
      <w:r>
        <w:t>the reality</w:t>
      </w:r>
      <w:proofErr w:type="gramEnd"/>
      <w:r>
        <w:t xml:space="preserve">, they only are attracted to the </w:t>
      </w:r>
      <w:proofErr w:type="gramStart"/>
      <w:r>
        <w:t>mystery</w:t>
      </w:r>
      <w:proofErr w:type="gramEnd"/>
      <w:r>
        <w:t xml:space="preserve"> and they see a mystery in me because they don't have the knowledge to understand it. And they think if they hang around, maybe the mystery will fall out. They'll get it. I got it now.</w:t>
      </w:r>
    </w:p>
    <w:p w14:paraId="11CE6458" w14:textId="77777777" w:rsidR="005828AC" w:rsidRDefault="005828AC" w:rsidP="005828AC">
      <w:r>
        <w:t xml:space="preserve">That's not the way it happens. It begins with purity. Purity of intention. Have no selfish, bad intentions. Make your intentions right, honorable, clean, straight forward. Purify your intentions. Ask Allah to help make your intentions pure and then Allah will help you. But </w:t>
      </w:r>
      <w:proofErr w:type="gramStart"/>
      <w:r>
        <w:t>as long as</w:t>
      </w:r>
      <w:proofErr w:type="gramEnd"/>
      <w:r>
        <w:t xml:space="preserve"> you have false intention, you are wearing a Sudanese suit but really you a Harlem street slickster.</w:t>
      </w:r>
    </w:p>
    <w:p w14:paraId="35EC3DBD" w14:textId="77777777" w:rsidR="005828AC" w:rsidRDefault="005828AC" w:rsidP="005828AC">
      <w:proofErr w:type="gramStart"/>
      <w:r>
        <w:t>So</w:t>
      </w:r>
      <w:proofErr w:type="gramEnd"/>
      <w:r>
        <w:t xml:space="preserve"> you would be better off if you just </w:t>
      </w:r>
      <w:proofErr w:type="spellStart"/>
      <w:r>
        <w:t>g</w:t>
      </w:r>
      <w:proofErr w:type="spellEnd"/>
      <w:r>
        <w:t xml:space="preserve"> on and conform to the mentality and the fear of the Harlem street slickster. You'll make more progress. At least </w:t>
      </w:r>
      <w:proofErr w:type="gramStart"/>
      <w:r>
        <w:t>all of</w:t>
      </w:r>
      <w:proofErr w:type="gramEnd"/>
      <w:r>
        <w:t xml:space="preserve"> your energy will be concentrated in a concerted way or direction. </w:t>
      </w:r>
      <w:proofErr w:type="gramStart"/>
      <w:r>
        <w:t>So</w:t>
      </w:r>
      <w:proofErr w:type="gramEnd"/>
      <w:r>
        <w:t xml:space="preserve"> when you try to be one thing and another one at the same time you're pulled apart, you </w:t>
      </w:r>
      <w:proofErr w:type="gramStart"/>
      <w:r>
        <w:t>going</w:t>
      </w:r>
      <w:proofErr w:type="gramEnd"/>
      <w:r>
        <w:t xml:space="preserve"> that way and that way at the same time. </w:t>
      </w:r>
      <w:proofErr w:type="gramStart"/>
      <w:r>
        <w:t>Oh</w:t>
      </w:r>
      <w:proofErr w:type="gramEnd"/>
      <w:r>
        <w:t xml:space="preserve"> that can't happen. Identity, identity is the seed. But He knows what He has made. Was any of us around to see what we were made? When we come </w:t>
      </w:r>
      <w:proofErr w:type="gramStart"/>
      <w:r>
        <w:t>in</w:t>
      </w:r>
      <w:proofErr w:type="gramEnd"/>
      <w:r>
        <w:t xml:space="preserve"> the world we already made. We come from beings already made and we come here made. No one was here to see how they were made. We need knowledge to even identify ourselves. And the knowledge we get to properly identify ourselves is that knowledge that G-d has revealed. And what does G-d say of us of our identity? Says that He created us from clay. Made them from clay.</w:t>
      </w:r>
    </w:p>
    <w:p w14:paraId="43095739" w14:textId="77777777" w:rsidR="005828AC" w:rsidRDefault="005828AC" w:rsidP="005828AC">
      <w:r>
        <w:t xml:space="preserve">What does that mean? It means something. Clay as you know is like putty, like silly putty. They call it silly putty because everybody that's like clay in this society they call you a fool. You </w:t>
      </w:r>
      <w:proofErr w:type="spellStart"/>
      <w:r>
        <w:t>ain't</w:t>
      </w:r>
      <w:proofErr w:type="spellEnd"/>
      <w:r>
        <w:t xml:space="preserve"> supposed to be like clay. If you like clay, if you are open to </w:t>
      </w:r>
      <w:proofErr w:type="gramStart"/>
      <w:r>
        <w:t>be</w:t>
      </w:r>
      <w:proofErr w:type="gramEnd"/>
      <w:r>
        <w:t xml:space="preserve"> influenced, they say you are nuts, </w:t>
      </w:r>
      <w:proofErr w:type="gramStart"/>
      <w:r>
        <w:t>you</w:t>
      </w:r>
      <w:proofErr w:type="gramEnd"/>
      <w:r>
        <w:t xml:space="preserve"> silly, </w:t>
      </w:r>
      <w:proofErr w:type="gramStart"/>
      <w:r>
        <w:t>you</w:t>
      </w:r>
      <w:proofErr w:type="gramEnd"/>
      <w:r>
        <w:t xml:space="preserve"> stupid. But G-d made human beings to be open to influence, to invite influence into </w:t>
      </w:r>
      <w:proofErr w:type="gramStart"/>
      <w:r>
        <w:t>his</w:t>
      </w:r>
      <w:proofErr w:type="gramEnd"/>
      <w:r>
        <w:t xml:space="preserve"> life. Some of us don't want to be influenced. We </w:t>
      </w:r>
      <w:proofErr w:type="gramStart"/>
      <w:r>
        <w:t>got</w:t>
      </w:r>
      <w:proofErr w:type="gramEnd"/>
      <w:r>
        <w:t xml:space="preserve"> our own </w:t>
      </w:r>
      <w:proofErr w:type="gramStart"/>
      <w:r>
        <w:t>mind</w:t>
      </w:r>
      <w:proofErr w:type="gramEnd"/>
      <w:r>
        <w:t xml:space="preserve">, we </w:t>
      </w:r>
      <w:proofErr w:type="gramStart"/>
      <w:r>
        <w:t>got</w:t>
      </w:r>
      <w:proofErr w:type="gramEnd"/>
      <w:r>
        <w:t xml:space="preserve"> our own way of </w:t>
      </w:r>
      <w:proofErr w:type="gramStart"/>
      <w:r>
        <w:t>thinking</w:t>
      </w:r>
      <w:proofErr w:type="gramEnd"/>
      <w:r>
        <w:t xml:space="preserve"> and we don't want anything </w:t>
      </w:r>
      <w:proofErr w:type="gramStart"/>
      <w:r>
        <w:t>influencing</w:t>
      </w:r>
      <w:proofErr w:type="gramEnd"/>
      <w:r>
        <w:t xml:space="preserve"> our way of thinking. Nobody can tell us anything. Nobody can tell us anything but we </w:t>
      </w:r>
      <w:proofErr w:type="gramStart"/>
      <w:r>
        <w:t>always</w:t>
      </w:r>
      <w:proofErr w:type="gramEnd"/>
      <w:r>
        <w:t xml:space="preserve"> looking and listening. But we don't trust anybody else. We want to get it and </w:t>
      </w:r>
      <w:proofErr w:type="spellStart"/>
      <w:r>
        <w:t>fx</w:t>
      </w:r>
      <w:proofErr w:type="spellEnd"/>
      <w:r>
        <w:t xml:space="preserve"> it up ourselves.</w:t>
      </w:r>
    </w:p>
    <w:p w14:paraId="5863FE32" w14:textId="77777777" w:rsidR="005828AC" w:rsidRDefault="005828AC" w:rsidP="005828AC">
      <w:r>
        <w:t xml:space="preserve">G-d made the human being like clay, meaning that He made the human being to be open to influence, open to influence. If you close yourself up, don't accept any knowledge from anybody else. Don't accept that anybody influenced your disposition, your attitudes, </w:t>
      </w:r>
      <w:proofErr w:type="spellStart"/>
      <w:r>
        <w:t>your</w:t>
      </w:r>
      <w:proofErr w:type="spellEnd"/>
      <w:r>
        <w:t xml:space="preserve"> thinking. No more growth for that kind of person. That's all. Judgment day is here before you die or you're dead already. Even if you trust society, I mean at this time in American history when really this society has gone nuts. Very few people have any original sense anymore. But even at a time like this you'll find more good influence coming from individuals than you'll find bad influence. Now don't go to your </w:t>
      </w:r>
      <w:proofErr w:type="gramStart"/>
      <w:r>
        <w:t>particular location</w:t>
      </w:r>
      <w:proofErr w:type="gramEnd"/>
      <w:r>
        <w:t xml:space="preserve"> now where nobody </w:t>
      </w:r>
      <w:proofErr w:type="gramStart"/>
      <w:r>
        <w:t>hang</w:t>
      </w:r>
      <w:proofErr w:type="gramEnd"/>
      <w:r>
        <w:t xml:space="preserve"> out but you. Everybody that's there, the same person. Don't go there. You want to meet other people, you got to go away from that one spot.</w:t>
      </w:r>
    </w:p>
    <w:p w14:paraId="0F1BB1DD" w14:textId="77777777" w:rsidR="005828AC" w:rsidRDefault="005828AC" w:rsidP="005828AC">
      <w:r>
        <w:t xml:space="preserve">But if you meet people in the general society or community of New York, you'll find that more of them will make good contributions to your thinking than bad contributions to your thinking. And if they find that you're sincere and you innocent, you're sincere, more of them </w:t>
      </w:r>
      <w:r>
        <w:lastRenderedPageBreak/>
        <w:t xml:space="preserve">will give good advice </w:t>
      </w:r>
      <w:proofErr w:type="gramStart"/>
      <w:r>
        <w:t>then give</w:t>
      </w:r>
      <w:proofErr w:type="gramEnd"/>
      <w:r>
        <w:t xml:space="preserve"> bad advice. And you'll find out there in society, in this terrible society, you'll find better judgment in the many people than you ever can possibly come up with by yourself. Yes. But see it's best for us to be open to advice of other people. Be open to the influences of other people and the truth that you have accepted advice is the manifestation of that advice in your behavior. If you get good advice and still behave the same way, then you then accept that good advice Allah has given us good advice. If we accept </w:t>
      </w:r>
      <w:proofErr w:type="gramStart"/>
      <w:r>
        <w:t>the good</w:t>
      </w:r>
      <w:proofErr w:type="gramEnd"/>
      <w:r>
        <w:t xml:space="preserve"> advice from Allah, it should show in our behavior. If it doesn't show in our </w:t>
      </w:r>
      <w:proofErr w:type="gramStart"/>
      <w:r>
        <w:t>behavior</w:t>
      </w:r>
      <w:proofErr w:type="gramEnd"/>
      <w:r>
        <w:t xml:space="preserve"> it hasn't reached us yet, we have rejected it. You say yes, yes, yes. All praise </w:t>
      </w:r>
      <w:proofErr w:type="gramStart"/>
      <w:r>
        <w:t>are</w:t>
      </w:r>
      <w:proofErr w:type="gramEnd"/>
      <w:r>
        <w:t xml:space="preserve"> due to Allah.</w:t>
      </w:r>
    </w:p>
    <w:p w14:paraId="34831BC4" w14:textId="0D67E189" w:rsidR="005828AC" w:rsidRDefault="005828AC" w:rsidP="005828AC">
      <w:r>
        <w:t xml:space="preserve">But as the old saying </w:t>
      </w:r>
      <w:proofErr w:type="gramStart"/>
      <w:r>
        <w:t>go</w:t>
      </w:r>
      <w:proofErr w:type="gramEnd"/>
      <w:r>
        <w:t xml:space="preserve">, it's like water on the </w:t>
      </w:r>
      <w:proofErr w:type="gramStart"/>
      <w:r>
        <w:t>ducks</w:t>
      </w:r>
      <w:proofErr w:type="gramEnd"/>
      <w:r>
        <w:t xml:space="preserve"> back. The duck </w:t>
      </w:r>
      <w:proofErr w:type="gramStart"/>
      <w:r>
        <w:t>come</w:t>
      </w:r>
      <w:proofErr w:type="gramEnd"/>
      <w:r>
        <w:t xml:space="preserve"> out in the rain or </w:t>
      </w:r>
      <w:proofErr w:type="gramStart"/>
      <w:r w:rsidR="003C0ED2">
        <w:t>jump</w:t>
      </w:r>
      <w:proofErr w:type="gramEnd"/>
      <w:r w:rsidR="003C0ED2">
        <w:t xml:space="preserve"> into</w:t>
      </w:r>
      <w:r>
        <w:t xml:space="preserve"> the pond but </w:t>
      </w:r>
      <w:proofErr w:type="gramStart"/>
      <w:r>
        <w:t>not to get</w:t>
      </w:r>
      <w:proofErr w:type="gramEnd"/>
      <w:r>
        <w:t xml:space="preserve"> wet. He got something personal on his mind. Some selfish on his mind he came out for a fish or something, lettuce or something. He didn't come out to get. He has </w:t>
      </w:r>
      <w:proofErr w:type="gramStart"/>
      <w:r>
        <w:t>a protection</w:t>
      </w:r>
      <w:proofErr w:type="gramEnd"/>
      <w:r>
        <w:t xml:space="preserve"> against water. He never wants water on him. I don't know how you all remember that old lesson 13 ducks drank from the same lake. How long did it </w:t>
      </w:r>
      <w:proofErr w:type="gramStart"/>
      <w:r>
        <w:t>take it</w:t>
      </w:r>
      <w:proofErr w:type="gramEnd"/>
      <w:r>
        <w:t xml:space="preserve"> to dry up? You probably remember that old lesson. Yeah, we used to have one. You can take the nigga out of the </w:t>
      </w:r>
      <w:proofErr w:type="gramStart"/>
      <w:r>
        <w:t>country</w:t>
      </w:r>
      <w:proofErr w:type="gramEnd"/>
      <w:r>
        <w:t xml:space="preserve"> but you can't take the country out of the nigger. It all </w:t>
      </w:r>
      <w:proofErr w:type="gramStart"/>
      <w:r>
        <w:t>stem</w:t>
      </w:r>
      <w:proofErr w:type="gramEnd"/>
      <w:r>
        <w:t xml:space="preserve"> from the same kind of thought or sentiment. You can take the savage out of </w:t>
      </w:r>
      <w:proofErr w:type="gramStart"/>
      <w:r>
        <w:t>Africa, but</w:t>
      </w:r>
      <w:proofErr w:type="gramEnd"/>
      <w:r>
        <w:t xml:space="preserve"> merely taking him out won't take the savage out the African. And you'd be surprised how much savagery we have inherited. When I'm talking about savagery, I'm talking about primitive fear, primitive superstitions. This is a thing that keeps our people back, </w:t>
      </w:r>
      <w:proofErr w:type="gramStart"/>
      <w:r>
        <w:t>hold</w:t>
      </w:r>
      <w:proofErr w:type="gramEnd"/>
      <w:r>
        <w:t xml:space="preserve"> our people down. So many primitive superstitions in u, primitive fears. Some of us can't have </w:t>
      </w:r>
      <w:proofErr w:type="gramStart"/>
      <w:r>
        <w:t>a good</w:t>
      </w:r>
      <w:proofErr w:type="gramEnd"/>
      <w:r>
        <w:t xml:space="preserve"> </w:t>
      </w:r>
      <w:proofErr w:type="spellStart"/>
      <w:r>
        <w:t>kutbah</w:t>
      </w:r>
      <w:proofErr w:type="spellEnd"/>
      <w:r>
        <w:t xml:space="preserve"> today because </w:t>
      </w:r>
      <w:proofErr w:type="gramStart"/>
      <w:r>
        <w:t>it's the 13th</w:t>
      </w:r>
      <w:proofErr w:type="gramEnd"/>
      <w:r>
        <w:t xml:space="preserve"> Friday 13th,</w:t>
      </w:r>
    </w:p>
    <w:p w14:paraId="24CCF5B0" w14:textId="29BED702" w:rsidR="005828AC" w:rsidRDefault="005828AC" w:rsidP="005828AC">
      <w:r>
        <w:t xml:space="preserve">Somebody's supposed to have a heart attack today. </w:t>
      </w:r>
      <w:proofErr w:type="spellStart"/>
      <w:r>
        <w:t>Ain't</w:t>
      </w:r>
      <w:proofErr w:type="spellEnd"/>
      <w:r>
        <w:t xml:space="preserve"> supposed to have no good </w:t>
      </w:r>
      <w:r w:rsidR="003C0ED2">
        <w:t>khutbah</w:t>
      </w:r>
      <w:r>
        <w:t xml:space="preserve"> today it's Friday the 13th. Can you understand the western society, Christian society making 13 unlucky? That's Jesus Christ number. That's Jesus Christ number. Jesus Christ and the 12 disciples, 13 making up one body. Yes, that's unlucky for western society. The same society that </w:t>
      </w:r>
      <w:proofErr w:type="gramStart"/>
      <w:r>
        <w:t>preach</w:t>
      </w:r>
      <w:proofErr w:type="gramEnd"/>
      <w:r>
        <w:t xml:space="preserve"> Jesus, Jesus, Jesus treat Jesus and the disciples as being an unlucky number for them. Isn't that something? Good Friday. How come </w:t>
      </w:r>
      <w:proofErr w:type="gramStart"/>
      <w:r>
        <w:t>it's</w:t>
      </w:r>
      <w:proofErr w:type="gramEnd"/>
      <w:r>
        <w:t xml:space="preserve"> good Friday? Why </w:t>
      </w:r>
      <w:proofErr w:type="gramStart"/>
      <w:r>
        <w:t>couldn't</w:t>
      </w:r>
      <w:proofErr w:type="gramEnd"/>
      <w:r>
        <w:t xml:space="preserve"> have been good Sunday? I thought Sunday was the best day in the west. How come it's not good Sunday? It should be good Sunday and bad Friday. Since in the west black is bad times, black is bad luck. Bad times. They say Jesus was crucified on Friday and he rose up on Sunday. </w:t>
      </w:r>
      <w:proofErr w:type="gramStart"/>
      <w:r>
        <w:t>So</w:t>
      </w:r>
      <w:proofErr w:type="gramEnd"/>
      <w:r>
        <w:t xml:space="preserve"> it should be good Sunday and bad Friday. Yeah, we should weep on </w:t>
      </w:r>
      <w:proofErr w:type="gramStart"/>
      <w:r>
        <w:t>Friday</w:t>
      </w:r>
      <w:proofErr w:type="gramEnd"/>
      <w:r>
        <w:t xml:space="preserve"> and we should be happy on Sunday. But no, it's good Friday and just Sunday that's all. </w:t>
      </w:r>
      <w:proofErr w:type="spellStart"/>
      <w:r>
        <w:t>Ain't</w:t>
      </w:r>
      <w:proofErr w:type="spellEnd"/>
      <w:r>
        <w:t xml:space="preserve"> </w:t>
      </w:r>
      <w:proofErr w:type="gramStart"/>
      <w:r>
        <w:t>nothing</w:t>
      </w:r>
      <w:proofErr w:type="gramEnd"/>
      <w:r>
        <w:t xml:space="preserve"> special about Sunday except you do your own thing.</w:t>
      </w:r>
    </w:p>
    <w:p w14:paraId="65FA1F5A" w14:textId="77777777" w:rsidR="005828AC" w:rsidRDefault="005828AC" w:rsidP="005828AC">
      <w:r>
        <w:t xml:space="preserve">Good Friday. It is a good Friday. That's why they called it </w:t>
      </w:r>
      <w:proofErr w:type="gramStart"/>
      <w:r>
        <w:t>good</w:t>
      </w:r>
      <w:proofErr w:type="gramEnd"/>
      <w:r>
        <w:t xml:space="preserve"> Friday. They lie but they have a way of secretly telling the truth and only those who are in the knowledge, secret knowledge </w:t>
      </w:r>
      <w:proofErr w:type="gramStart"/>
      <w:r>
        <w:t>understand</w:t>
      </w:r>
      <w:proofErr w:type="gramEnd"/>
      <w:r>
        <w:t xml:space="preserve">. It is good Friday and Friday the </w:t>
      </w:r>
      <w:proofErr w:type="gramStart"/>
      <w:r>
        <w:t>13th</w:t>
      </w:r>
      <w:proofErr w:type="gramEnd"/>
      <w:r>
        <w:t xml:space="preserve"> that's double good Friday. </w:t>
      </w:r>
      <w:proofErr w:type="gramStart"/>
      <w:r>
        <w:t>Today day</w:t>
      </w:r>
      <w:proofErr w:type="gramEnd"/>
      <w:r>
        <w:t xml:space="preserve"> is Friday the 13th, </w:t>
      </w:r>
      <w:proofErr w:type="gramStart"/>
      <w:r>
        <w:t>good</w:t>
      </w:r>
      <w:proofErr w:type="gramEnd"/>
      <w:r>
        <w:t xml:space="preserve"> Friday and then the 13th too. </w:t>
      </w:r>
      <w:proofErr w:type="gramStart"/>
      <w:r>
        <w:t>Man</w:t>
      </w:r>
      <w:proofErr w:type="gramEnd"/>
      <w:r>
        <w:t xml:space="preserve"> this is a great Friday.</w:t>
      </w:r>
    </w:p>
    <w:p w14:paraId="4791A54C" w14:textId="7ED2A25F" w:rsidR="005828AC" w:rsidRDefault="005828AC" w:rsidP="005828AC">
      <w:r>
        <w:t xml:space="preserve">12 tribes of Israel will meet the 13th one the leader because the tribe, they couldn't lead themselves. They were given a leader. </w:t>
      </w:r>
      <w:proofErr w:type="gramStart"/>
      <w:r>
        <w:t>So</w:t>
      </w:r>
      <w:proofErr w:type="gramEnd"/>
      <w:r>
        <w:t xml:space="preserve"> the 12 tribes need a leader. 13 in their language stands for the leader, symbolically leader, </w:t>
      </w:r>
      <w:proofErr w:type="gramStart"/>
      <w:r>
        <w:t>you</w:t>
      </w:r>
      <w:proofErr w:type="gramEnd"/>
      <w:r>
        <w:t xml:space="preserve"> see? </w:t>
      </w:r>
      <w:proofErr w:type="gramStart"/>
      <w:r>
        <w:t>So</w:t>
      </w:r>
      <w:proofErr w:type="gramEnd"/>
      <w:r>
        <w:t xml:space="preserve"> it's bad luck for them when a leader comes. Long as the people </w:t>
      </w:r>
      <w:proofErr w:type="spellStart"/>
      <w:r>
        <w:t>ain't</w:t>
      </w:r>
      <w:proofErr w:type="spellEnd"/>
      <w:r>
        <w:t xml:space="preserve"> got no leader, it's good luck. When </w:t>
      </w:r>
      <w:proofErr w:type="gramStart"/>
      <w:r>
        <w:t>the people</w:t>
      </w:r>
      <w:proofErr w:type="gramEnd"/>
      <w:r>
        <w:t xml:space="preserve"> get a leader, bad luck. Oh, it's bad luck now. Luck depends on circumstances. So those who depend upon </w:t>
      </w:r>
      <w:r>
        <w:lastRenderedPageBreak/>
        <w:t xml:space="preserve">circumstances, when the leader comes with direction from G-d, they </w:t>
      </w:r>
      <w:proofErr w:type="gramStart"/>
      <w:r>
        <w:t>in</w:t>
      </w:r>
      <w:proofErr w:type="gramEnd"/>
      <w:r>
        <w:t xml:space="preserve"> bad luck. Because G-d is the G-d of circumstances. You can gamble baby. But when the real thing comes along, the gambling </w:t>
      </w:r>
      <w:proofErr w:type="gramStart"/>
      <w:r>
        <w:t>stop</w:t>
      </w:r>
      <w:proofErr w:type="gramEnd"/>
      <w:r>
        <w:t xml:space="preserve">. Direction from G-d, when it comes it put out the playing, </w:t>
      </w:r>
      <w:proofErr w:type="gramStart"/>
      <w:r>
        <w:t>put</w:t>
      </w:r>
      <w:proofErr w:type="gramEnd"/>
      <w:r>
        <w:t xml:space="preserve"> out the foolishness. Oh yes. They don't want any serious thing in society, not like that that is given by G-d, divine truth, revelation of G-d, too serious, too straight. </w:t>
      </w:r>
      <w:r w:rsidR="003C0ED2">
        <w:t>It’s</w:t>
      </w:r>
      <w:r>
        <w:t xml:space="preserve"> not damaged. It has its own set path and established plan. It's not gambling. And the people who commit themselves to that, they're also fixed, they can't change. This world is threatened when dedicated, devoted people take a stand on G-d's word.</w:t>
      </w:r>
    </w:p>
    <w:p w14:paraId="397F3A23" w14:textId="71AC0195" w:rsidR="005828AC" w:rsidRDefault="005828AC" w:rsidP="005828AC">
      <w:r>
        <w:t xml:space="preserve">It's threatening. They like to change you. They want to be able to bargain with you. Go bargain with the man. He's a threat to our society. Let's kill him. </w:t>
      </w:r>
      <w:proofErr w:type="gramStart"/>
      <w:r>
        <w:t>So</w:t>
      </w:r>
      <w:proofErr w:type="gramEnd"/>
      <w:r>
        <w:t xml:space="preserve"> when that one comes that G-d is with </w:t>
      </w:r>
      <w:proofErr w:type="gramStart"/>
      <w:r>
        <w:t>it's</w:t>
      </w:r>
      <w:proofErr w:type="gramEnd"/>
      <w:r>
        <w:t xml:space="preserve"> bad luck. Cause they can't kill him. They can't kill him. They tell us they killed Jesus, but Allah tell us in the Qur'an that they neither killed him nor did they crucify him. Don't say they killed him, but Allah tells us no they did not kill him and they did crucify him. </w:t>
      </w:r>
      <w:proofErr w:type="gramStart"/>
      <w:r>
        <w:t>So</w:t>
      </w:r>
      <w:proofErr w:type="gramEnd"/>
      <w:r>
        <w:t xml:space="preserve"> when that one comes back that they can't kill they in bad trouble. Dear beloved brother and sisters. Jesus is a Prophet as you know, but Jesus also is a sign of something else. Jesus is a sign of the true human being, true human being that G-d created.</w:t>
      </w:r>
    </w:p>
    <w:p w14:paraId="60E62F46" w14:textId="19236E62" w:rsidR="005828AC" w:rsidRDefault="005828AC" w:rsidP="005828AC">
      <w:r>
        <w:t xml:space="preserve">New York didn't create him, Allah created him. And whenever that human being comes back in society in the trueness that G-d created him in, the wicked society is in trouble, G-d will protect that person because that's G-d's man. I don't mean His Prophet, I mean His creation. That's G-d's creation, G-d will protect His own creation. G-d never </w:t>
      </w:r>
      <w:proofErr w:type="gramStart"/>
      <w:r>
        <w:t>let</w:t>
      </w:r>
      <w:proofErr w:type="gramEnd"/>
      <w:r>
        <w:t xml:space="preserve"> us lose our creation. </w:t>
      </w:r>
      <w:proofErr w:type="gramStart"/>
      <w:r>
        <w:t>We because</w:t>
      </w:r>
      <w:proofErr w:type="gramEnd"/>
      <w:r>
        <w:t xml:space="preserve"> of our weakness to things that are not G-d, we give ourselves to those things and go away from the creation that G-d put us in. You see, it's not G-d. Once we come back to that, G-d will protect that. Don't worry about it. Just be true to Allah and He will protect what He has created. And there are some simple truths that if we knew </w:t>
      </w:r>
      <w:proofErr w:type="gramStart"/>
      <w:r>
        <w:t>them</w:t>
      </w:r>
      <w:proofErr w:type="gramEnd"/>
      <w:r>
        <w:t xml:space="preserve"> we would rise steadily in society, in the life of society. If we don't know these things, we're </w:t>
      </w:r>
      <w:proofErr w:type="gramStart"/>
      <w:r>
        <w:t>like wind</w:t>
      </w:r>
      <w:proofErr w:type="gramEnd"/>
      <w:r>
        <w:t xml:space="preserve"> </w:t>
      </w:r>
      <w:proofErr w:type="spellStart"/>
      <w:r>
        <w:t>wind blown</w:t>
      </w:r>
      <w:proofErr w:type="spellEnd"/>
      <w:r>
        <w:t xml:space="preserve"> things in society. We're tossed about here and there. You ever see a little sparrow trying to battle a rough wind? </w:t>
      </w:r>
      <w:r w:rsidR="003C0ED2">
        <w:t>When the</w:t>
      </w:r>
      <w:r>
        <w:t xml:space="preserve"> wind gets rough too rough most of the little birds, they get somewhere and they stay away until the </w:t>
      </w:r>
      <w:proofErr w:type="gramStart"/>
      <w:r>
        <w:t>wind</w:t>
      </w:r>
      <w:proofErr w:type="gramEnd"/>
      <w:r>
        <w:t xml:space="preserve"> down. And even the big birds, when it gets </w:t>
      </w:r>
      <w:proofErr w:type="gramStart"/>
      <w:r>
        <w:t>pretty rough</w:t>
      </w:r>
      <w:proofErr w:type="gramEnd"/>
      <w:r>
        <w:t xml:space="preserve"> out there, don't even see them flying </w:t>
      </w:r>
      <w:proofErr w:type="gramStart"/>
      <w:r>
        <w:t>no</w:t>
      </w:r>
      <w:proofErr w:type="gramEnd"/>
      <w:r>
        <w:t xml:space="preserve"> more because they're not grounded. They depend upon the very thing that's disturbing them for their safety. The wind is shifting them about, and that's what they need for their travel. </w:t>
      </w:r>
      <w:proofErr w:type="gramStart"/>
      <w:r>
        <w:t>You</w:t>
      </w:r>
      <w:proofErr w:type="gramEnd"/>
      <w:r>
        <w:t xml:space="preserve"> see? </w:t>
      </w:r>
      <w:proofErr w:type="gramStart"/>
      <w:r>
        <w:t>So</w:t>
      </w:r>
      <w:proofErr w:type="gramEnd"/>
      <w:r>
        <w:t xml:space="preserve"> if it just becomes too </w:t>
      </w:r>
      <w:proofErr w:type="gramStart"/>
      <w:r>
        <w:t>disturbed</w:t>
      </w:r>
      <w:proofErr w:type="gramEnd"/>
      <w:r>
        <w:t>, they find something more solid,</w:t>
      </w:r>
    </w:p>
    <w:p w14:paraId="79B0731B" w14:textId="77777777" w:rsidR="005828AC" w:rsidRDefault="005828AC" w:rsidP="005828AC">
      <w:r>
        <w:t xml:space="preserve">Something on ground or get on high on a rock or something. But there's something that can hold you, drown you. Allah tells us in the Qur'an that Jesus was blessed by G-d to perform many miracles and one of the miracles he was blessed to perform was to take the clay shaped as a bird and breathed into the clay and it becomes a bird, a flying bird. That was one of the miracles. A greater miracle then that is the making of man and breathing into the man and he becomes a living man. That's a greater miracle. Oh, I'd like to be a bird. You </w:t>
      </w:r>
      <w:proofErr w:type="gramStart"/>
      <w:r>
        <w:t>a fool</w:t>
      </w:r>
      <w:proofErr w:type="gramEnd"/>
      <w:r>
        <w:t>.</w:t>
      </w:r>
    </w:p>
    <w:p w14:paraId="013CDB7B" w14:textId="77777777" w:rsidR="005828AC" w:rsidRDefault="005828AC" w:rsidP="005828AC">
      <w:r>
        <w:t xml:space="preserve">I want to be a man. You can be a bird if you want to. You are born a bird. You like to become men. The bird only refers to the spiritual mood and nature of the human being. Some people are given to material things, economics, different things. Then other people are </w:t>
      </w:r>
      <w:proofErr w:type="gramStart"/>
      <w:r>
        <w:t>given to</w:t>
      </w:r>
      <w:proofErr w:type="gramEnd"/>
      <w:r>
        <w:t xml:space="preserve"> spiritual influence. Jesus making people from clay to be birds simply means </w:t>
      </w:r>
      <w:r>
        <w:lastRenderedPageBreak/>
        <w:t xml:space="preserve">that he converted people to obedience to G-d, converted them to be obedient to G-d and because of the inspiration, inspiring message that he was given from G-d, it went into those people and made them spiritual. A people who </w:t>
      </w:r>
      <w:proofErr w:type="gramStart"/>
      <w:r>
        <w:t>were</w:t>
      </w:r>
      <w:proofErr w:type="gramEnd"/>
      <w:r>
        <w:t xml:space="preserve"> not spiritual, were made spiritual by the spiritual teachings of Jesus. That's all it means. Just that </w:t>
      </w:r>
      <w:proofErr w:type="gramStart"/>
      <w:r>
        <w:t>simple</w:t>
      </w:r>
      <w:proofErr w:type="gramEnd"/>
      <w:r>
        <w:t xml:space="preserve"> </w:t>
      </w:r>
      <w:proofErr w:type="gramStart"/>
      <w:r>
        <w:t>you</w:t>
      </w:r>
      <w:proofErr w:type="gramEnd"/>
      <w:r>
        <w:t xml:space="preserve"> see? Now what is greater than </w:t>
      </w:r>
      <w:proofErr w:type="gramStart"/>
      <w:r>
        <w:t>the spiritual</w:t>
      </w:r>
      <w:proofErr w:type="gramEnd"/>
      <w:r>
        <w:t xml:space="preserve"> life? </w:t>
      </w:r>
      <w:proofErr w:type="gramStart"/>
      <w:r>
        <w:t>The human</w:t>
      </w:r>
      <w:proofErr w:type="gramEnd"/>
      <w:r>
        <w:t xml:space="preserve"> life. </w:t>
      </w:r>
      <w:proofErr w:type="gramStart"/>
      <w:r>
        <w:t>The spiritual</w:t>
      </w:r>
      <w:proofErr w:type="gramEnd"/>
      <w:r>
        <w:t xml:space="preserve"> life is just part of </w:t>
      </w:r>
      <w:proofErr w:type="gramStart"/>
      <w:r>
        <w:t>the life</w:t>
      </w:r>
      <w:proofErr w:type="gramEnd"/>
      <w:r>
        <w:t xml:space="preserve">, just part of human life and all of </w:t>
      </w:r>
      <w:proofErr w:type="gramStart"/>
      <w:r>
        <w:t>us we</w:t>
      </w:r>
      <w:proofErr w:type="gramEnd"/>
      <w:r>
        <w:t xml:space="preserve"> should have the bird of </w:t>
      </w:r>
      <w:proofErr w:type="gramStart"/>
      <w:r>
        <w:t>the spiritual</w:t>
      </w:r>
      <w:proofErr w:type="gramEnd"/>
      <w:r>
        <w:t xml:space="preserve"> nature.</w:t>
      </w:r>
    </w:p>
    <w:p w14:paraId="16BCBD27" w14:textId="1DE1DD98" w:rsidR="005828AC" w:rsidRDefault="005828AC" w:rsidP="005828AC">
      <w:r>
        <w:t xml:space="preserve">All of us should have the bird of </w:t>
      </w:r>
      <w:proofErr w:type="gramStart"/>
      <w:r>
        <w:t>the spiritual</w:t>
      </w:r>
      <w:proofErr w:type="gramEnd"/>
      <w:r>
        <w:t xml:space="preserve"> nature. But that form is not as important for us as the human form. Complete human form. The human form means the intellectual being. Being of intellect, being of rational knowledge. The hardest thing to </w:t>
      </w:r>
      <w:proofErr w:type="gramStart"/>
      <w:r>
        <w:t>bring home,</w:t>
      </w:r>
      <w:proofErr w:type="gramEnd"/>
      <w:r>
        <w:t xml:space="preserve"> to spiritual people of </w:t>
      </w:r>
      <w:proofErr w:type="gramStart"/>
      <w:r>
        <w:t>African-American</w:t>
      </w:r>
      <w:proofErr w:type="gramEnd"/>
      <w:r>
        <w:t xml:space="preserve"> decent is to have faith in being a human being. </w:t>
      </w:r>
      <w:proofErr w:type="gramStart"/>
      <w:r>
        <w:t>That's the</w:t>
      </w:r>
      <w:proofErr w:type="gramEnd"/>
      <w:r>
        <w:t xml:space="preserve"> hardest thing to do is just to bring us home, to have faith in being a human being. If we say, oh come, going to teach you how to be pre-history being, going to teach you how to be beings before the earth was made. You're ready. Teach brother. Give me some more of that great wisdom. Just open your doors and tell people come, </w:t>
      </w:r>
      <w:proofErr w:type="gramStart"/>
      <w:r>
        <w:t>I[</w:t>
      </w:r>
      <w:proofErr w:type="gramEnd"/>
      <w:r>
        <w:t xml:space="preserve">m going to teach you how to be something that you never </w:t>
      </w:r>
      <w:proofErr w:type="gramStart"/>
      <w:r>
        <w:t>was</w:t>
      </w:r>
      <w:proofErr w:type="gramEnd"/>
      <w:r>
        <w:t xml:space="preserve">. Teach you how to be something that's not in existence. I'm ready, I'm ready. That tells us that our minds have been disappointed so many times that we don't trust anything that we have any knowledge of. Like a man that gets caught by one picture and everybody that looks something like it, he's afraid of it. </w:t>
      </w:r>
      <w:proofErr w:type="gramStart"/>
      <w:r>
        <w:t>Sound</w:t>
      </w:r>
      <w:proofErr w:type="gramEnd"/>
      <w:r>
        <w:t xml:space="preserve"> a little bit like that picture he </w:t>
      </w:r>
      <w:proofErr w:type="gramStart"/>
      <w:r>
        <w:t>don't</w:t>
      </w:r>
      <w:proofErr w:type="gramEnd"/>
      <w:r>
        <w:t xml:space="preserve"> want to listen to us. Some people get a bad experience with their mate, their girlfriend or </w:t>
      </w:r>
      <w:proofErr w:type="gramStart"/>
      <w:r>
        <w:t>boyfriend or husband</w:t>
      </w:r>
      <w:proofErr w:type="gramEnd"/>
      <w:r>
        <w:t xml:space="preserve"> or wife and every person they see looking like them </w:t>
      </w:r>
      <w:proofErr w:type="gramStart"/>
      <w:r>
        <w:t>remind</w:t>
      </w:r>
      <w:proofErr w:type="gramEnd"/>
      <w:r>
        <w:t xml:space="preserve"> him of them. Everybody that sounds something like </w:t>
      </w:r>
      <w:r>
        <w:t>them</w:t>
      </w:r>
      <w:r>
        <w:t>, oh sucker, I heard that before.</w:t>
      </w:r>
    </w:p>
    <w:p w14:paraId="61B12EE0" w14:textId="77777777" w:rsidR="005828AC" w:rsidRDefault="005828AC" w:rsidP="005828AC">
      <w:proofErr w:type="gramStart"/>
      <w:r>
        <w:t>Oh</w:t>
      </w:r>
      <w:proofErr w:type="gramEnd"/>
      <w:r>
        <w:t xml:space="preserve"> you </w:t>
      </w:r>
      <w:proofErr w:type="spellStart"/>
      <w:r>
        <w:t>ain't</w:t>
      </w:r>
      <w:proofErr w:type="spellEnd"/>
      <w:r>
        <w:t xml:space="preserve"> going to get me with that tail, that line. I had a nigga tell me that before and gave me a bunch of babies. I haven't seen them since. Yeah, so we put up a defense, a screen there and nobody that's sounding anything like that experience can come in. They </w:t>
      </w:r>
      <w:proofErr w:type="spellStart"/>
      <w:r>
        <w:t>ain't</w:t>
      </w:r>
      <w:proofErr w:type="spellEnd"/>
      <w:r>
        <w:t xml:space="preserve"> going to come in. </w:t>
      </w:r>
      <w:proofErr w:type="gramStart"/>
      <w:r>
        <w:t>So</w:t>
      </w:r>
      <w:proofErr w:type="gramEnd"/>
      <w:r>
        <w:t xml:space="preserve"> you've had bad experiences with many of you with righteousness. Anybody that </w:t>
      </w:r>
      <w:proofErr w:type="gramStart"/>
      <w:r>
        <w:t>sound</w:t>
      </w:r>
      <w:proofErr w:type="gramEnd"/>
      <w:r>
        <w:t xml:space="preserve"> a little righteous, he </w:t>
      </w:r>
      <w:proofErr w:type="spellStart"/>
      <w:r>
        <w:t>ain't</w:t>
      </w:r>
      <w:proofErr w:type="spellEnd"/>
      <w:r>
        <w:t xml:space="preserve"> going to get into my heart. That was a false righteousness that you had a bad experience or maybe you were false </w:t>
      </w:r>
      <w:proofErr w:type="gramStart"/>
      <w:r>
        <w:t>to</w:t>
      </w:r>
      <w:proofErr w:type="gramEnd"/>
      <w:r>
        <w:t xml:space="preserve"> what you were given. Most of us have had bad experience with knowledge. We have tried to learn and haven't been able to make any real progress. Many of us have gotten what we thought was knowledge, but it didn't establish us like it established other people. </w:t>
      </w:r>
      <w:proofErr w:type="gramStart"/>
      <w:r>
        <w:t>So</w:t>
      </w:r>
      <w:proofErr w:type="gramEnd"/>
      <w:r>
        <w:t xml:space="preserve"> </w:t>
      </w:r>
      <w:proofErr w:type="gramStart"/>
      <w:r>
        <w:t>we've now</w:t>
      </w:r>
      <w:proofErr w:type="gramEnd"/>
      <w:r>
        <w:t xml:space="preserve"> become, we don't trust knowledge. In your subconscious, in your quiet thoughts, you are saying knowledge </w:t>
      </w:r>
      <w:proofErr w:type="spellStart"/>
      <w:r>
        <w:t>ain't</w:t>
      </w:r>
      <w:proofErr w:type="spellEnd"/>
      <w:r>
        <w:t xml:space="preserve"> help </w:t>
      </w:r>
      <w:proofErr w:type="gramStart"/>
      <w:r>
        <w:t>nobody</w:t>
      </w:r>
      <w:proofErr w:type="gramEnd"/>
      <w:r>
        <w:t xml:space="preserve">. Look for all the knowledge these niggas got and we still in this condition. The Imam </w:t>
      </w:r>
      <w:proofErr w:type="gramStart"/>
      <w:r>
        <w:t>come</w:t>
      </w:r>
      <w:proofErr w:type="gramEnd"/>
      <w:r>
        <w:t xml:space="preserve"> with knowledge, you don't want it. Come with purity, you don't want it. Come with a mystery you ready.</w:t>
      </w:r>
    </w:p>
    <w:p w14:paraId="65602512" w14:textId="77777777" w:rsidR="005828AC" w:rsidRDefault="005828AC" w:rsidP="005828AC">
      <w:r>
        <w:t xml:space="preserve">And the thing that has failed you the most </w:t>
      </w:r>
      <w:proofErr w:type="gramStart"/>
      <w:r>
        <w:t>have</w:t>
      </w:r>
      <w:proofErr w:type="gramEnd"/>
      <w:r>
        <w:t xml:space="preserve"> been mysteries, but you think it has been knowledge. It hasn't been knowledge. You think it has been righteousness. No, it hasn't been </w:t>
      </w:r>
      <w:proofErr w:type="gramStart"/>
      <w:r>
        <w:t>righteousness</w:t>
      </w:r>
      <w:proofErr w:type="gramEnd"/>
      <w:r>
        <w:t xml:space="preserve">. Righteousness is what saved millions of poor </w:t>
      </w:r>
      <w:proofErr w:type="gramStart"/>
      <w:r>
        <w:t>African-Americans</w:t>
      </w:r>
      <w:proofErr w:type="gramEnd"/>
      <w:r>
        <w:t xml:space="preserve"> who were given to a myth in the church. Complete myth, ungrounded myth, a lie. Given an outright lie in the church and just given racism and everything. But what held us? Righteousness. Most of us were innocent, most of us were sincere. </w:t>
      </w:r>
      <w:proofErr w:type="gramStart"/>
      <w:r>
        <w:t>So</w:t>
      </w:r>
      <w:proofErr w:type="gramEnd"/>
      <w:r>
        <w:t xml:space="preserve"> our righteousness sustained us. If we meant bad, oh that church would've made us monsters. It would've made monsters of us and it did make monsters of a few because they didn't mean well. They were bad people. </w:t>
      </w:r>
      <w:proofErr w:type="gramStart"/>
      <w:r>
        <w:t>So</w:t>
      </w:r>
      <w:proofErr w:type="gramEnd"/>
      <w:r>
        <w:t xml:space="preserve"> it made monsters of them. If we meant wrong in the Nation of </w:t>
      </w:r>
      <w:r>
        <w:lastRenderedPageBreak/>
        <w:t xml:space="preserve">Islam under the Honorable Elijah Muhammad's teaching. It would've made monsters of us. What saved us from that </w:t>
      </w:r>
      <w:proofErr w:type="gramStart"/>
      <w:r>
        <w:t>really dangerous</w:t>
      </w:r>
      <w:proofErr w:type="gramEnd"/>
      <w:r>
        <w:t xml:space="preserve"> kind of spiritual teaching we were given. What saved us? Our righteousness. Most of us were sincere, we were innocent, we were good at heart. </w:t>
      </w:r>
      <w:proofErr w:type="gramStart"/>
      <w:r>
        <w:t>So</w:t>
      </w:r>
      <w:proofErr w:type="gramEnd"/>
      <w:r>
        <w:t xml:space="preserve"> our righteousness saved us. The truth of this is the fact, the history, the fact that history has preserved, the fact that as soon as the intentions became bad, as soon as the righteousness </w:t>
      </w:r>
      <w:proofErr w:type="gramStart"/>
      <w:r>
        <w:t>fell down</w:t>
      </w:r>
      <w:proofErr w:type="gramEnd"/>
      <w:r>
        <w:t xml:space="preserve">, the whole Nation </w:t>
      </w:r>
      <w:proofErr w:type="gramStart"/>
      <w:r>
        <w:t>Of</w:t>
      </w:r>
      <w:proofErr w:type="gramEnd"/>
      <w:r>
        <w:t xml:space="preserve"> Islam went to pot.</w:t>
      </w:r>
    </w:p>
    <w:p w14:paraId="347B1608" w14:textId="5871E99F" w:rsidR="005828AC" w:rsidRDefault="005828AC" w:rsidP="005828AC">
      <w:r>
        <w:t xml:space="preserve">Just went corrupt. But </w:t>
      </w:r>
      <w:proofErr w:type="gramStart"/>
      <w:r>
        <w:t>as long as</w:t>
      </w:r>
      <w:proofErr w:type="gramEnd"/>
      <w:r>
        <w:t xml:space="preserve"> that good intent was there and the love for righteousness was there, police corrupt people from the society, nobody could come in there and break that strength that the Nation of Islam had. But as soon as we lost our grip on righteousness and started going after money and power, the moral crooks and the moral corruption came in and turned many of you into gangsters, pimps, carrying the same corruption to your innocent brothers and sisters that you had been taught against for 40 years. So that </w:t>
      </w:r>
      <w:proofErr w:type="gramStart"/>
      <w:r>
        <w:t>tell</w:t>
      </w:r>
      <w:proofErr w:type="gramEnd"/>
      <w:r>
        <w:t xml:space="preserve"> you that there is a power for the human being that's stronger than anything else and that is sincerity, purity of intention</w:t>
      </w:r>
      <w:proofErr w:type="gramStart"/>
      <w:r>
        <w:t>, love</w:t>
      </w:r>
      <w:proofErr w:type="gramEnd"/>
      <w:r>
        <w:t xml:space="preserve"> for righteousness. Your intelligence </w:t>
      </w:r>
      <w:proofErr w:type="gramStart"/>
      <w:r>
        <w:t>don't</w:t>
      </w:r>
      <w:proofErr w:type="gramEnd"/>
      <w:r>
        <w:t xml:space="preserve"> have to be that great. The Nation of Islam for 40 years didn't have an intellectual membership, didn't even have a college level membership, didn't have a high school level membership. Most of </w:t>
      </w:r>
      <w:r>
        <w:t>them</w:t>
      </w:r>
      <w:r>
        <w:t xml:space="preserve"> were from grade school level. For 40 years the Nation of Islam had a membership that wasn't even high school graduate, wasn't even on the level of high school graduate. But for all those years those unlearned so-called dumb people had too much power for CIA, FBI, New York Police Department. None of them could infiltrate that society and destroy it. But as soon as we left, lost our grip on righteousness, soon as we gave up being true to something, everything came in and sent us to hell.</w:t>
      </w:r>
    </w:p>
    <w:p w14:paraId="7108F95C" w14:textId="77777777" w:rsidR="005828AC" w:rsidRDefault="005828AC" w:rsidP="005828AC">
      <w:proofErr w:type="gramStart"/>
      <w:r>
        <w:t>So</w:t>
      </w:r>
      <w:proofErr w:type="gramEnd"/>
      <w:r>
        <w:t xml:space="preserve"> what am I trying to get you to see where your power lies. Your power </w:t>
      </w:r>
      <w:proofErr w:type="gramStart"/>
      <w:r>
        <w:t>lie</w:t>
      </w:r>
      <w:proofErr w:type="gramEnd"/>
      <w:r>
        <w:t xml:space="preserve"> in your truthfulness, in your purity, in your intentions, being pure and honorable. Your power </w:t>
      </w:r>
      <w:proofErr w:type="gramStart"/>
      <w:r>
        <w:t>lie</w:t>
      </w:r>
      <w:proofErr w:type="gramEnd"/>
      <w:r>
        <w:t xml:space="preserve"> in you being righteously inclined. That's where your power lies. That's how come Jesus is called Christ. He's called judge. He's called resurrector. He's called the one has power of life and death. He has power because power is in innocence, power is in purity, power is being straight. That's where the power is. And G-d has made every one of us in that nature. But we let the influences take us out of that nature. Let us come back to our original nature. Let us be Muslims </w:t>
      </w:r>
      <w:proofErr w:type="gramStart"/>
      <w:r>
        <w:t>in deed</w:t>
      </w:r>
      <w:proofErr w:type="gramEnd"/>
      <w:r>
        <w:t xml:space="preserve">. G-d says that if we obey Him, He will give us the good things of this world. I know you want more </w:t>
      </w:r>
      <w:proofErr w:type="gramStart"/>
      <w:r>
        <w:t>money,</w:t>
      </w:r>
      <w:proofErr w:type="gramEnd"/>
      <w:r>
        <w:t xml:space="preserve"> you want better homes, you want higher status in society. You want all these things G-d say if you obey Him, give yourself completely to Him He will give you that.</w:t>
      </w:r>
    </w:p>
    <w:p w14:paraId="00533111" w14:textId="77777777" w:rsidR="005828AC" w:rsidRDefault="005828AC" w:rsidP="005828AC">
      <w:r>
        <w:t xml:space="preserve">But He says that there is something that He has for his true and faithful believers that is better than that. He says the home in the end is better than this. The home in the end is better than this. These are the transitory things or the fleeting things. These things are the temporal things. They come and they go. In fact, your love for these things </w:t>
      </w:r>
      <w:proofErr w:type="gramStart"/>
      <w:r>
        <w:t>come</w:t>
      </w:r>
      <w:proofErr w:type="gramEnd"/>
      <w:r>
        <w:t xml:space="preserve"> and </w:t>
      </w:r>
      <w:proofErr w:type="gramStart"/>
      <w:r>
        <w:t>go</w:t>
      </w:r>
      <w:proofErr w:type="gramEnd"/>
      <w:r>
        <w:t xml:space="preserve">. Today you might love a particular thing of the material </w:t>
      </w:r>
      <w:proofErr w:type="gramStart"/>
      <w:r>
        <w:t>world</w:t>
      </w:r>
      <w:proofErr w:type="gramEnd"/>
      <w:r>
        <w:t xml:space="preserve"> and you might wish that you had money to buy. You might wish that you had even a child to sell, you would sell your own child to get it. 10 years from now it might not be </w:t>
      </w:r>
      <w:proofErr w:type="gramStart"/>
      <w:r>
        <w:t>no</w:t>
      </w:r>
      <w:proofErr w:type="gramEnd"/>
      <w:r>
        <w:t xml:space="preserve"> bother, </w:t>
      </w:r>
      <w:proofErr w:type="gramStart"/>
      <w:r>
        <w:t>might</w:t>
      </w:r>
      <w:proofErr w:type="gramEnd"/>
      <w:r>
        <w:t xml:space="preserve"> not be </w:t>
      </w:r>
      <w:proofErr w:type="gramStart"/>
      <w:r>
        <w:t>no</w:t>
      </w:r>
      <w:proofErr w:type="gramEnd"/>
      <w:r>
        <w:t xml:space="preserve"> concern at all. 10 years from now the thing that you </w:t>
      </w:r>
      <w:proofErr w:type="gramStart"/>
      <w:r>
        <w:t>ready</w:t>
      </w:r>
      <w:proofErr w:type="gramEnd"/>
      <w:r>
        <w:t xml:space="preserve"> to give up everything for now may not be of no attraction to you at all.</w:t>
      </w:r>
    </w:p>
    <w:p w14:paraId="128E095C" w14:textId="77777777" w:rsidR="005828AC" w:rsidRDefault="005828AC" w:rsidP="005828AC">
      <w:r>
        <w:lastRenderedPageBreak/>
        <w:t xml:space="preserve">These things go and come. There's something that </w:t>
      </w:r>
      <w:proofErr w:type="gramStart"/>
      <w:r>
        <w:t>stay</w:t>
      </w:r>
      <w:proofErr w:type="gramEnd"/>
      <w:r>
        <w:t xml:space="preserve"> all the time. What is that? Allah certainly. But for you as a creature, there's something that is constant and that is the nature that G-d created you in. It's constant. He created you in a certain nature. Don't think it's going to be destroyed. </w:t>
      </w:r>
      <w:proofErr w:type="gramStart"/>
      <w:r>
        <w:t>Again</w:t>
      </w:r>
      <w:proofErr w:type="gramEnd"/>
      <w:r>
        <w:t xml:space="preserve"> Christ is a sign of that original nature. You can't destroy it. You can try to kill it. You can't kill it. You can attempt to crucify it. It can't be crucified. You can bury it in the ground. It can't be buried. You can only </w:t>
      </w:r>
      <w:proofErr w:type="gramStart"/>
      <w:r>
        <w:t>deny it</w:t>
      </w:r>
      <w:proofErr w:type="gramEnd"/>
      <w:r>
        <w:t xml:space="preserve"> it's expression. And in </w:t>
      </w:r>
      <w:proofErr w:type="gramStart"/>
      <w:r>
        <w:t>denying it</w:t>
      </w:r>
      <w:proofErr w:type="gramEnd"/>
      <w:r>
        <w:t xml:space="preserve"> it's expression you are going to create hell for that </w:t>
      </w:r>
      <w:proofErr w:type="gramStart"/>
      <w:r>
        <w:t>particular thing</w:t>
      </w:r>
      <w:proofErr w:type="gramEnd"/>
      <w:r>
        <w:t xml:space="preserve"> that's denied its expression. </w:t>
      </w:r>
      <w:proofErr w:type="gramStart"/>
      <w:r>
        <w:t>So</w:t>
      </w:r>
      <w:proofErr w:type="gramEnd"/>
      <w:r>
        <w:t xml:space="preserve"> your desires for this world are denying your real life it's expression. </w:t>
      </w:r>
      <w:proofErr w:type="gramStart"/>
      <w:r>
        <w:t>So</w:t>
      </w:r>
      <w:proofErr w:type="gramEnd"/>
      <w:r>
        <w:t xml:space="preserve"> your mind is in hell because your mind is holding down your original nature.</w:t>
      </w:r>
    </w:p>
    <w:p w14:paraId="6E09BA07" w14:textId="77777777" w:rsidR="005828AC" w:rsidRDefault="005828AC" w:rsidP="005828AC">
      <w:r>
        <w:t xml:space="preserve">Yes, the original nature is going to stay there and torment everything that try to keep it down and you don't know it. You don't know </w:t>
      </w:r>
      <w:proofErr w:type="gramStart"/>
      <w:r>
        <w:t>how come</w:t>
      </w:r>
      <w:proofErr w:type="gramEnd"/>
      <w:r>
        <w:t xml:space="preserve"> you </w:t>
      </w:r>
      <w:proofErr w:type="gramStart"/>
      <w:r>
        <w:t>in</w:t>
      </w:r>
      <w:proofErr w:type="gramEnd"/>
      <w:r>
        <w:t xml:space="preserve"> so much trouble. How come I can't have peace? I say my prayers. What are you praying for? Maybe you should question your prayer. I come to every Jumu'ah. What are you coming here for? Maybe you should examine what you're coming here for. If you are coming to Jumu'ah, you're saying your prayers, you remember G-d, you beg Him for help when you need Him, then I would advise you to question what you are doing for G-d. Cause maybe you're not really doing it for G-d. Maybe you are deceiving yourself. Maybe you are praying for more money or praying for a lost love to come back. Or I'm praying for a cover. A lot of </w:t>
      </w:r>
      <w:proofErr w:type="gramStart"/>
      <w:r>
        <w:t>us, we</w:t>
      </w:r>
      <w:proofErr w:type="gramEnd"/>
      <w:r>
        <w:t xml:space="preserve"> want a cover. We got something we don't want to </w:t>
      </w:r>
      <w:proofErr w:type="gramStart"/>
      <w:r>
        <w:t>be seen</w:t>
      </w:r>
      <w:proofErr w:type="gramEnd"/>
      <w:r>
        <w:t xml:space="preserve">. We don't even want to feed ourselves. </w:t>
      </w:r>
      <w:proofErr w:type="gramStart"/>
      <w:r>
        <w:t>So</w:t>
      </w:r>
      <w:proofErr w:type="gramEnd"/>
      <w:r>
        <w:t xml:space="preserve"> we pray for a cover to keep this thing under cover please. But we don't know we are praying for a cover. All we know </w:t>
      </w:r>
      <w:proofErr w:type="gramStart"/>
      <w:r>
        <w:t>we</w:t>
      </w:r>
      <w:proofErr w:type="gramEnd"/>
      <w:r>
        <w:t xml:space="preserve"> are praying and something is wrong. We can't get the answer that we want. Maybe we just </w:t>
      </w:r>
      <w:proofErr w:type="gramStart"/>
      <w:r>
        <w:t>praying</w:t>
      </w:r>
      <w:proofErr w:type="gramEnd"/>
      <w:r>
        <w:t xml:space="preserve"> for a cover. Lot of us want to hide from ourselves. We don't like what we are. We want to hide from </w:t>
      </w:r>
      <w:proofErr w:type="gramStart"/>
      <w:r>
        <w:t>ourselves</w:t>
      </w:r>
      <w:proofErr w:type="gramEnd"/>
      <w:r>
        <w:t xml:space="preserve"> so we do </w:t>
      </w:r>
      <w:proofErr w:type="spellStart"/>
      <w:r>
        <w:t>dikr</w:t>
      </w:r>
      <w:proofErr w:type="spellEnd"/>
      <w:r>
        <w:t xml:space="preserve">. </w:t>
      </w:r>
      <w:proofErr w:type="spellStart"/>
      <w:r>
        <w:t>Subhanalah</w:t>
      </w:r>
      <w:proofErr w:type="spellEnd"/>
      <w:r>
        <w:t xml:space="preserve">, </w:t>
      </w:r>
      <w:proofErr w:type="spellStart"/>
      <w:r>
        <w:t>Subhanalah</w:t>
      </w:r>
      <w:proofErr w:type="spellEnd"/>
      <w:r>
        <w:t xml:space="preserve">, </w:t>
      </w:r>
      <w:proofErr w:type="spellStart"/>
      <w:r>
        <w:t>Subhanalah</w:t>
      </w:r>
      <w:proofErr w:type="spellEnd"/>
      <w:r>
        <w:t xml:space="preserve">. </w:t>
      </w:r>
      <w:proofErr w:type="spellStart"/>
      <w:r>
        <w:t>Alhamduillah</w:t>
      </w:r>
      <w:proofErr w:type="spellEnd"/>
      <w:r>
        <w:t xml:space="preserve">, </w:t>
      </w:r>
      <w:proofErr w:type="spellStart"/>
      <w:r>
        <w:t>Alhamduillah</w:t>
      </w:r>
      <w:proofErr w:type="spellEnd"/>
      <w:r>
        <w:t xml:space="preserve">. La Ilaha Il Allah. </w:t>
      </w:r>
      <w:proofErr w:type="gramStart"/>
      <w:r>
        <w:t>He done</w:t>
      </w:r>
      <w:proofErr w:type="gramEnd"/>
      <w:r>
        <w:t xml:space="preserve"> lost his voice, lost his accent. He </w:t>
      </w:r>
      <w:proofErr w:type="gramStart"/>
      <w:r>
        <w:t>getting</w:t>
      </w:r>
      <w:proofErr w:type="gramEnd"/>
      <w:r>
        <w:t xml:space="preserve"> farther away from what he is you see. </w:t>
      </w:r>
      <w:proofErr w:type="gramStart"/>
      <w:r>
        <w:t>So</w:t>
      </w:r>
      <w:proofErr w:type="gramEnd"/>
      <w:r>
        <w:t xml:space="preserve"> what he did, he built up enough </w:t>
      </w:r>
      <w:proofErr w:type="spellStart"/>
      <w:r>
        <w:t>dikr</w:t>
      </w:r>
      <w:proofErr w:type="spellEnd"/>
      <w:r>
        <w:t xml:space="preserve"> to form that cover that separated him from himself. Now he can't see himself no more. The </w:t>
      </w:r>
      <w:proofErr w:type="spellStart"/>
      <w:r>
        <w:t>dikr</w:t>
      </w:r>
      <w:proofErr w:type="spellEnd"/>
      <w:r>
        <w:t xml:space="preserve"> cover has gotten so thick that he can't see himself no more. Oh, he's happy now. He's in </w:t>
      </w:r>
      <w:proofErr w:type="spellStart"/>
      <w:r>
        <w:t>dikr</w:t>
      </w:r>
      <w:proofErr w:type="spellEnd"/>
      <w:r>
        <w:t xml:space="preserve"> brother. He's happy. So how do you </w:t>
      </w:r>
      <w:proofErr w:type="gramStart"/>
      <w:r>
        <w:t>feel</w:t>
      </w:r>
      <w:proofErr w:type="gramEnd"/>
      <w:r>
        <w:t xml:space="preserve"> brother? </w:t>
      </w:r>
      <w:proofErr w:type="spellStart"/>
      <w:r>
        <w:t>Alhamduillah</w:t>
      </w:r>
      <w:proofErr w:type="spellEnd"/>
      <w:r>
        <w:t xml:space="preserve">, </w:t>
      </w:r>
      <w:proofErr w:type="spellStart"/>
      <w:r>
        <w:t>Alhamduillah</w:t>
      </w:r>
      <w:proofErr w:type="spellEnd"/>
      <w:r>
        <w:t xml:space="preserve">. </w:t>
      </w:r>
      <w:proofErr w:type="gramStart"/>
      <w:r>
        <w:t>Brother</w:t>
      </w:r>
      <w:proofErr w:type="gramEnd"/>
      <w:r>
        <w:t xml:space="preserve"> did you get that rent money for next month? </w:t>
      </w:r>
      <w:proofErr w:type="spellStart"/>
      <w:r>
        <w:t>Alhamduillah</w:t>
      </w:r>
      <w:proofErr w:type="spellEnd"/>
      <w:r>
        <w:t xml:space="preserve">, </w:t>
      </w:r>
      <w:proofErr w:type="spellStart"/>
      <w:r>
        <w:t>Alhamduillah</w:t>
      </w:r>
      <w:proofErr w:type="spellEnd"/>
      <w:r>
        <w:t xml:space="preserve"> brother.</w:t>
      </w:r>
    </w:p>
    <w:p w14:paraId="0632A22D" w14:textId="77777777" w:rsidR="005828AC" w:rsidRDefault="005828AC" w:rsidP="005828AC">
      <w:proofErr w:type="spellStart"/>
      <w:r>
        <w:t>Ain't</w:t>
      </w:r>
      <w:proofErr w:type="spellEnd"/>
      <w:r>
        <w:t xml:space="preserve"> got no problems. All his problems </w:t>
      </w:r>
      <w:proofErr w:type="gramStart"/>
      <w:r>
        <w:t>gone</w:t>
      </w:r>
      <w:proofErr w:type="gramEnd"/>
      <w:r>
        <w:t xml:space="preserve">. You </w:t>
      </w:r>
      <w:proofErr w:type="gramStart"/>
      <w:r>
        <w:t>have to</w:t>
      </w:r>
      <w:proofErr w:type="gramEnd"/>
      <w:r>
        <w:t xml:space="preserve"> be true. True. Knowing the truth and the truth will make you free. You </w:t>
      </w:r>
      <w:proofErr w:type="gramStart"/>
      <w:r>
        <w:t>have to</w:t>
      </w:r>
      <w:proofErr w:type="gramEnd"/>
      <w:r>
        <w:t xml:space="preserve"> be true. But isn't that Al Islam? Al Islam didn't come to say that is wrong. Al Islam came to show us how to practice that. Don't just know that the truth will make you free. Practice truth so you'll stay free. Yes, this is Al Islam. Practice truthfulness. Truly Allah is with the truthful people. The Muslim must be truthful. He must be innocent in his intentions, not having false intentions. No. True intentions all the way. The best message of wisdom that anybody can </w:t>
      </w:r>
      <w:proofErr w:type="gramStart"/>
      <w:r>
        <w:t>give</w:t>
      </w:r>
      <w:proofErr w:type="gramEnd"/>
      <w:r>
        <w:t xml:space="preserve"> the human being is to tell him to be true to himself, to others, and most of all to Allah, to G-</w:t>
      </w:r>
      <w:proofErr w:type="gramStart"/>
      <w:r>
        <w:t>d the</w:t>
      </w:r>
      <w:proofErr w:type="gramEnd"/>
      <w:r>
        <w:t xml:space="preserve"> creator. Be true. Many of us as Allah tells in Qur'an. </w:t>
      </w:r>
      <w:proofErr w:type="gramStart"/>
      <w:r>
        <w:t>So</w:t>
      </w:r>
      <w:proofErr w:type="gramEnd"/>
      <w:r>
        <w:t xml:space="preserve"> they try to deceive Allah.</w:t>
      </w:r>
    </w:p>
    <w:p w14:paraId="5F845929" w14:textId="77777777" w:rsidR="005828AC" w:rsidRDefault="005828AC" w:rsidP="005828AC">
      <w:r>
        <w:t xml:space="preserve">Now, who would think someone would try to deceive G-d? But we do in our innocence try to deceive G-d and we are our own selves deceived. We end up deceiving ourselves you see. Let us come to human nature. Come back to human nature and understand human nature as G-d has revealed it, not as this society has given it to us. They tell us human nature is a weak, a despicable thing. Human nature is either moral weakness, spiritual weakness or it's </w:t>
      </w:r>
      <w:r>
        <w:lastRenderedPageBreak/>
        <w:t>a social weakness. Human nature is a threat to society. In Al Islam, human nature is a cornerstone of society.</w:t>
      </w:r>
    </w:p>
    <w:p w14:paraId="735D584D" w14:textId="77777777" w:rsidR="005828AC" w:rsidRDefault="005828AC" w:rsidP="005828AC">
      <w:r>
        <w:t xml:space="preserve">We must build society upon human nature. That's what we mean by cornerstone. Society </w:t>
      </w:r>
      <w:proofErr w:type="gramStart"/>
      <w:r>
        <w:t>has to</w:t>
      </w:r>
      <w:proofErr w:type="gramEnd"/>
      <w:r>
        <w:t xml:space="preserve"> be built upon human nature. G-d created human </w:t>
      </w:r>
      <w:proofErr w:type="gramStart"/>
      <w:r>
        <w:t>nature</w:t>
      </w:r>
      <w:proofErr w:type="gramEnd"/>
      <w:r>
        <w:t xml:space="preserve"> and human nature holds the pattern for the growth of society. If you want to know what society should have, </w:t>
      </w:r>
      <w:proofErr w:type="gramStart"/>
      <w:r>
        <w:t>look into</w:t>
      </w:r>
      <w:proofErr w:type="gramEnd"/>
      <w:r>
        <w:t xml:space="preserve"> human nature and see what human nature requires and that's what society should have. If human nature does not require a thing, society shouldn't have that thing. Our society </w:t>
      </w:r>
      <w:proofErr w:type="gramStart"/>
      <w:r>
        <w:t>have</w:t>
      </w:r>
      <w:proofErr w:type="gramEnd"/>
      <w:r>
        <w:t xml:space="preserve"> many things that human nature doesn't require. So that's how </w:t>
      </w:r>
      <w:proofErr w:type="gramStart"/>
      <w:r>
        <w:t>come we</w:t>
      </w:r>
      <w:proofErr w:type="gramEnd"/>
      <w:r>
        <w:t xml:space="preserve"> in hell. If </w:t>
      </w:r>
      <w:proofErr w:type="gramStart"/>
      <w:r>
        <w:t>we would</w:t>
      </w:r>
      <w:proofErr w:type="gramEnd"/>
      <w:r>
        <w:t xml:space="preserve"> study human nature and then give </w:t>
      </w:r>
      <w:proofErr w:type="gramStart"/>
      <w:r>
        <w:t>the human</w:t>
      </w:r>
      <w:proofErr w:type="gramEnd"/>
      <w:r>
        <w:t xml:space="preserve"> society what human nature requires, what it's asking for. The original human nature asks for purity. It asks for cleanliness, it asks for excellence. This is what human nature asks for. Purity, cleanliness, excellence. It asks for understanding. This is what human nature </w:t>
      </w:r>
      <w:proofErr w:type="gramStart"/>
      <w:r>
        <w:t>ask</w:t>
      </w:r>
      <w:proofErr w:type="gramEnd"/>
      <w:r>
        <w:t xml:space="preserve"> for. It didn't ask for reefers, gin, cocaine,</w:t>
      </w:r>
    </w:p>
    <w:p w14:paraId="5F117D14" w14:textId="77777777" w:rsidR="005828AC" w:rsidRDefault="005828AC" w:rsidP="005828AC">
      <w:r>
        <w:t xml:space="preserve">50 women, 3 boys, a mule, a tree. It didn't ask for all these crazy things. Human nature </w:t>
      </w:r>
      <w:proofErr w:type="gramStart"/>
      <w:r>
        <w:t>ask</w:t>
      </w:r>
      <w:proofErr w:type="gramEnd"/>
      <w:r>
        <w:t xml:space="preserve"> for certain things. Study human nature and see what it </w:t>
      </w:r>
      <w:proofErr w:type="gramStart"/>
      <w:r>
        <w:t>ask</w:t>
      </w:r>
      <w:proofErr w:type="gramEnd"/>
      <w:r>
        <w:t xml:space="preserve"> for. Number one, it asks for its creator. Number one, human nature acts for its creator. Human nature knows in its own innate conscience, inborn conscience. Human nature knows that it didn't come here by itself. Human nature knows that there is somewhere out here in what appears to be empty there is being, a supreme being a G-d. Human nature learns this without a preacher. Yes, this is natural for human beings to believe that there is an overwhelming, all encompassing, </w:t>
      </w:r>
      <w:proofErr w:type="gramStart"/>
      <w:r>
        <w:t>All</w:t>
      </w:r>
      <w:proofErr w:type="gramEnd"/>
      <w:r>
        <w:t xml:space="preserve"> mighty creator that has made his soul responsible for his being. And human nature seeks to have communion with that being. Human nature is lonely until it has some kind of communion. That is some kind of communication. It must </w:t>
      </w:r>
      <w:proofErr w:type="gramStart"/>
      <w:r>
        <w:t>pray,</w:t>
      </w:r>
      <w:proofErr w:type="gramEnd"/>
      <w:r>
        <w:t xml:space="preserve"> it must talk. It </w:t>
      </w:r>
      <w:proofErr w:type="gramStart"/>
      <w:r>
        <w:t>has to</w:t>
      </w:r>
      <w:proofErr w:type="gramEnd"/>
      <w:r>
        <w:t xml:space="preserve"> </w:t>
      </w:r>
      <w:proofErr w:type="gramStart"/>
      <w:r>
        <w:t>talk</w:t>
      </w:r>
      <w:proofErr w:type="gramEnd"/>
      <w:r>
        <w:t xml:space="preserve"> to that being. This is human nature. </w:t>
      </w:r>
      <w:proofErr w:type="gramStart"/>
      <w:r>
        <w:t>So</w:t>
      </w:r>
      <w:proofErr w:type="gramEnd"/>
      <w:r>
        <w:t xml:space="preserve"> let's give human nature what it asks for. It asks for the worship of G-d, human nature asks for the worship of G-d.</w:t>
      </w:r>
    </w:p>
    <w:p w14:paraId="3CF852E4" w14:textId="77777777" w:rsidR="005828AC" w:rsidRDefault="005828AC" w:rsidP="005828AC">
      <w:r>
        <w:t xml:space="preserve">It </w:t>
      </w:r>
      <w:proofErr w:type="gramStart"/>
      <w:r>
        <w:t>ask</w:t>
      </w:r>
      <w:proofErr w:type="gramEnd"/>
      <w:r>
        <w:t xml:space="preserve"> for peace. Let's give it peace. How can we give it peace? Give it the peace that </w:t>
      </w:r>
      <w:proofErr w:type="gramStart"/>
      <w:r>
        <w:t>the human</w:t>
      </w:r>
      <w:proofErr w:type="gramEnd"/>
      <w:r>
        <w:t xml:space="preserve"> nature wants. It wants peace from filth, peace from corruption. It wants peace from lies, falsehood. It wants peace from envy, jealousy and bitterness. This is what human nature </w:t>
      </w:r>
      <w:proofErr w:type="gramStart"/>
      <w:r>
        <w:t>wants</w:t>
      </w:r>
      <w:proofErr w:type="gramEnd"/>
      <w:r>
        <w:t xml:space="preserve"> and G-d has seen what we </w:t>
      </w:r>
      <w:proofErr w:type="gramStart"/>
      <w:r>
        <w:t>need</w:t>
      </w:r>
      <w:proofErr w:type="gramEnd"/>
      <w:r>
        <w:t xml:space="preserve"> and He have revealed it to his Prophet and he have ordered for us the religion of Al Islam, and in the </w:t>
      </w:r>
      <w:proofErr w:type="gramStart"/>
      <w:r>
        <w:t>Qur'an</w:t>
      </w:r>
      <w:proofErr w:type="gramEnd"/>
      <w:r>
        <w:t xml:space="preserve"> we'll find what human nature needs. And Allah has said that He has created the human being natural, not artificial. He didn't make him an angel. Something that he knows nothing about. He didn't make him a nature that he doesn't know anything about. He made him a human being, mortal human being called Bashar in the Arabic Qur'anic language. He made him a human being. He didn't make </w:t>
      </w:r>
      <w:proofErr w:type="gramStart"/>
      <w:r>
        <w:t>him a spook</w:t>
      </w:r>
      <w:proofErr w:type="gramEnd"/>
      <w:r>
        <w:t>.</w:t>
      </w:r>
    </w:p>
    <w:p w14:paraId="1D90BA84" w14:textId="2DC9D50A" w:rsidR="005828AC" w:rsidRDefault="005828AC" w:rsidP="005828AC">
      <w:r>
        <w:t>Some death creature, phantom creature that take on this form today and the next time you see him, he</w:t>
      </w:r>
      <w:r w:rsidR="003C0ED2">
        <w:t>’s</w:t>
      </w:r>
      <w:r>
        <w:t xml:space="preserve"> </w:t>
      </w:r>
      <w:r w:rsidR="003C0ED2">
        <w:t>altogether</w:t>
      </w:r>
      <w:r>
        <w:t xml:space="preserve"> different. But that's what we become in this society. This false society </w:t>
      </w:r>
      <w:proofErr w:type="gramStart"/>
      <w:r>
        <w:t>make</w:t>
      </w:r>
      <w:proofErr w:type="gramEnd"/>
      <w:r>
        <w:t xml:space="preserve"> us airy creatures, phantom creatures. Come out today you speak to him. The only way you know him is by his skin. Only way you know him. You know it's the same person because he looks the same. But the personality has changed just overnight, sometime in two seconds it changed. He </w:t>
      </w:r>
      <w:r w:rsidR="003C0ED2">
        <w:t>comes</w:t>
      </w:r>
      <w:r>
        <w:t xml:space="preserve"> in and </w:t>
      </w:r>
      <w:proofErr w:type="spellStart"/>
      <w:r>
        <w:t>Asalaam</w:t>
      </w:r>
      <w:proofErr w:type="spellEnd"/>
      <w:r>
        <w:t xml:space="preserve"> Alaikum brother, how </w:t>
      </w:r>
      <w:proofErr w:type="gramStart"/>
      <w:r>
        <w:t>you</w:t>
      </w:r>
      <w:proofErr w:type="gramEnd"/>
      <w:r>
        <w:t xml:space="preserve"> doing brother? And he </w:t>
      </w:r>
      <w:proofErr w:type="gramStart"/>
      <w:r>
        <w:t>go</w:t>
      </w:r>
      <w:proofErr w:type="gramEnd"/>
      <w:r>
        <w:t xml:space="preserve"> over there and </w:t>
      </w:r>
      <w:r w:rsidR="003C0ED2">
        <w:t>speaks</w:t>
      </w:r>
      <w:r>
        <w:t xml:space="preserve"> to the next brother, he </w:t>
      </w:r>
      <w:proofErr w:type="gramStart"/>
      <w:r>
        <w:t>come</w:t>
      </w:r>
      <w:proofErr w:type="gramEnd"/>
      <w:r>
        <w:t xml:space="preserve"> back, a new person is in the body. He just took one second to go over there and speak to somebody and he </w:t>
      </w:r>
      <w:proofErr w:type="gramStart"/>
      <w:r>
        <w:t>come</w:t>
      </w:r>
      <w:proofErr w:type="gramEnd"/>
      <w:r>
        <w:t xml:space="preserve"> back a new person is in the body.</w:t>
      </w:r>
    </w:p>
    <w:p w14:paraId="54500A95" w14:textId="0BE89E20" w:rsidR="005828AC" w:rsidRDefault="005828AC" w:rsidP="005828AC">
      <w:r>
        <w:lastRenderedPageBreak/>
        <w:t>G-d gave us our own identity. He didn't make us these phantom creatures. G-d says in the Qur'an chapter 30 in verse 30, that He has chosen for us the religion Al Islam, a religion that has as its base or as its complimentary part human nature. Human nature. It is the religion of fitra</w:t>
      </w:r>
      <w:r w:rsidR="003C0ED2">
        <w:t>h</w:t>
      </w:r>
      <w:r>
        <w:t xml:space="preserve">. </w:t>
      </w:r>
      <w:r w:rsidR="003C0ED2">
        <w:t>Fitrah</w:t>
      </w:r>
      <w:r>
        <w:t xml:space="preserve"> means the original nature as G-d created Himself. Fitra. It says it is the pattern that you find throughout the whole creation, which tells us that the whole creation has been put under a law, a universal law. The shape of the sun was decided not by us, not by accident, by G-d's will. Law governs this universe. Law that G-d established in this universe </w:t>
      </w:r>
      <w:r w:rsidR="003C0ED2">
        <w:t>determines</w:t>
      </w:r>
      <w:r>
        <w:t xml:space="preserve"> the shape of the sun, the nature of the sun, the moon, the stars, the earth, the water, the wind, everything is held by G-d's will in the form of the law, universal law governing the whole creation. And G-d has told us that He has formed us the human being </w:t>
      </w:r>
      <w:proofErr w:type="gramStart"/>
      <w:r>
        <w:t>on</w:t>
      </w:r>
      <w:proofErr w:type="gramEnd"/>
      <w:r>
        <w:t xml:space="preserve"> that same pattern, </w:t>
      </w:r>
      <w:proofErr w:type="gramStart"/>
      <w:r>
        <w:t>on</w:t>
      </w:r>
      <w:proofErr w:type="gramEnd"/>
      <w:r>
        <w:t xml:space="preserve"> that same pattern. So that tells me that there is a constant, established constant law that that's governing my human nature and G-d is the one who willed and ordained that law for my human nature. That law holds me in my proper form.</w:t>
      </w:r>
    </w:p>
    <w:p w14:paraId="1DB2CB8D" w14:textId="77777777" w:rsidR="005828AC" w:rsidRDefault="005828AC" w:rsidP="005828AC">
      <w:r>
        <w:t xml:space="preserve">I need to give myself to the will of G-d so that I obey the form that G-d created for me in the first place. </w:t>
      </w:r>
      <w:proofErr w:type="gramStart"/>
      <w:r>
        <w:t>So</w:t>
      </w:r>
      <w:proofErr w:type="gramEnd"/>
      <w:r>
        <w:t xml:space="preserve"> whenever I drift away from what G-d intended for me originally, obeying His spirit, obeying the spirit of His truth and His will for us in the language of the Qur'an brings me back to that proper form on. </w:t>
      </w:r>
      <w:proofErr w:type="gramStart"/>
      <w:r>
        <w:t>So</w:t>
      </w:r>
      <w:proofErr w:type="gramEnd"/>
      <w:r>
        <w:t xml:space="preserve"> is G-d making anything that He didn't want when He makes us with the word of the Prophet, with the Qur'an? No, He's not making us something He didn't want from the very beginning. He's bringing us back to that that He wanted from the very beginning.</w:t>
      </w:r>
    </w:p>
    <w:p w14:paraId="6F379665" w14:textId="406E37C0" w:rsidR="005828AC" w:rsidRDefault="005828AC" w:rsidP="005828AC">
      <w:r>
        <w:t xml:space="preserve">Once we come back to that, then we can grow on that order. The human being should be structured </w:t>
      </w:r>
      <w:proofErr w:type="gramStart"/>
      <w:r>
        <w:t>on</w:t>
      </w:r>
      <w:proofErr w:type="gramEnd"/>
      <w:r>
        <w:t xml:space="preserve"> that order. His intellect, his social life, all should come out of that pattern, that original pattern like a flower. Look how beautiful it is and scripture gives us this so beautifully. The man has been created like a plant. Isn't that what the Qur'an tells us? Say that G-d has created you like a plant. I </w:t>
      </w:r>
      <w:proofErr w:type="gramStart"/>
      <w:r>
        <w:t>believe</w:t>
      </w:r>
      <w:proofErr w:type="gramEnd"/>
      <w:r>
        <w:t xml:space="preserve"> is the Arabic word. We have created you like a plant. Now let's look at a plant. This is an inspiring word of wisdom. Light. Light and understanding. Let us look at it. I ask some believers, I say, G-d said He created you as dust, He creates you from clay, creates you from water, </w:t>
      </w:r>
      <w:proofErr w:type="gramStart"/>
      <w:r>
        <w:t>create</w:t>
      </w:r>
      <w:proofErr w:type="gramEnd"/>
      <w:r>
        <w:t xml:space="preserve"> you from a clot of blood. I said, </w:t>
      </w:r>
      <w:proofErr w:type="gramStart"/>
      <w:r>
        <w:t>you</w:t>
      </w:r>
      <w:proofErr w:type="gramEnd"/>
      <w:r>
        <w:t xml:space="preserve"> ever think about </w:t>
      </w:r>
      <w:proofErr w:type="gramStart"/>
      <w:r>
        <w:t>that?</w:t>
      </w:r>
      <w:proofErr w:type="gramEnd"/>
      <w:r>
        <w:t xml:space="preserve"> No. Don't ever think about it. Well, how are you ever going to learn the wisdom of the Qur'an if you never think about what G-d says. Then wonder how come somebody </w:t>
      </w:r>
      <w:proofErr w:type="gramStart"/>
      <w:r>
        <w:t>have</w:t>
      </w:r>
      <w:proofErr w:type="gramEnd"/>
      <w:r>
        <w:t xml:space="preserve"> knowledge and you don't.</w:t>
      </w:r>
    </w:p>
    <w:p w14:paraId="4291870B" w14:textId="77777777" w:rsidR="005828AC" w:rsidRDefault="005828AC" w:rsidP="005828AC">
      <w:proofErr w:type="gramStart"/>
      <w:r>
        <w:t>So</w:t>
      </w:r>
      <w:proofErr w:type="gramEnd"/>
      <w:r>
        <w:t xml:space="preserve"> let's see now. G-d says He created the human being like a plant. Let's look at a plant. This is knowledge that some of you take lightly. I don't want to hear that. Tell me how I can make some money. Tell me how many jobs the American government going to give to us. They </w:t>
      </w:r>
      <w:proofErr w:type="spellStart"/>
      <w:r>
        <w:t>ain't</w:t>
      </w:r>
      <w:proofErr w:type="spellEnd"/>
      <w:r>
        <w:t xml:space="preserve"> giving nothing to you. You're going to have to earn everything you get. Now they have a term in the language of this society's knowledge. There's a term, the term is organic. It has one meaning for you and another meaning that you don't get. One meaning you know </w:t>
      </w:r>
      <w:proofErr w:type="gramStart"/>
      <w:r>
        <w:t>that meaning</w:t>
      </w:r>
      <w:proofErr w:type="gramEnd"/>
      <w:r>
        <w:t xml:space="preserve"> organic means just some flat life, natural life. But organic for them means what I'm going to explain that's in the Qur'an. They got it from the </w:t>
      </w:r>
      <w:proofErr w:type="gramStart"/>
      <w:r>
        <w:t>Qur'an</w:t>
      </w:r>
      <w:proofErr w:type="gramEnd"/>
      <w:r>
        <w:t xml:space="preserve"> and they have it in their society. Get a big dictionary, real big one like this and you'll find the meaning of this word organic. This </w:t>
      </w:r>
      <w:proofErr w:type="gramStart"/>
      <w:r>
        <w:t>particular entry</w:t>
      </w:r>
      <w:proofErr w:type="gramEnd"/>
      <w:r>
        <w:t xml:space="preserve"> </w:t>
      </w:r>
      <w:proofErr w:type="gramStart"/>
      <w:r>
        <w:t>for</w:t>
      </w:r>
      <w:proofErr w:type="gramEnd"/>
      <w:r>
        <w:t xml:space="preserve"> the term organic. You'll find it in the big one. The big one. Not the ordinary dictionary. G-d said that He has created us like a </w:t>
      </w:r>
      <w:r>
        <w:lastRenderedPageBreak/>
        <w:t>plant. The plant begins with a seed, doesn't it? And the seed is something that seems dead, isn't it? The seed appears to be dead. You don't take the fresh seed and plant it.</w:t>
      </w:r>
    </w:p>
    <w:p w14:paraId="63F68FA1" w14:textId="77777777" w:rsidR="005828AC" w:rsidRDefault="005828AC" w:rsidP="005828AC">
      <w:proofErr w:type="gramStart"/>
      <w:r>
        <w:t>Usually</w:t>
      </w:r>
      <w:proofErr w:type="gramEnd"/>
      <w:r>
        <w:t xml:space="preserve"> the seed is kept and it dries out, </w:t>
      </w:r>
      <w:proofErr w:type="gramStart"/>
      <w:r>
        <w:t>It</w:t>
      </w:r>
      <w:proofErr w:type="gramEnd"/>
      <w:r>
        <w:t xml:space="preserve"> becomes like dead, dead, just thoroughly dead. Then you plant it right? Alright. You plant the seed and the seed in the right environment, the earth, the elements of the earth, moisture and the right environment. It causes the seed to swell. The moisture is what swell doesn't it. It's the moisture that </w:t>
      </w:r>
      <w:proofErr w:type="gramStart"/>
      <w:r>
        <w:t>caused</w:t>
      </w:r>
      <w:proofErr w:type="gramEnd"/>
      <w:r>
        <w:t xml:space="preserve"> it to swell cause it's dry, dead, dry. But the moisture calls it </w:t>
      </w:r>
      <w:proofErr w:type="gramStart"/>
      <w:r>
        <w:t>to swell</w:t>
      </w:r>
      <w:proofErr w:type="gramEnd"/>
      <w:r>
        <w:t xml:space="preserve">. And it swells and it is fed from the environment that it's put </w:t>
      </w:r>
      <w:proofErr w:type="gramStart"/>
      <w:r>
        <w:t>in</w:t>
      </w:r>
      <w:proofErr w:type="gramEnd"/>
      <w:r>
        <w:t xml:space="preserve"> and it bursts forth a chute, a chute, right? And the chute comes up, but at the same time, anchors are going down. The thing is anchoring itself in the earth and shooting up at the same time. </w:t>
      </w:r>
      <w:proofErr w:type="gramStart"/>
      <w:r>
        <w:t>So</w:t>
      </w:r>
      <w:proofErr w:type="gramEnd"/>
      <w:r>
        <w:t xml:space="preserve"> it's not shooting up without being anchored. It's not </w:t>
      </w:r>
      <w:proofErr w:type="gramStart"/>
      <w:r>
        <w:t>building</w:t>
      </w:r>
      <w:proofErr w:type="gramEnd"/>
      <w:r>
        <w:t xml:space="preserve"> up with no base or no security. Like a lot of you all go </w:t>
      </w:r>
      <w:proofErr w:type="gramStart"/>
      <w:r>
        <w:t>in</w:t>
      </w:r>
      <w:proofErr w:type="gramEnd"/>
      <w:r>
        <w:t xml:space="preserve"> these businesses overnight and they're gone. No root, no anchor, no security. The plant comes up from the root and then the stem and then the branches, right?</w:t>
      </w:r>
    </w:p>
    <w:p w14:paraId="04F0FD24" w14:textId="2560C740" w:rsidR="005828AC" w:rsidRDefault="005828AC" w:rsidP="005828AC">
      <w:r>
        <w:t xml:space="preserve">Root, stem branches. If it is a flowering </w:t>
      </w:r>
      <w:proofErr w:type="gramStart"/>
      <w:r>
        <w:t>plant</w:t>
      </w:r>
      <w:proofErr w:type="gramEnd"/>
      <w:r>
        <w:t xml:space="preserve"> it will bud and have a flower and then at that stage, when it flowers, it is able to reproduce itself. Is that right? How beautiful that is, how beautiful that is. Now look at the human being and let's quickly compare the symbol. The human being </w:t>
      </w:r>
      <w:proofErr w:type="gramStart"/>
      <w:r>
        <w:t>in order to</w:t>
      </w:r>
      <w:proofErr w:type="gramEnd"/>
      <w:r>
        <w:t xml:space="preserve"> grow he should have human spirituality. If you are dry of human spirituality, you have no human sentiment, you have no human spirituality, then you are like a seed that's not getting moisture you </w:t>
      </w:r>
      <w:r>
        <w:t>stay</w:t>
      </w:r>
      <w:r>
        <w:t xml:space="preserve"> dead. But if the human sentiments are allowed to form and touch that seed, the seed is like the human heart. If we allow our heart to be exposed to proper spiritual teaching, sentiment, teachings that inspire, encourage </w:t>
      </w:r>
      <w:proofErr w:type="gramStart"/>
      <w:r>
        <w:t>the human</w:t>
      </w:r>
      <w:proofErr w:type="gramEnd"/>
      <w:r>
        <w:t xml:space="preserve"> goodness in the human being. </w:t>
      </w:r>
      <w:proofErr w:type="gramStart"/>
      <w:r>
        <w:t>Purity</w:t>
      </w:r>
      <w:proofErr w:type="gramEnd"/>
      <w:r>
        <w:t xml:space="preserve"> moral cleanliness, softness, water is soft you see, water is not hard. Water is soft. But bring out the true humanness in the person, then the person can grow, can start to grow. Next comes the knowledge </w:t>
      </w:r>
      <w:proofErr w:type="gramStart"/>
      <w:r>
        <w:t>to</w:t>
      </w:r>
      <w:proofErr w:type="gramEnd"/>
      <w:r>
        <w:t xml:space="preserve"> how to establish himself in his environment. But if you don't establish first some moral identity, some human content there, what you'll build will maybe be a thorn. Yes.</w:t>
      </w:r>
    </w:p>
    <w:p w14:paraId="2C2C05E7" w14:textId="77777777" w:rsidR="005828AC" w:rsidRDefault="005828AC" w:rsidP="005828AC">
      <w:r>
        <w:t xml:space="preserve">And a thorn doesn't use that carry that nice structure. It is not nice to touch. You </w:t>
      </w:r>
      <w:proofErr w:type="gramStart"/>
      <w:r>
        <w:t>have to</w:t>
      </w:r>
      <w:proofErr w:type="gramEnd"/>
      <w:r>
        <w:t xml:space="preserve"> be careful around It, you bound to get </w:t>
      </w:r>
      <w:proofErr w:type="gramStart"/>
      <w:r>
        <w:t>stuck, and</w:t>
      </w:r>
      <w:proofErr w:type="gramEnd"/>
      <w:r>
        <w:t xml:space="preserve"> pricked by it. It is so selfish, it hoards up all the water. It goes where there's nothing and </w:t>
      </w:r>
      <w:proofErr w:type="gramStart"/>
      <w:r>
        <w:t>eats up</w:t>
      </w:r>
      <w:proofErr w:type="gramEnd"/>
      <w:r>
        <w:t xml:space="preserve"> everything from it, right? Yeah. You don't find those trees growing where there's a lot of abundance of water and stuff. They go where hardly </w:t>
      </w:r>
      <w:proofErr w:type="spellStart"/>
      <w:r>
        <w:t>ain't</w:t>
      </w:r>
      <w:proofErr w:type="spellEnd"/>
      <w:r>
        <w:t xml:space="preserve"> no water. And that's where you find that </w:t>
      </w:r>
      <w:proofErr w:type="gramStart"/>
      <w:r>
        <w:t>old thorny</w:t>
      </w:r>
      <w:proofErr w:type="gramEnd"/>
      <w:r>
        <w:t xml:space="preserve"> bush growing where </w:t>
      </w:r>
      <w:proofErr w:type="spellStart"/>
      <w:r>
        <w:t>ain't</w:t>
      </w:r>
      <w:proofErr w:type="spellEnd"/>
      <w:r>
        <w:t xml:space="preserve"> hardly </w:t>
      </w:r>
      <w:proofErr w:type="gramStart"/>
      <w:r>
        <w:t>no</w:t>
      </w:r>
      <w:proofErr w:type="gramEnd"/>
      <w:r>
        <w:t xml:space="preserve"> water and its nature is to hoard the water. It takes it in, it hoards it, it has thorns that catch it even from the air, draw all the moisture out the dry air. Roots trying to get it, thorns trying to get it. And if you come and try to get the water that's hoarded in there, it's got those thorns ready to stick you.</w:t>
      </w:r>
    </w:p>
    <w:p w14:paraId="2FEB2EC2" w14:textId="77777777" w:rsidR="005828AC" w:rsidRDefault="005828AC" w:rsidP="005828AC">
      <w:r>
        <w:t xml:space="preserve">But the human being, if it </w:t>
      </w:r>
      <w:proofErr w:type="gramStart"/>
      <w:r>
        <w:t>grow</w:t>
      </w:r>
      <w:proofErr w:type="gramEnd"/>
      <w:r>
        <w:t xml:space="preserve"> properly, if the human being grows properly, it comes into this structured kind of life. Structured life. Having the roots firm in the earth, stem there. Stable, it's anchored so it's strong. Helped because it has ground or anchors in the ground and then the branches can come on because </w:t>
      </w:r>
      <w:proofErr w:type="spellStart"/>
      <w:proofErr w:type="gramStart"/>
      <w:r>
        <w:t>their</w:t>
      </w:r>
      <w:proofErr w:type="spellEnd"/>
      <w:proofErr w:type="gramEnd"/>
      <w:r>
        <w:t xml:space="preserve"> is strength now. This anchored structure can support </w:t>
      </w:r>
      <w:proofErr w:type="gramStart"/>
      <w:r>
        <w:t>branches,</w:t>
      </w:r>
      <w:proofErr w:type="gramEnd"/>
      <w:r>
        <w:t xml:space="preserve"> the branches grow on it. And lastly, the flower. The branches come on and they provide what? A resting place for other creatures. Shade for other creatures doing a service isn't it? Providing shade for other creatures in a resting place for creatures that fly in the air. All that want to crawl up and rest on a limb. Then lastly, the flower </w:t>
      </w:r>
      <w:r>
        <w:lastRenderedPageBreak/>
        <w:t xml:space="preserve">comes, the fourth part. Roots, trunk branch, flower. Flower comes and then reproduction is possible. Is that right? Now look in the flower. Reproduction is possible there in the flower. Look in the flower it is </w:t>
      </w:r>
      <w:proofErr w:type="gramStart"/>
      <w:r>
        <w:t>beauty</w:t>
      </w:r>
      <w:proofErr w:type="gramEnd"/>
      <w:r>
        <w:t xml:space="preserve">. The flower is </w:t>
      </w:r>
      <w:proofErr w:type="gramStart"/>
      <w:r>
        <w:t>beauty</w:t>
      </w:r>
      <w:proofErr w:type="gramEnd"/>
      <w:r>
        <w:t xml:space="preserve">, isn't it? From the source of softness of human nature, life was made possible for a dead seed and then the dead seed develops growth. And because it gives itself </w:t>
      </w:r>
      <w:proofErr w:type="gramStart"/>
      <w:r>
        <w:t>the beauty</w:t>
      </w:r>
      <w:proofErr w:type="gramEnd"/>
      <w:r>
        <w:t xml:space="preserve">, it </w:t>
      </w:r>
      <w:proofErr w:type="gramStart"/>
      <w:r>
        <w:t>is able to</w:t>
      </w:r>
      <w:proofErr w:type="gramEnd"/>
      <w:r>
        <w:t xml:space="preserve"> reproduce itself.</w:t>
      </w:r>
    </w:p>
    <w:p w14:paraId="6C6D9906" w14:textId="77777777" w:rsidR="005828AC" w:rsidRDefault="005828AC" w:rsidP="005828AC">
      <w:r>
        <w:t xml:space="preserve">Even the ugliest flower is beautiful. Is that right? Yes. The ugliest flower I ever seen was beautiful. I haven't seen an ugly flower to tell you truth. Yes. Look at </w:t>
      </w:r>
      <w:proofErr w:type="gramStart"/>
      <w:r>
        <w:t>the human being</w:t>
      </w:r>
      <w:proofErr w:type="gramEnd"/>
      <w:r>
        <w:t xml:space="preserve">. Now you look at yourself standing. You can imagine yourself, your arms like branches, right? Yes. Your feet are grounded down there. Your arms </w:t>
      </w:r>
      <w:proofErr w:type="gramStart"/>
      <w:r>
        <w:t>like</w:t>
      </w:r>
      <w:proofErr w:type="gramEnd"/>
      <w:r>
        <w:t xml:space="preserve"> branches and look at your head. Doesn't it show the kind of involved or complicated design that you see in the flower? In your body you see the simple design that you see in the plant, in its structure. In your face you see the complex design that you see in the flower, right? So where will your reproduction come from? Right up here, baby.</w:t>
      </w:r>
    </w:p>
    <w:p w14:paraId="43945F22" w14:textId="77777777" w:rsidR="005828AC" w:rsidRDefault="005828AC" w:rsidP="005828AC">
      <w:r>
        <w:t xml:space="preserve">If you don't get no germinating seeds up here, </w:t>
      </w:r>
      <w:proofErr w:type="spellStart"/>
      <w:r>
        <w:t>ain't</w:t>
      </w:r>
      <w:proofErr w:type="spellEnd"/>
      <w:r>
        <w:t xml:space="preserve"> no reproduction. This is beautiful. The structure is beautiful. It needs to hold up the senses. We need it to hold up the senses, but the senses </w:t>
      </w:r>
      <w:proofErr w:type="gramStart"/>
      <w:r>
        <w:t>have to</w:t>
      </w:r>
      <w:proofErr w:type="gramEnd"/>
      <w:r>
        <w:t xml:space="preserve"> mature because it is through the senses that you will be produced. You </w:t>
      </w:r>
      <w:proofErr w:type="gramStart"/>
      <w:r>
        <w:t>have to</w:t>
      </w:r>
      <w:proofErr w:type="gramEnd"/>
      <w:r>
        <w:t xml:space="preserve"> learn the knowledge, the knowledge, the intellect must learn what has developed here. Study what has developed here. Study the nature of </w:t>
      </w:r>
      <w:proofErr w:type="gramStart"/>
      <w:r>
        <w:t>the growth</w:t>
      </w:r>
      <w:proofErr w:type="gramEnd"/>
      <w:r>
        <w:t xml:space="preserve">. And in learning how human beings grow, how </w:t>
      </w:r>
      <w:proofErr w:type="gramStart"/>
      <w:r>
        <w:t>he develops</w:t>
      </w:r>
      <w:proofErr w:type="gramEnd"/>
      <w:r>
        <w:t xml:space="preserve">, then you can reproduce that. That doesn't come without G-d's help. The proud man, he never </w:t>
      </w:r>
      <w:proofErr w:type="gramStart"/>
      <w:r>
        <w:t>looked into</w:t>
      </w:r>
      <w:proofErr w:type="gramEnd"/>
      <w:r>
        <w:t xml:space="preserve"> something as simple as a tree, something as simple as a blade of grass. The proud man won't look in a simple flower, a plant, a stalk of corn. He won't look in </w:t>
      </w:r>
      <w:proofErr w:type="gramStart"/>
      <w:r>
        <w:t>that for</w:t>
      </w:r>
      <w:proofErr w:type="gramEnd"/>
      <w:r>
        <w:t xml:space="preserve"> direction.</w:t>
      </w:r>
    </w:p>
    <w:p w14:paraId="2E12812E" w14:textId="77777777" w:rsidR="005828AC" w:rsidRDefault="005828AC" w:rsidP="005828AC">
      <w:r>
        <w:t xml:space="preserve">His mind is so selfish, all he </w:t>
      </w:r>
      <w:proofErr w:type="gramStart"/>
      <w:r>
        <w:t>see</w:t>
      </w:r>
      <w:proofErr w:type="gramEnd"/>
      <w:r>
        <w:t xml:space="preserve"> in that is something to eat, something to use. You see, it's the man that gives himself to G-d. G-d-fearing person, a man or woman, that kind of G-d-fearing person that G-d guides to see signs in the simple things. Things that we take to be simple things. G-d show us signs. Signs of what He has done, signs of His wonderful work that inspire us, enlighten the mind and give us direction in our own lives. How many of us will get that? Only </w:t>
      </w:r>
      <w:proofErr w:type="gramStart"/>
      <w:r>
        <w:t>the sincere</w:t>
      </w:r>
      <w:proofErr w:type="gramEnd"/>
      <w:r>
        <w:t xml:space="preserve">. Only </w:t>
      </w:r>
      <w:proofErr w:type="gramStart"/>
      <w:r>
        <w:t>the sincere</w:t>
      </w:r>
      <w:proofErr w:type="gramEnd"/>
      <w:r>
        <w:t xml:space="preserve">. I have people that follow me around and they listen. They love it. They think they can become </w:t>
      </w:r>
      <w:proofErr w:type="gramStart"/>
      <w:r>
        <w:t>commercialize</w:t>
      </w:r>
      <w:proofErr w:type="gramEnd"/>
      <w:r>
        <w:t xml:space="preserve"> on it. Others want to do different things with it. Some just like to come because they like the ideas. Give them new ideas and they can go and impress somebody and they wonder, how does Chief Imam get </w:t>
      </w:r>
      <w:proofErr w:type="gramStart"/>
      <w:r>
        <w:t>all of</w:t>
      </w:r>
      <w:proofErr w:type="gramEnd"/>
      <w:r>
        <w:t xml:space="preserve"> these ideas?</w:t>
      </w:r>
    </w:p>
    <w:p w14:paraId="16F295C9" w14:textId="4E82029C" w:rsidR="005828AC" w:rsidRDefault="005828AC" w:rsidP="005828AC">
      <w:proofErr w:type="gramStart"/>
      <w:r>
        <w:t>it's</w:t>
      </w:r>
      <w:proofErr w:type="gramEnd"/>
      <w:r>
        <w:t xml:space="preserve"> </w:t>
      </w:r>
      <w:proofErr w:type="gramStart"/>
      <w:r>
        <w:t>the nature</w:t>
      </w:r>
      <w:proofErr w:type="gramEnd"/>
      <w:r>
        <w:t xml:space="preserve">. </w:t>
      </w:r>
      <w:proofErr w:type="gramStart"/>
      <w:r>
        <w:t>The nature</w:t>
      </w:r>
      <w:proofErr w:type="gramEnd"/>
      <w:r>
        <w:t xml:space="preserve"> is kind, it's good. </w:t>
      </w:r>
      <w:proofErr w:type="gramStart"/>
      <w:r>
        <w:t>The nature</w:t>
      </w:r>
      <w:proofErr w:type="gramEnd"/>
      <w:r>
        <w:t xml:space="preserve"> loves Allah. </w:t>
      </w:r>
      <w:proofErr w:type="gramStart"/>
      <w:r>
        <w:t>The nature</w:t>
      </w:r>
      <w:proofErr w:type="gramEnd"/>
      <w:r>
        <w:t xml:space="preserve"> is not proud. I don't entertain myself. I don't charm myself. Allah </w:t>
      </w:r>
      <w:proofErr w:type="gramStart"/>
      <w:r>
        <w:t>entertain</w:t>
      </w:r>
      <w:proofErr w:type="gramEnd"/>
      <w:r>
        <w:t xml:space="preserve"> me. This truth charms me. </w:t>
      </w:r>
      <w:proofErr w:type="gramStart"/>
      <w:r>
        <w:t>You</w:t>
      </w:r>
      <w:proofErr w:type="gramEnd"/>
      <w:r>
        <w:t xml:space="preserve"> see? Yes. </w:t>
      </w:r>
      <w:proofErr w:type="gramStart"/>
      <w:r>
        <w:t>So</w:t>
      </w:r>
      <w:proofErr w:type="gramEnd"/>
      <w:r>
        <w:t xml:space="preserve"> they wonder how come the Imam can get all these different ideas? How come he </w:t>
      </w:r>
      <w:proofErr w:type="gramStart"/>
      <w:r>
        <w:t>work</w:t>
      </w:r>
      <w:proofErr w:type="gramEnd"/>
      <w:r>
        <w:t xml:space="preserve"> with these things like this? You </w:t>
      </w:r>
      <w:proofErr w:type="gramStart"/>
      <w:r>
        <w:t>have to</w:t>
      </w:r>
      <w:proofErr w:type="gramEnd"/>
      <w:r>
        <w:t xml:space="preserve"> have the right disposition of soul. Start trying to please Allah. And once you please Him, then He will please you. Yes, that's the key. It's in the Qur'an </w:t>
      </w:r>
      <w:proofErr w:type="gramStart"/>
      <w:r>
        <w:t>over and over again</w:t>
      </w:r>
      <w:proofErr w:type="gramEnd"/>
      <w:r>
        <w:t xml:space="preserve">, please Allah. Dear people, some things you can't buy, you can't get, no way to get it, except by pleasing Allah. Happiness is one of them. You want happiness, stop working for it. Start working for happiness with Allah. And you'll get the happiness you want. You can't get happiness. Some of </w:t>
      </w:r>
      <w:r>
        <w:t>them</w:t>
      </w:r>
      <w:r>
        <w:t xml:space="preserve"> think that. One brother told me, brother Imam that's beautiful, but it's clear to me what I want.</w:t>
      </w:r>
    </w:p>
    <w:p w14:paraId="7368EBDA" w14:textId="1B4ABC83" w:rsidR="005828AC" w:rsidRDefault="005828AC" w:rsidP="005828AC">
      <w:r>
        <w:lastRenderedPageBreak/>
        <w:t xml:space="preserve">He said, </w:t>
      </w:r>
      <w:proofErr w:type="gramStart"/>
      <w:r>
        <w:t>I want</w:t>
      </w:r>
      <w:proofErr w:type="gramEnd"/>
      <w:r>
        <w:t xml:space="preserve"> that first part you explained</w:t>
      </w:r>
      <w:proofErr w:type="gramStart"/>
      <w:r>
        <w:t>.</w:t>
      </w:r>
      <w:proofErr w:type="gramEnd"/>
      <w:r>
        <w:t xml:space="preserve"> And I was talking about how </w:t>
      </w:r>
      <w:proofErr w:type="gramStart"/>
      <w:r>
        <w:t>the human being is</w:t>
      </w:r>
      <w:proofErr w:type="gramEnd"/>
      <w:r>
        <w:t xml:space="preserve"> equipped by nature to earn wealth, to earn income for himself, to rise socially. He's equipped by nature for these things. I was explaining that and he said, when I </w:t>
      </w:r>
      <w:proofErr w:type="gramStart"/>
      <w:r>
        <w:t>finished</w:t>
      </w:r>
      <w:proofErr w:type="gramEnd"/>
      <w:r>
        <w:t xml:space="preserve"> he said, well brother Imam, that's just what I want. I told him, </w:t>
      </w:r>
      <w:r>
        <w:t>Allah</w:t>
      </w:r>
      <w:r>
        <w:t xml:space="preserve"> said, wealth, the material thing of this life. He opened those up for everybody. This is what Allah says, the deceitful one and pure at heart. Both have opportunity to get this material wealth.</w:t>
      </w:r>
    </w:p>
    <w:p w14:paraId="1B2CEE01" w14:textId="78EE2F2B" w:rsidR="005828AC" w:rsidRDefault="005828AC" w:rsidP="005828AC">
      <w:r>
        <w:t xml:space="preserve">But He says, my special favor, blessing. I have </w:t>
      </w:r>
      <w:proofErr w:type="gramStart"/>
      <w:r>
        <w:t>reserved for</w:t>
      </w:r>
      <w:proofErr w:type="gramEnd"/>
      <w:r>
        <w:t xml:space="preserve"> </w:t>
      </w:r>
      <w:proofErr w:type="gramStart"/>
      <w:r>
        <w:t>my</w:t>
      </w:r>
      <w:proofErr w:type="gramEnd"/>
      <w:r>
        <w:t xml:space="preserve"> special devotees. Those that are not working for these material things but are working to please Him. And there are many. </w:t>
      </w:r>
      <w:proofErr w:type="gramStart"/>
      <w:r>
        <w:t>Whose</w:t>
      </w:r>
      <w:proofErr w:type="gramEnd"/>
      <w:r>
        <w:t xml:space="preserve"> this man out there in the West who died so pitifully. Hughes, Howard Hugjes. Look how that man amassed wealth, great wealth. Look how pitiful he died. There </w:t>
      </w:r>
      <w:proofErr w:type="spellStart"/>
      <w:r>
        <w:t>ain't</w:t>
      </w:r>
      <w:proofErr w:type="spellEnd"/>
      <w:r>
        <w:t xml:space="preserve"> no guarantee that wealth will satisfy your soul people. Some of </w:t>
      </w:r>
      <w:r>
        <w:t>them</w:t>
      </w:r>
      <w:r>
        <w:t xml:space="preserve"> hate me because I won't use the wealth that's at my fingertips. Yeah, hate me. I'm not joking with you. Hate me for it. Stupid nigger. If I was in this position, I'd come here in a fleet of cars.</w:t>
      </w:r>
    </w:p>
    <w:p w14:paraId="25B34DBE" w14:textId="77777777" w:rsidR="005828AC" w:rsidRDefault="005828AC" w:rsidP="005828AC">
      <w:r>
        <w:t xml:space="preserve">They don't like me. I don't wear jewelry. I wear nothing expensive and I won't let my wife accumulate anything. I don't have to argue with </w:t>
      </w:r>
      <w:proofErr w:type="gramStart"/>
      <w:r>
        <w:t>her no more now</w:t>
      </w:r>
      <w:proofErr w:type="gramEnd"/>
      <w:r>
        <w:t xml:space="preserve"> because she's seen </w:t>
      </w:r>
      <w:proofErr w:type="gramStart"/>
      <w:r>
        <w:t>the life</w:t>
      </w:r>
      <w:proofErr w:type="gramEnd"/>
      <w:r>
        <w:t xml:space="preserve"> for herself too. I </w:t>
      </w:r>
      <w:proofErr w:type="gramStart"/>
      <w:r>
        <w:t>used to have</w:t>
      </w:r>
      <w:proofErr w:type="gramEnd"/>
      <w:r>
        <w:t xml:space="preserve"> to argue with her because the world had conditioned her just like it </w:t>
      </w:r>
      <w:proofErr w:type="gramStart"/>
      <w:r>
        <w:t>condition</w:t>
      </w:r>
      <w:proofErr w:type="gramEnd"/>
      <w:r>
        <w:t xml:space="preserve"> all of us to think that those things are heaven. You just got to have it. You're fool if you don't get it if you can. But Allah blessed my wife with faith because she gave herself to Allah as I did. And now I don't have to argue about those things. That's right. We live in a modest home, small home. In fact, it's a poor man's house. We live in a poor man's house. We enjoy our life. We had two cars. I had a car. The Masjid bought my wife a car. Somehow the car was wrecked. Total wreck. Wrecked completely, total loss. My wife </w:t>
      </w:r>
      <w:proofErr w:type="gramStart"/>
      <w:r>
        <w:t>need</w:t>
      </w:r>
      <w:proofErr w:type="gramEnd"/>
      <w:r>
        <w:t xml:space="preserve"> another car. You get used to those things. It's just like a habit. Just like a dope habit. Yeah. </w:t>
      </w:r>
      <w:proofErr w:type="gramStart"/>
      <w:r>
        <w:t>So</w:t>
      </w:r>
      <w:proofErr w:type="gramEnd"/>
      <w:r>
        <w:t xml:space="preserve"> I want my car. My wife </w:t>
      </w:r>
      <w:proofErr w:type="spellStart"/>
      <w:r>
        <w:t>ain't</w:t>
      </w:r>
      <w:proofErr w:type="spellEnd"/>
      <w:r>
        <w:t xml:space="preserve"> got </w:t>
      </w:r>
      <w:proofErr w:type="gramStart"/>
      <w:r>
        <w:t>no</w:t>
      </w:r>
      <w:proofErr w:type="gramEnd"/>
      <w:r>
        <w:t xml:space="preserve"> car now. I don't want to give up my habit</w:t>
      </w:r>
    </w:p>
    <w:p w14:paraId="6ABA4065" w14:textId="54A9FD70" w:rsidR="005828AC" w:rsidRDefault="005828AC" w:rsidP="005828AC">
      <w:r>
        <w:t xml:space="preserve">And I didn't have enough to </w:t>
      </w:r>
      <w:proofErr w:type="gramStart"/>
      <w:r>
        <w:t>afford her</w:t>
      </w:r>
      <w:proofErr w:type="gramEnd"/>
      <w:r>
        <w:t xml:space="preserve"> to get </w:t>
      </w:r>
      <w:proofErr w:type="gramStart"/>
      <w:r>
        <w:t>it, buy</w:t>
      </w:r>
      <w:proofErr w:type="gramEnd"/>
      <w:r>
        <w:t xml:space="preserve"> her habit back for her, </w:t>
      </w:r>
      <w:proofErr w:type="gramStart"/>
      <w:r>
        <w:t>you</w:t>
      </w:r>
      <w:proofErr w:type="gramEnd"/>
      <w:r>
        <w:t xml:space="preserve"> see? So as time went on, she began to adjust to the new </w:t>
      </w:r>
      <w:proofErr w:type="gramStart"/>
      <w:r>
        <w:t>situation</w:t>
      </w:r>
      <w:proofErr w:type="gramEnd"/>
      <w:r>
        <w:t xml:space="preserve"> and I began to adjust to the new situation. Now we share the car, one car, we share it and we are happy. I know I am And I believe she is. In </w:t>
      </w:r>
      <w:proofErr w:type="gramStart"/>
      <w:r>
        <w:t>fact</w:t>
      </w:r>
      <w:proofErr w:type="gramEnd"/>
      <w:r>
        <w:t xml:space="preserve"> I know she is, no sign. She doesn't show any sign. Sometimes when you bring things up because the wife, she will confuse your generosity with your love. </w:t>
      </w:r>
      <w:proofErr w:type="gramStart"/>
      <w:r>
        <w:t>So</w:t>
      </w:r>
      <w:proofErr w:type="gramEnd"/>
      <w:r>
        <w:t xml:space="preserve"> this is a habit too that comes from life in this society. </w:t>
      </w:r>
      <w:proofErr w:type="gramStart"/>
      <w:r>
        <w:t>So</w:t>
      </w:r>
      <w:proofErr w:type="gramEnd"/>
      <w:r>
        <w:t xml:space="preserve"> if I was at home with her and</w:t>
      </w:r>
      <w:r>
        <w:t xml:space="preserve"> </w:t>
      </w:r>
      <w:r>
        <w:t xml:space="preserve">I said, you happy she'd probably say I'm not happy. You </w:t>
      </w:r>
      <w:proofErr w:type="gramStart"/>
      <w:r>
        <w:t>got</w:t>
      </w:r>
      <w:proofErr w:type="gramEnd"/>
      <w:r>
        <w:t xml:space="preserve"> a </w:t>
      </w:r>
      <w:proofErr w:type="gramStart"/>
      <w:r>
        <w:t>car,</w:t>
      </w:r>
      <w:proofErr w:type="gramEnd"/>
      <w:r>
        <w:t xml:space="preserve"> I don't have a car. They steal your </w:t>
      </w:r>
      <w:proofErr w:type="gramStart"/>
      <w:r>
        <w:t>car,</w:t>
      </w:r>
      <w:proofErr w:type="gramEnd"/>
      <w:r>
        <w:t xml:space="preserve"> I'm using your car. It might be a problem, but I believe that she's happy and if she </w:t>
      </w:r>
      <w:proofErr w:type="spellStart"/>
      <w:r>
        <w:t>ain't</w:t>
      </w:r>
      <w:proofErr w:type="spellEnd"/>
      <w:r>
        <w:t xml:space="preserve"> happy, I'm willing to give her the title to it. I'd rather see that than see another car. We can make it. We can make it. When we learn how to control the appetite for </w:t>
      </w:r>
      <w:proofErr w:type="gramStart"/>
      <w:r>
        <w:t>the material</w:t>
      </w:r>
      <w:proofErr w:type="gramEnd"/>
      <w:r>
        <w:t xml:space="preserve"> things by depending on Allah for happiness. </w:t>
      </w:r>
      <w:proofErr w:type="spellStart"/>
      <w:r>
        <w:t>Ain't</w:t>
      </w:r>
      <w:proofErr w:type="spellEnd"/>
      <w:r>
        <w:t xml:space="preserve"> no happiness in these things. These things will end up giving you all the hell you can stand.</w:t>
      </w:r>
    </w:p>
    <w:p w14:paraId="064562BF" w14:textId="4B3F40E9" w:rsidR="005828AC" w:rsidRDefault="005828AC" w:rsidP="005828AC">
      <w:r>
        <w:t xml:space="preserve">Man, if you keep going after </w:t>
      </w:r>
      <w:proofErr w:type="gramStart"/>
      <w:r>
        <w:t>it</w:t>
      </w:r>
      <w:proofErr w:type="gramEnd"/>
      <w:r>
        <w:t xml:space="preserve"> you'll never get enough. I know a particular person he found out that </w:t>
      </w:r>
      <w:proofErr w:type="spellStart"/>
      <w:r>
        <w:t>ain't</w:t>
      </w:r>
      <w:proofErr w:type="spellEnd"/>
      <w:r>
        <w:t xml:space="preserve"> no place to hold all the wealth he wanted. That </w:t>
      </w:r>
      <w:proofErr w:type="gramStart"/>
      <w:r>
        <w:t>is</w:t>
      </w:r>
      <w:proofErr w:type="gramEnd"/>
      <w:r>
        <w:t xml:space="preserve"> he can't provide a place to hold all the wealth he wants. So now he's given up trying to have all the wealth around him. He puts the </w:t>
      </w:r>
      <w:proofErr w:type="gramStart"/>
      <w:r>
        <w:t>wealth</w:t>
      </w:r>
      <w:proofErr w:type="gramEnd"/>
      <w:r>
        <w:t xml:space="preserve"> way out somewhere. He got a place way out somewhere. Other people provide a place big enough for all his wealth and it stacks up there so he can't see it. But every so often he </w:t>
      </w:r>
      <w:proofErr w:type="gramStart"/>
      <w:r>
        <w:t>look</w:t>
      </w:r>
      <w:proofErr w:type="gramEnd"/>
      <w:r>
        <w:t xml:space="preserve"> at it in the book, bank book or something or he </w:t>
      </w:r>
      <w:proofErr w:type="gramStart"/>
      <w:r>
        <w:t>go</w:t>
      </w:r>
      <w:proofErr w:type="gramEnd"/>
      <w:r>
        <w:t xml:space="preserve"> and </w:t>
      </w:r>
      <w:proofErr w:type="gramStart"/>
      <w:r>
        <w:t>visit</w:t>
      </w:r>
      <w:proofErr w:type="gramEnd"/>
      <w:r>
        <w:t xml:space="preserve"> the bank </w:t>
      </w:r>
      <w:r>
        <w:lastRenderedPageBreak/>
        <w:t xml:space="preserve">and </w:t>
      </w:r>
      <w:proofErr w:type="gramStart"/>
      <w:r>
        <w:t>talk</w:t>
      </w:r>
      <w:proofErr w:type="gramEnd"/>
      <w:r>
        <w:t xml:space="preserve"> to the people. How is it coming? How is it coming? </w:t>
      </w:r>
      <w:proofErr w:type="gramStart"/>
      <w:r>
        <w:t>So</w:t>
      </w:r>
      <w:proofErr w:type="gramEnd"/>
      <w:r>
        <w:t xml:space="preserve"> you go from one stage to another stage of slavery, dependency on </w:t>
      </w:r>
      <w:proofErr w:type="gramStart"/>
      <w:r>
        <w:t>the material</w:t>
      </w:r>
      <w:proofErr w:type="gramEnd"/>
      <w:r>
        <w:t xml:space="preserve"> things. Pretty soon you're not even enjoying it. Your only satisfaction is knowing that it is there in your name. Yes, you start on saying, or if I just had enough so I would be able to go where I want to go. I don't have a car. Or if I could just buy the things I need, I would be satisfied. If I could just get Mary and Roger some new clothes and have their school </w:t>
      </w:r>
      <w:r>
        <w:t>tuition</w:t>
      </w:r>
      <w:r>
        <w:t xml:space="preserve"> paid up and a decent house.</w:t>
      </w:r>
    </w:p>
    <w:p w14:paraId="2EE9FD20" w14:textId="77777777" w:rsidR="005828AC" w:rsidRDefault="005828AC" w:rsidP="005828AC">
      <w:r>
        <w:t xml:space="preserve">Pretty soon you done talked yourself into a lot of stuff. After </w:t>
      </w:r>
      <w:proofErr w:type="spellStart"/>
      <w:r>
        <w:t>while</w:t>
      </w:r>
      <w:proofErr w:type="spellEnd"/>
      <w:r>
        <w:t xml:space="preserve"> you stop, you say, if I just had that, I think I would be satisfied. And once you get that, you start wanting </w:t>
      </w:r>
      <w:proofErr w:type="gramStart"/>
      <w:r>
        <w:t>more and more</w:t>
      </w:r>
      <w:proofErr w:type="gramEnd"/>
      <w:r>
        <w:t xml:space="preserve">. It never stops. It doesn't stop until you come back to your senses. Let us want what Allah </w:t>
      </w:r>
      <w:proofErr w:type="gramStart"/>
      <w:r>
        <w:t>wants</w:t>
      </w:r>
      <w:proofErr w:type="gramEnd"/>
      <w:r>
        <w:t xml:space="preserve"> and Allah </w:t>
      </w:r>
      <w:proofErr w:type="gramStart"/>
      <w:r>
        <w:t>want</w:t>
      </w:r>
      <w:proofErr w:type="gramEnd"/>
      <w:r>
        <w:t xml:space="preserve"> human beings to be kind, just, truthful, honorable, brothers and sisters, one to the other. He </w:t>
      </w:r>
      <w:proofErr w:type="gramStart"/>
      <w:r>
        <w:t>want</w:t>
      </w:r>
      <w:proofErr w:type="gramEnd"/>
      <w:r>
        <w:t xml:space="preserve"> us to feel each other's hurt, to feel each other's suffering. If he </w:t>
      </w:r>
      <w:proofErr w:type="gramStart"/>
      <w:r>
        <w:t>make</w:t>
      </w:r>
      <w:proofErr w:type="gramEnd"/>
      <w:r>
        <w:t xml:space="preserve"> all of us wealthy, where will there be any room for compassion, sympathy, service to each other? </w:t>
      </w:r>
      <w:proofErr w:type="gramStart"/>
      <w:r>
        <w:t>So</w:t>
      </w:r>
      <w:proofErr w:type="gramEnd"/>
      <w:r>
        <w:t xml:space="preserve"> Allah has created the right life for us and believe me, you can eat chicken soup, peanut butter and jelly sandwich and get more pleasure out of it then some of these millionaires are getting out of filet mignon, black fish eggs. What </w:t>
      </w:r>
      <w:proofErr w:type="gramStart"/>
      <w:r>
        <w:t>they</w:t>
      </w:r>
      <w:proofErr w:type="gramEnd"/>
      <w:r>
        <w:t xml:space="preserve"> call it? Caviar.</w:t>
      </w:r>
    </w:p>
    <w:p w14:paraId="61A06FE4" w14:textId="77777777" w:rsidR="005828AC" w:rsidRDefault="005828AC" w:rsidP="005828AC">
      <w:r>
        <w:t xml:space="preserve">You'll get more pledge out of your </w:t>
      </w:r>
      <w:proofErr w:type="gramStart"/>
      <w:r>
        <w:t>Franco American</w:t>
      </w:r>
      <w:proofErr w:type="gramEnd"/>
      <w:r>
        <w:t xml:space="preserve"> spaghetti and meat or tomato sauce then they're getting out of that $35 meal that they paid for. Let us get away from this material thing. Material lust is what hurt the good moral development, the good discipline that the Honorable Elijah Muhammad was able to establish over 40 some years. Let us stop being greedy for the things that this world put out to tempt our appetite. Sex, destructive habits, whiskeys and beers and wines and narcotic drugs. Force yourself to break with that stuff. Don't give </w:t>
      </w:r>
      <w:proofErr w:type="gramStart"/>
      <w:r>
        <w:t>yourself to</w:t>
      </w:r>
      <w:proofErr w:type="gramEnd"/>
      <w:r>
        <w:t xml:space="preserve"> that kind of stuff. Gambling, some of us want to hit it big. You </w:t>
      </w:r>
      <w:proofErr w:type="gramStart"/>
      <w:r>
        <w:t>got</w:t>
      </w:r>
      <w:proofErr w:type="gramEnd"/>
      <w:r>
        <w:t xml:space="preserve"> to have it right now. You are Muslim and you know gambling is the works of the devil. Allah says plainly that it's the works of the devil, but you go, I can just hit it once real big. I'll give </w:t>
      </w:r>
      <w:proofErr w:type="gramStart"/>
      <w:r>
        <w:t>zakat</w:t>
      </w:r>
      <w:proofErr w:type="gramEnd"/>
      <w:r>
        <w:t xml:space="preserve"> 10%.</w:t>
      </w:r>
    </w:p>
    <w:p w14:paraId="62F171AA" w14:textId="77777777" w:rsidR="005828AC" w:rsidRDefault="005828AC" w:rsidP="005828AC">
      <w:r>
        <w:t xml:space="preserve">Allah says, don't put in zakat that has been gained unlawfully. </w:t>
      </w:r>
      <w:proofErr w:type="gramStart"/>
      <w:r>
        <w:t>So</w:t>
      </w:r>
      <w:proofErr w:type="gramEnd"/>
      <w:r>
        <w:t xml:space="preserve"> we don't want it in </w:t>
      </w:r>
      <w:proofErr w:type="gramStart"/>
      <w:r>
        <w:t>zakat</w:t>
      </w:r>
      <w:proofErr w:type="gramEnd"/>
      <w:r>
        <w:t xml:space="preserve">. Allah </w:t>
      </w:r>
      <w:proofErr w:type="gramStart"/>
      <w:r>
        <w:t>reject</w:t>
      </w:r>
      <w:proofErr w:type="gramEnd"/>
      <w:r>
        <w:t xml:space="preserve"> it from </w:t>
      </w:r>
      <w:proofErr w:type="gramStart"/>
      <w:r>
        <w:t>zakat</w:t>
      </w:r>
      <w:proofErr w:type="gramEnd"/>
      <w:r>
        <w:t xml:space="preserve">. Don't put in zakat that that has been gained unlawfully. </w:t>
      </w:r>
      <w:proofErr w:type="gramStart"/>
      <w:r>
        <w:t>So</w:t>
      </w:r>
      <w:proofErr w:type="gramEnd"/>
      <w:r>
        <w:t xml:space="preserve"> would you be proud of it? Would you carry and say to the public, this is what I got. I stuck up that liquor store over there. Oh, I swindled this, I did this. This is what I got. I gave 10% to zakat. </w:t>
      </w:r>
      <w:proofErr w:type="gramStart"/>
      <w:r>
        <w:t>is</w:t>
      </w:r>
      <w:proofErr w:type="gramEnd"/>
      <w:r>
        <w:t xml:space="preserve"> it something that you </w:t>
      </w:r>
      <w:proofErr w:type="gramStart"/>
      <w:r>
        <w:t>proud</w:t>
      </w:r>
      <w:proofErr w:type="gramEnd"/>
      <w:r>
        <w:t xml:space="preserve"> of that you can publish? Will the morals of </w:t>
      </w:r>
      <w:proofErr w:type="gramStart"/>
      <w:r>
        <w:t>the society</w:t>
      </w:r>
      <w:proofErr w:type="gramEnd"/>
      <w:r>
        <w:t xml:space="preserve"> accept that you publish that? G-d say if human beings will turn away from it, then why would you bring that to G-d? So let us search our souls and come home, brother, come home to truthfulness. Come home to your original nature and Allah will bless us. Allahu Akbar.</w:t>
      </w:r>
    </w:p>
    <w:p w14:paraId="63A27FEA" w14:textId="77777777" w:rsidR="005828AC" w:rsidRDefault="005828AC" w:rsidP="005828AC">
      <w:r>
        <w:t xml:space="preserve">All praise is due to Allah, guardian evolver, cherisher and sustainer of all the worlds. Allah has revealed to Prophet Muhammad the Qur'an and in the Qur'an our human development is put in clear light. Allah says that He created us, gave us our nature, and thereafter gave us divine guidance. And in other verses, Qur'an, Allah says that He gave everything its nature, it's created form and thereafter gave His guidance for it. And he says that He is the one who created then gave due proportion, gave the correct proportion, the correct shape, correct design to His creation. Kalaqa Fasawa. He created, gave us our character and created our total being, </w:t>
      </w:r>
      <w:proofErr w:type="spellStart"/>
      <w:r>
        <w:t>Fasawa</w:t>
      </w:r>
      <w:proofErr w:type="spellEnd"/>
      <w:r>
        <w:t xml:space="preserve">. Then gave it its proper structure, design and structure, </w:t>
      </w:r>
      <w:r>
        <w:lastRenderedPageBreak/>
        <w:t xml:space="preserve">proper proportion and proper balance so that we don't go to extremes. Whenever we go to extremes, then </w:t>
      </w:r>
      <w:proofErr w:type="gramStart"/>
      <w:r>
        <w:t>that nature</w:t>
      </w:r>
      <w:proofErr w:type="gramEnd"/>
      <w:r>
        <w:t xml:space="preserve"> warns us that we are going out </w:t>
      </w:r>
      <w:proofErr w:type="gramStart"/>
      <w:r>
        <w:t>of the form</w:t>
      </w:r>
      <w:proofErr w:type="gramEnd"/>
      <w:r>
        <w:t xml:space="preserve">. We are leaving the form that G-d has given it. We say our </w:t>
      </w:r>
      <w:proofErr w:type="gramStart"/>
      <w:r>
        <w:t>conscious</w:t>
      </w:r>
      <w:proofErr w:type="gramEnd"/>
      <w:r>
        <w:t xml:space="preserve"> is bothering us. More accurately, your nature is bothering you.</w:t>
      </w:r>
    </w:p>
    <w:p w14:paraId="6C122931" w14:textId="77777777" w:rsidR="005828AC" w:rsidRDefault="005828AC" w:rsidP="005828AC">
      <w:r>
        <w:t xml:space="preserve">G-d has created your </w:t>
      </w:r>
      <w:proofErr w:type="gramStart"/>
      <w:r>
        <w:t>nature</w:t>
      </w:r>
      <w:proofErr w:type="gramEnd"/>
      <w:r>
        <w:t xml:space="preserve"> and you are leaving it and </w:t>
      </w:r>
      <w:proofErr w:type="gramStart"/>
      <w:r>
        <w:t>the nature</w:t>
      </w:r>
      <w:proofErr w:type="gramEnd"/>
      <w:r>
        <w:t xml:space="preserve"> is speaking to you through your mind, letting you know that you are leaving the nature that G-d created you in. Kalaqa Fasawa. Then He says </w:t>
      </w:r>
      <w:proofErr w:type="spellStart"/>
      <w:r>
        <w:t>Qadara</w:t>
      </w:r>
      <w:proofErr w:type="spellEnd"/>
      <w:r>
        <w:t xml:space="preserve"> Fahada. He established the law of justice and thereafter gave guidance. What is the law of justice? The law of just compensation. Almighty G-d has established justice as a universal law. If you kill the balance, if you take from something that you shouldn't have taken from you are going to put it back or it is going to take from you.</w:t>
      </w:r>
    </w:p>
    <w:p w14:paraId="0FC3404E" w14:textId="77777777" w:rsidR="005828AC" w:rsidRDefault="005828AC" w:rsidP="005828AC">
      <w:r>
        <w:t xml:space="preserve">You are going to put it back, make up or it's going to take from you. Look how it is so easy for us to see the justice of G-d reigning, ruling in the history of man, but we look at just this fleeting moment in the history and say, man has no </w:t>
      </w:r>
      <w:proofErr w:type="gramStart"/>
      <w:r>
        <w:t>justice</w:t>
      </w:r>
      <w:proofErr w:type="gramEnd"/>
      <w:r>
        <w:t xml:space="preserve"> but what he can take. No, look at the history in bigger sections. Look at the history in bigger sections and you'll see a pattern. You'll see that the unjust comes to their doom. The unjust comes to their doom. Muslims. If you expect to have the Muslim life and to enjoy peace of mind and grow healthy and strong as a community economically, academically, economically, socially, politically, culturally, if you expect to grow healthy and strong, you are going to have to have faith of the Muslim. The faith of the Muslim is not that shaky kind of doubt that you have.</w:t>
      </w:r>
    </w:p>
    <w:p w14:paraId="50869B6B" w14:textId="77777777" w:rsidR="005828AC" w:rsidRDefault="005828AC" w:rsidP="005828AC">
      <w:r>
        <w:t xml:space="preserve">Oh G-d is not </w:t>
      </w:r>
      <w:proofErr w:type="gramStart"/>
      <w:r>
        <w:t>just,</w:t>
      </w:r>
      <w:proofErr w:type="gramEnd"/>
      <w:r>
        <w:t xml:space="preserve"> the world is so. No, G-d is just. The problem with the </w:t>
      </w:r>
      <w:proofErr w:type="gramStart"/>
      <w:r>
        <w:t>world it</w:t>
      </w:r>
      <w:proofErr w:type="gramEnd"/>
      <w:r>
        <w:t xml:space="preserve"> hasn't been true to G-d. You'll be true to G-d. But my mother, she was true. How do you know? Your mother was good from the outside? As best you can see, she was good. How do you know what was on the inside? G-d is the judge. Those people that are truly good, they don't live </w:t>
      </w:r>
      <w:proofErr w:type="gramStart"/>
      <w:r>
        <w:t>no bad</w:t>
      </w:r>
      <w:proofErr w:type="gramEnd"/>
      <w:r>
        <w:t xml:space="preserve"> lives. I don't care if they're Christian or what, if they're truly good people, they don't live any bad lives. G-d saved those people from hell.</w:t>
      </w:r>
    </w:p>
    <w:p w14:paraId="570542B8" w14:textId="77777777" w:rsidR="005828AC" w:rsidRDefault="005828AC" w:rsidP="005828AC">
      <w:proofErr w:type="gramStart"/>
      <w:r>
        <w:t>So</w:t>
      </w:r>
      <w:proofErr w:type="gramEnd"/>
      <w:r>
        <w:t xml:space="preserve"> if you know a person who looked to be good out, maybe they were saying G-d every second out of their mouth, that doesn't mean they were good. </w:t>
      </w:r>
      <w:proofErr w:type="gramStart"/>
      <w:r>
        <w:t>So</w:t>
      </w:r>
      <w:proofErr w:type="gramEnd"/>
      <w:r>
        <w:t xml:space="preserve"> let us not put ourselves in G-d's position to judge G-d. G-d, how come you let that person suffer like that? She was good. I don't have </w:t>
      </w:r>
      <w:proofErr w:type="gramStart"/>
      <w:r>
        <w:t>no</w:t>
      </w:r>
      <w:proofErr w:type="gramEnd"/>
      <w:r>
        <w:t xml:space="preserve"> faith in being righteous. That person was righteous and </w:t>
      </w:r>
      <w:proofErr w:type="gramStart"/>
      <w:r>
        <w:t>look</w:t>
      </w:r>
      <w:proofErr w:type="gramEnd"/>
      <w:r>
        <w:t xml:space="preserve"> how that person suffered. G-d knows something about that person that you don't know. I've seen people convince me so completely that they were so innocent, righteous people and G-d has blessed me to live enough years to find out that they were righteous hypocrites.</w:t>
      </w:r>
    </w:p>
    <w:p w14:paraId="7FDD676E" w14:textId="77777777" w:rsidR="005828AC" w:rsidRDefault="005828AC" w:rsidP="005828AC">
      <w:r>
        <w:t xml:space="preserve">They had a </w:t>
      </w:r>
      <w:proofErr w:type="spellStart"/>
      <w:proofErr w:type="gramStart"/>
      <w:r>
        <w:t>self kind</w:t>
      </w:r>
      <w:proofErr w:type="spellEnd"/>
      <w:proofErr w:type="gramEnd"/>
      <w:r>
        <w:t xml:space="preserve">, selfish righteousness, </w:t>
      </w:r>
      <w:proofErr w:type="gramStart"/>
      <w:r>
        <w:t>a self</w:t>
      </w:r>
      <w:proofErr w:type="gramEnd"/>
      <w:r>
        <w:t xml:space="preserve">-righteousness, but something came along and tested </w:t>
      </w:r>
      <w:proofErr w:type="gramStart"/>
      <w:r>
        <w:t>them</w:t>
      </w:r>
      <w:proofErr w:type="gramEnd"/>
      <w:r>
        <w:t xml:space="preserve"> and they couldn't stand up </w:t>
      </w:r>
      <w:proofErr w:type="gramStart"/>
      <w:r>
        <w:t>to</w:t>
      </w:r>
      <w:proofErr w:type="gramEnd"/>
      <w:r>
        <w:t xml:space="preserve"> the test. You find people that can be beautiful and righteous with many, many people. </w:t>
      </w:r>
      <w:proofErr w:type="gramStart"/>
      <w:r>
        <w:t>Finally</w:t>
      </w:r>
      <w:proofErr w:type="gramEnd"/>
      <w:r>
        <w:t xml:space="preserve"> somebody will come </w:t>
      </w:r>
      <w:proofErr w:type="gramStart"/>
      <w:r>
        <w:t>up</w:t>
      </w:r>
      <w:proofErr w:type="gramEnd"/>
      <w:r>
        <w:t xml:space="preserve"> that will test them and they can't pass a test. Let </w:t>
      </w:r>
      <w:proofErr w:type="gramStart"/>
      <w:r>
        <w:t>that</w:t>
      </w:r>
      <w:proofErr w:type="gramEnd"/>
      <w:r>
        <w:t xml:space="preserve"> selfish feelings make them reject the person. No. So let's </w:t>
      </w:r>
      <w:proofErr w:type="gramStart"/>
      <w:r>
        <w:t>not us</w:t>
      </w:r>
      <w:proofErr w:type="gramEnd"/>
      <w:r>
        <w:t xml:space="preserve"> judge, Allah is, the judge. Allah is the judge. A Muslim, he's not one who acts only on what he knows. The Muslim is one who acts on what he believes. Oh, I </w:t>
      </w:r>
      <w:proofErr w:type="spellStart"/>
      <w:r>
        <w:t>ain't</w:t>
      </w:r>
      <w:proofErr w:type="spellEnd"/>
      <w:r>
        <w:t xml:space="preserve"> going to follow nothing that I don't know. Well go on fool, we know where you are. We know where you </w:t>
      </w:r>
      <w:proofErr w:type="gramStart"/>
      <w:r>
        <w:t>going be</w:t>
      </w:r>
      <w:proofErr w:type="gramEnd"/>
      <w:r>
        <w:t xml:space="preserve"> until you change your mind.</w:t>
      </w:r>
    </w:p>
    <w:p w14:paraId="6BD5D7F3" w14:textId="77777777" w:rsidR="005828AC" w:rsidRDefault="005828AC" w:rsidP="005828AC">
      <w:r>
        <w:lastRenderedPageBreak/>
        <w:t xml:space="preserve">Muslim is one who acts on what he believes. The strongest support we have is not what we know. The strongest support we have is what we believe. We don't know that G-d will give us life after death. G-d has promised it. We believe this. We haven't verified it. We can't prove it. We don't know that G-d is right, ready, that if someone come to shoot me with a gun that's loaded, everything is correct, nothing wrong with the gun and his hand is good, nothing wrong, everything is right, all the circumstances are right, everything is right. </w:t>
      </w:r>
      <w:proofErr w:type="gramStart"/>
      <w:r>
        <w:t>That if</w:t>
      </w:r>
      <w:proofErr w:type="gramEnd"/>
      <w:r>
        <w:t xml:space="preserve"> he pulled that trigger, I </w:t>
      </w:r>
      <w:proofErr w:type="gramStart"/>
      <w:r>
        <w:t>won't</w:t>
      </w:r>
      <w:proofErr w:type="gramEnd"/>
      <w:r>
        <w:t xml:space="preserve"> die or his bullet </w:t>
      </w:r>
      <w:proofErr w:type="gramStart"/>
      <w:r>
        <w:t>won't</w:t>
      </w:r>
      <w:proofErr w:type="gramEnd"/>
      <w:r>
        <w:t xml:space="preserve"> hit my head. We don't know that, but I believe that if it is not Allah's will, everything can be right and the thing won't work if G-d doesn't want it to work.</w:t>
      </w:r>
    </w:p>
    <w:p w14:paraId="05CA8230" w14:textId="77777777" w:rsidR="005828AC" w:rsidRDefault="005828AC" w:rsidP="005828AC">
      <w:proofErr w:type="gramStart"/>
      <w:r>
        <w:t>So</w:t>
      </w:r>
      <w:proofErr w:type="gramEnd"/>
      <w:r>
        <w:t xml:space="preserve"> Muslims, the strongest support we have is not what we know. We can only know Allah in power. We cannot not know Allah in totality, but we have faith, we believe and it's our belief that secure us. We don't follow Abraham the knowing. We follow Abraham the faithful. We don't follow Prophet Muhammad the knowing. We follow Prophet Muhammad, the strong, the perfect in moral character. Faith and moral character </w:t>
      </w:r>
      <w:proofErr w:type="gramStart"/>
      <w:r>
        <w:t>is</w:t>
      </w:r>
      <w:proofErr w:type="gramEnd"/>
      <w:r>
        <w:t xml:space="preserve"> what lead us. That's the strongest thing we have going for us. Yet somebody wants to know everything before they </w:t>
      </w:r>
      <w:proofErr w:type="gramStart"/>
      <w:r>
        <w:t>believe</w:t>
      </w:r>
      <w:proofErr w:type="gramEnd"/>
      <w:r>
        <w:t xml:space="preserve"> you. Where is the reward? If you don't believe in anything you don't know where </w:t>
      </w:r>
      <w:proofErr w:type="gramStart"/>
      <w:r>
        <w:t>is the reward</w:t>
      </w:r>
      <w:proofErr w:type="gramEnd"/>
      <w:r>
        <w:t>?</w:t>
      </w:r>
    </w:p>
    <w:p w14:paraId="44F1171F" w14:textId="77777777" w:rsidR="005828AC" w:rsidRDefault="005828AC" w:rsidP="005828AC">
      <w:r>
        <w:t xml:space="preserve">Do we treat each other like that? We marry a </w:t>
      </w:r>
      <w:proofErr w:type="gramStart"/>
      <w:r>
        <w:t>girl,</w:t>
      </w:r>
      <w:proofErr w:type="gramEnd"/>
      <w:r>
        <w:t xml:space="preserve"> we marry her on </w:t>
      </w:r>
      <w:proofErr w:type="gramStart"/>
      <w:r>
        <w:t>the grounds</w:t>
      </w:r>
      <w:proofErr w:type="gramEnd"/>
      <w:r>
        <w:t xml:space="preserve"> of faith. We don't know. That girl convinced us that she's going to be a good girl. And a boy </w:t>
      </w:r>
      <w:proofErr w:type="gramStart"/>
      <w:r>
        <w:t>convince</w:t>
      </w:r>
      <w:proofErr w:type="gramEnd"/>
      <w:r>
        <w:t xml:space="preserve"> the young girl he's going to be a good man. And </w:t>
      </w:r>
      <w:proofErr w:type="gramStart"/>
      <w:r>
        <w:t>on the basis of</w:t>
      </w:r>
      <w:proofErr w:type="gramEnd"/>
      <w:r>
        <w:t xml:space="preserve"> </w:t>
      </w:r>
      <w:proofErr w:type="gramStart"/>
      <w:r>
        <w:t>the faith</w:t>
      </w:r>
      <w:proofErr w:type="gramEnd"/>
      <w:r>
        <w:t xml:space="preserve">, they marry each other and plan a whole life. Is that right? Human life is on faith. It's not on what you know. </w:t>
      </w:r>
      <w:proofErr w:type="spellStart"/>
      <w:r>
        <w:t>Ain't</w:t>
      </w:r>
      <w:proofErr w:type="spellEnd"/>
      <w:r>
        <w:t xml:space="preserve"> nothing guaranteed tomorrow, it's on faith. But see how G-d </w:t>
      </w:r>
      <w:proofErr w:type="gramStart"/>
      <w:r>
        <w:t>test</w:t>
      </w:r>
      <w:proofErr w:type="gramEnd"/>
      <w:r>
        <w:t xml:space="preserve"> us. He </w:t>
      </w:r>
      <w:proofErr w:type="gramStart"/>
      <w:r>
        <w:t>test</w:t>
      </w:r>
      <w:proofErr w:type="gramEnd"/>
      <w:r>
        <w:t xml:space="preserve"> us. If you want to give yourself to your own judgment, if you want to be your own governor, your own master, G-d will let you go. Okay, you </w:t>
      </w:r>
      <w:proofErr w:type="gramStart"/>
      <w:r>
        <w:t>secure</w:t>
      </w:r>
      <w:proofErr w:type="gramEnd"/>
      <w:r>
        <w:t xml:space="preserve"> tomorrow for yourself. Big head scientist, secure tomorrow. Secure it for yourself.</w:t>
      </w:r>
    </w:p>
    <w:p w14:paraId="7010D620" w14:textId="77777777" w:rsidR="005828AC" w:rsidRDefault="005828AC" w:rsidP="005828AC">
      <w:r>
        <w:t xml:space="preserve">The intellect and its growth </w:t>
      </w:r>
      <w:proofErr w:type="gramStart"/>
      <w:r>
        <w:t>depends</w:t>
      </w:r>
      <w:proofErr w:type="gramEnd"/>
      <w:r>
        <w:t xml:space="preserve"> upon two things more than anything else. One is faith, the other one is purity, faith and purity. You want to see better academic achievements in Bilalians, in the African Americans? Let us work to make them pure in their thinking, cleaner in their minds. Let us work to put faith in them and G-d and in righteousness. Let us restore in them and build up in them faith and purity and I guarantee you you'll see a change overnight in their intelligence ability. A lot of us don't know that secret and I call it a secret because it's something that we overlook. We don't know that intelligence growth is tied into moral growth.</w:t>
      </w:r>
    </w:p>
    <w:p w14:paraId="50F38FF9" w14:textId="5CA68BF7" w:rsidR="005828AC" w:rsidRDefault="005828AC" w:rsidP="005828AC">
      <w:r>
        <w:t xml:space="preserve">You may have someone who is a pure genius in one area, but that genius will prove to be his downfall. Most of the real geniuses, the genius people that we have, there are people that are of better </w:t>
      </w:r>
      <w:proofErr w:type="gramStart"/>
      <w:r>
        <w:t>moral</w:t>
      </w:r>
      <w:proofErr w:type="gramEnd"/>
      <w:r>
        <w:t xml:space="preserve"> faster than other people. Just study them for yourself. The real men and women of genius that we have in history are usually people of better moral character than others. They have more </w:t>
      </w:r>
      <w:proofErr w:type="gramStart"/>
      <w:r>
        <w:t>humanness</w:t>
      </w:r>
      <w:proofErr w:type="gramEnd"/>
      <w:r>
        <w:t xml:space="preserve"> than others, more moral strength than others. They have more faith, they trust. They're not giving </w:t>
      </w:r>
      <w:proofErr w:type="gramStart"/>
      <w:r>
        <w:t>themselves to</w:t>
      </w:r>
      <w:proofErr w:type="gramEnd"/>
      <w:r>
        <w:t xml:space="preserve"> material things. Those that show genius but don't show that </w:t>
      </w:r>
      <w:r>
        <w:t>quality</w:t>
      </w:r>
      <w:r>
        <w:t>, that moral character, the character, the type of character, moral character that don't show truth</w:t>
      </w:r>
      <w:r>
        <w:t>ful</w:t>
      </w:r>
      <w:r>
        <w:t xml:space="preserve">ness. Their history is an ugly mark. Not only on them but on the whole humanity. And Hitler is an example. Adolf Hitler. It's said the man was a military genius. Look at the humiliating defeat that he suffered. Look how his </w:t>
      </w:r>
      <w:r>
        <w:lastRenderedPageBreak/>
        <w:t xml:space="preserve">great Germany came up, went down overnight. Gone and nobody's glorifying him, not even his own people. Find a few crazy nuts walking around with </w:t>
      </w:r>
      <w:r>
        <w:t>swastikas</w:t>
      </w:r>
      <w:r>
        <w:t xml:space="preserve"> on their arm. They trying to tell us about Hitler and every time they say Hitler, they degrade him a little bit more.</w:t>
      </w:r>
    </w:p>
    <w:p w14:paraId="2AE71129" w14:textId="77777777" w:rsidR="005828AC" w:rsidRDefault="005828AC" w:rsidP="005828AC">
      <w:r>
        <w:t>So even his supporters are degrading him. Yes. So let us wake up to this, come to faith in G-d and know that Allah has the answers for us and the Qur'an is the answers for us, not only for us, for the world. We see what's happening now in Iran. We see a new spirit coming up for Al Islam, the revival of Al Islam going to Egypt and other parts of the world. We've seen the efforts here to bring Muslim people in true line with the Qur'anic teaching and revival of true Islam here in America. We see all of this going on. This tells us that this is an opportune time for Islam. It doesn't guarantee anything for us. It only tells us that now is an opportune time, that G-d is favoring us. G-d is giving us climate, a better climate for working as Muslims.</w:t>
      </w:r>
    </w:p>
    <w:p w14:paraId="7D8A133B" w14:textId="77777777" w:rsidR="005828AC" w:rsidRDefault="005828AC" w:rsidP="005828AC">
      <w:r>
        <w:t xml:space="preserve">The sentiments for Al Islam are growing even among Jews. Even among Jews. Sentiments for Islam are growing. Oh yes. The American sentiment is changing from being completely negative to being sympathetic. now for the Arab cause, Palestinian cause. Our religion is getting better publicity. I read the Times Magazine, April 16th I believe is the date. big article on Islam, the religion of Al Islam. I read the </w:t>
      </w:r>
      <w:proofErr w:type="gramStart"/>
      <w:r>
        <w:t>article,</w:t>
      </w:r>
      <w:proofErr w:type="gramEnd"/>
      <w:r>
        <w:t xml:space="preserve"> finished reading on the plane. I read part of </w:t>
      </w:r>
      <w:proofErr w:type="gramStart"/>
      <w:r>
        <w:t>it</w:t>
      </w:r>
      <w:proofErr w:type="gramEnd"/>
      <w:r>
        <w:t xml:space="preserve"> and I finished reading the rest of it today on the plane. One of the most accurate reports by a </w:t>
      </w:r>
      <w:proofErr w:type="spellStart"/>
      <w:proofErr w:type="gramStart"/>
      <w:r>
        <w:t>non Muslim</w:t>
      </w:r>
      <w:proofErr w:type="spellEnd"/>
      <w:proofErr w:type="gramEnd"/>
      <w:r>
        <w:t>, western new media that I have ever seen. I don't remember seeing a more accurate report.</w:t>
      </w:r>
    </w:p>
    <w:p w14:paraId="3510A742" w14:textId="77777777" w:rsidR="005828AC" w:rsidRDefault="005828AC" w:rsidP="005828AC">
      <w:r>
        <w:t xml:space="preserve">In fact, it's so accurate that it </w:t>
      </w:r>
      <w:proofErr w:type="gramStart"/>
      <w:r>
        <w:t>make</w:t>
      </w:r>
      <w:proofErr w:type="gramEnd"/>
      <w:r>
        <w:t xml:space="preserve"> many of the reports that Muslims give look like enemy reports. Yes, New York Times gave a better report than I have seen many Muslims give. That tells us that we are living in a good climate, good climate. Allah is rewarding us. You know Allah let people suffer. But if they show signs of repentance, and you don't have to have everybody repenting. I hate to take credit for all of this, but if people really study what has happened in the Nation of Islam, if they understand the life that we came out of, I do believe that Allah is favoring this earth mainly because of the turn that we made in the Nation of Islam.</w:t>
      </w:r>
    </w:p>
    <w:p w14:paraId="5AED6D4F" w14:textId="77777777" w:rsidR="005828AC" w:rsidRDefault="005828AC" w:rsidP="005828AC">
      <w:r>
        <w:t xml:space="preserve">Here were a people who were taken completely out of the true spirit of Islam, of the true spirit of revealed religion and given into a racist, imperialistic kind of doctrine, thinking of themselves as black G-ds. Then taught black supremacy. Yes, Caucasian got into white supremacy. We were headed toward black supremacy and if we had to step into that drain, we would've had a monster on this earth. In fact, we did have a small monster on this earth. Yes, a small monster on this earth. We were growing into </w:t>
      </w:r>
      <w:proofErr w:type="gramStart"/>
      <w:r>
        <w:t>a big monster</w:t>
      </w:r>
      <w:proofErr w:type="gramEnd"/>
      <w:r>
        <w:t xml:space="preserve">. </w:t>
      </w:r>
      <w:proofErr w:type="gramStart"/>
      <w:r>
        <w:t>All of a sudden</w:t>
      </w:r>
      <w:proofErr w:type="gramEnd"/>
      <w:r>
        <w:t xml:space="preserve"> leadership changed.</w:t>
      </w:r>
    </w:p>
    <w:p w14:paraId="618763D6" w14:textId="77777777" w:rsidR="005828AC" w:rsidRDefault="005828AC" w:rsidP="005828AC">
      <w:r>
        <w:t xml:space="preserve">The field changed, the religion changed. The spirit of the religion changed, the moral facing changed. </w:t>
      </w:r>
      <w:proofErr w:type="gramStart"/>
      <w:r>
        <w:t>All of a sudden</w:t>
      </w:r>
      <w:proofErr w:type="gramEnd"/>
      <w:r>
        <w:t xml:space="preserve">, a people are brought from the most extreme to the real path of Al Islam What brought us? Was it a Mufti or a Sheik or an Imam from </w:t>
      </w:r>
      <w:proofErr w:type="gramStart"/>
      <w:r>
        <w:t>overseas?.</w:t>
      </w:r>
      <w:proofErr w:type="gramEnd"/>
      <w:r>
        <w:t xml:space="preserve"> No. t was one man who had been fed truthfulness, purity of intentions, cleanliness. I don't care what the doctrine says. Yacub mystery can say whatever it </w:t>
      </w:r>
      <w:proofErr w:type="gramStart"/>
      <w:r>
        <w:t>want</w:t>
      </w:r>
      <w:proofErr w:type="gramEnd"/>
      <w:r>
        <w:t xml:space="preserve"> to say. The FOI can have whatever record they want to have. My mother told me to </w:t>
      </w:r>
      <w:proofErr w:type="gramStart"/>
      <w:r>
        <w:t>speak</w:t>
      </w:r>
      <w:proofErr w:type="gramEnd"/>
      <w:r>
        <w:t xml:space="preserve"> the truth and never tell a </w:t>
      </w:r>
      <w:r>
        <w:lastRenderedPageBreak/>
        <w:t xml:space="preserve">lie. My mother told me to be clean and upright. Never do wrong. She taught me never </w:t>
      </w:r>
      <w:proofErr w:type="gramStart"/>
      <w:r>
        <w:t>do</w:t>
      </w:r>
      <w:proofErr w:type="gramEnd"/>
      <w:r>
        <w:t xml:space="preserve"> wrong to anybody. Don't steal anything. Don't lie. Don't do </w:t>
      </w:r>
      <w:proofErr w:type="gramStart"/>
      <w:r>
        <w:t>any</w:t>
      </w:r>
      <w:proofErr w:type="gramEnd"/>
      <w:r>
        <w:t xml:space="preserve"> evil. She said, if you </w:t>
      </w:r>
      <w:proofErr w:type="gramStart"/>
      <w:r>
        <w:t>do</w:t>
      </w:r>
      <w:proofErr w:type="gramEnd"/>
      <w:r>
        <w:t xml:space="preserve"> Allah will punish you. That's what my mother taught me. My mother taught me to love G-d. She taught me to have a clean mind, to be upright and pure in my intention.</w:t>
      </w:r>
    </w:p>
    <w:p w14:paraId="220DF76A" w14:textId="13A5A997" w:rsidR="005828AC" w:rsidRDefault="005828AC" w:rsidP="005828AC">
      <w:r>
        <w:t xml:space="preserve">That's what my mother taught me. I accepted that. I accepted that even when I believed the white man was devil, even every one of them, their babies, unborn and everybody was devil that was white. When I believed that, I still had that mind. Certain things </w:t>
      </w:r>
      <w:proofErr w:type="gramStart"/>
      <w:r>
        <w:t>wasn't</w:t>
      </w:r>
      <w:proofErr w:type="gramEnd"/>
      <w:r>
        <w:t xml:space="preserve"> working right with that mind. I didn't understand it. I didn't face it because I was obedient also to the teachers of the Nation of Islam. That conflict was finally </w:t>
      </w:r>
      <w:proofErr w:type="gramStart"/>
      <w:r>
        <w:t>solved</w:t>
      </w:r>
      <w:proofErr w:type="gramEnd"/>
      <w:r>
        <w:t xml:space="preserve"> and peace came into my life when I embraced the total truth of the Qur'an. Who helped me embrace that truth? The same people that taught me </w:t>
      </w:r>
      <w:r>
        <w:t>Yakub’s</w:t>
      </w:r>
      <w:r>
        <w:t xml:space="preserve"> history, they also told me that the Qur'an was a perfect book. They taught me to love it and to cherish it and to not to touch it with dirty hands, to wash my hands before I touch it. And the way my father carried it told me that it was more precious to him than </w:t>
      </w:r>
      <w:r>
        <w:t>Yakub’s</w:t>
      </w:r>
      <w:r>
        <w:t xml:space="preserve"> history was. </w:t>
      </w:r>
      <w:proofErr w:type="gramStart"/>
      <w:r>
        <w:t>So</w:t>
      </w:r>
      <w:proofErr w:type="gramEnd"/>
      <w:r>
        <w:t xml:space="preserve"> who gave birth to me? The Nation of Islam gave birth to me.</w:t>
      </w:r>
    </w:p>
    <w:p w14:paraId="0CD95BDA" w14:textId="77777777" w:rsidR="005828AC" w:rsidRDefault="005828AC" w:rsidP="005828AC">
      <w:r>
        <w:t xml:space="preserve">Isn't that wonderful brother and sister? If you all can really give serious thought, don't let your little petty feeling cloud your vision, keep you from seeing what has happened in the United States of America. Something has happened in the United States of America that parallel what has happened in Egypt, in Arabia all over the world where great Prophets were born and brought their people from the extremes of darkness and corruption to the straight path of almighty G-d. I'm not saying I'm the Prophet. No, I'm not the Prophet. I'm a human being and a common follower. That's all. An Imam, a leader who leads you in prayer. Who leads you </w:t>
      </w:r>
      <w:proofErr w:type="gramStart"/>
      <w:r>
        <w:t>in</w:t>
      </w:r>
      <w:proofErr w:type="gramEnd"/>
      <w:r>
        <w:t xml:space="preserve"> </w:t>
      </w:r>
      <w:proofErr w:type="gramStart"/>
      <w:r>
        <w:t>the religion.</w:t>
      </w:r>
      <w:proofErr w:type="gramEnd"/>
      <w:r>
        <w:t xml:space="preserve"> Common man. No Prophet. No. But this common man has been given a blessing that's a Prophet's blessing. Yes. Allah has given me a blessing that's a Prophet's blessing. Who will argue with that? What fool will argue with that?</w:t>
      </w:r>
    </w:p>
    <w:p w14:paraId="09A57278" w14:textId="2EEC7918" w:rsidR="005828AC" w:rsidRDefault="005828AC" w:rsidP="005828AC">
      <w:r>
        <w:t xml:space="preserve">I can show you the history of my people. I can show you what they were just saying five years ago. I can show you their mind just five years ago and I want you to look at their mind today and tell me if that's not a Prophet's blessing. It would be different. It'd be different if this had happened by the MSA or by some other Islamic group. If they had been the ones instrumental in bringing this thing about then we'd say it was just a great blessing that G-d blessed the people to see the light and come around. I had people, you could show them a billion </w:t>
      </w:r>
      <w:proofErr w:type="gramStart"/>
      <w:r>
        <w:t>Qur'ans</w:t>
      </w:r>
      <w:proofErr w:type="gramEnd"/>
      <w:r>
        <w:t xml:space="preserve"> and they would never see </w:t>
      </w:r>
      <w:r>
        <w:t>them</w:t>
      </w:r>
      <w:r>
        <w:t xml:space="preserve">. The people that I was given the leadership over, you could show them the volumes of </w:t>
      </w:r>
      <w:proofErr w:type="gramStart"/>
      <w:r>
        <w:t>Hadith</w:t>
      </w:r>
      <w:proofErr w:type="gramEnd"/>
      <w:r>
        <w:t xml:space="preserve"> and they would never see a thing in it.</w:t>
      </w:r>
    </w:p>
    <w:p w14:paraId="2B2528E2" w14:textId="77777777" w:rsidR="005828AC" w:rsidRDefault="005828AC" w:rsidP="005828AC">
      <w:r>
        <w:t xml:space="preserve">Their whole minds were so captured by Yacub's history that you could show them everything in Arabia from the advent of Prophet Muhammad's life to today and they would never see it on. Others tried to show them. There were others among us who tried to show what Al Islam is, what the Prophet Muhammad did, Peace be upon him, what his life was, what the Qur'an is. They read the Holy Qur'an, reading it, looking at it. They didn't do anything but see Yacub's history. The holy Qur'an was giving more support to Yakub's history because our mind </w:t>
      </w:r>
      <w:proofErr w:type="gramStart"/>
      <w:r>
        <w:t>weren't</w:t>
      </w:r>
      <w:proofErr w:type="gramEnd"/>
      <w:r>
        <w:t xml:space="preserve"> looking for anything but support for Yakub's history.</w:t>
      </w:r>
    </w:p>
    <w:p w14:paraId="4B9E1DEC" w14:textId="77777777" w:rsidR="005828AC" w:rsidRDefault="005828AC" w:rsidP="005828AC">
      <w:r>
        <w:lastRenderedPageBreak/>
        <w:t xml:space="preserve">A whole community </w:t>
      </w:r>
      <w:proofErr w:type="gramStart"/>
      <w:r>
        <w:t>have</w:t>
      </w:r>
      <w:proofErr w:type="gramEnd"/>
      <w:r>
        <w:t xml:space="preserve"> been transformed, just completely evolved out of an old mind into a new mind, out of old thinking into a new thinking, old desires into a new desire. Old Spirit into a new spirit. Just a total birth of new life for a community. Is there anything to equal that or to make that look like something inferior? I can't find anything. The best I find is what was done through the Prophet. Moses was able to bring </w:t>
      </w:r>
      <w:proofErr w:type="gramStart"/>
      <w:r>
        <w:t>a people</w:t>
      </w:r>
      <w:proofErr w:type="gramEnd"/>
      <w:r>
        <w:t xml:space="preserve"> out of materialistic society to be worshippers of G-d. He had great </w:t>
      </w:r>
      <w:proofErr w:type="gramStart"/>
      <w:r>
        <w:t>difficulties</w:t>
      </w:r>
      <w:proofErr w:type="gramEnd"/>
      <w:r>
        <w:t xml:space="preserve"> but he was successful in leading a few to success. </w:t>
      </w:r>
      <w:proofErr w:type="gramStart"/>
      <w:r>
        <w:t>So</w:t>
      </w:r>
      <w:proofErr w:type="gramEnd"/>
      <w:r>
        <w:t xml:space="preserve"> what G-d intended for them, Prophet Muhammad, Peace and Blessings be upon him, he was successful in coming to a pagan society. A society that was arrogant among themselves, selfish, tribal minded society, petty in their pride. And he brought them from corruption and ignorance to become torch bearers of civilization to the known world at that time. But </w:t>
      </w:r>
      <w:proofErr w:type="gramStart"/>
      <w:r>
        <w:t>look</w:t>
      </w:r>
      <w:proofErr w:type="gramEnd"/>
      <w:r>
        <w:t xml:space="preserve"> how </w:t>
      </w:r>
      <w:proofErr w:type="gramStart"/>
      <w:r>
        <w:t>gradual</w:t>
      </w:r>
      <w:proofErr w:type="gramEnd"/>
      <w:r>
        <w:t xml:space="preserve"> that happened.</w:t>
      </w:r>
    </w:p>
    <w:p w14:paraId="0BEECCF1" w14:textId="77777777" w:rsidR="005828AC" w:rsidRDefault="005828AC" w:rsidP="005828AC">
      <w:r>
        <w:t xml:space="preserve">It took years, years. It </w:t>
      </w:r>
      <w:proofErr w:type="gramStart"/>
      <w:r>
        <w:t>happened</w:t>
      </w:r>
      <w:proofErr w:type="gramEnd"/>
      <w:r>
        <w:t xml:space="preserve"> fast in the history of such revolutions now. But I think we are not yet seeing what has happened in America. In America a revolution, a complete revolution, transformation has come about in a few years, just a few years. I know the Qur'an is the key. It's the key. The Qur'an is the key because there is the light. But another key was needed </w:t>
      </w:r>
      <w:proofErr w:type="gramStart"/>
      <w:r>
        <w:t>in order to</w:t>
      </w:r>
      <w:proofErr w:type="gramEnd"/>
      <w:r>
        <w:t xml:space="preserve"> get the light from the Qur'an. And that key is faith in the Qur'an. The Qur'an can't convert anybody that doesn't want it. The Qur'an has been revealed. It will convert those who come to it wanting it. They come to it wanting it. There hadn't been created into us any appreciation for the Qur'an over those old teachings. But when I came out and explained to the community that we had been set on a course and that course points us in two directions parallel in the history of the people of Moses, Moses said to them, I pointed out to you two ways.</w:t>
      </w:r>
    </w:p>
    <w:p w14:paraId="6338E3BC" w14:textId="77777777" w:rsidR="005828AC" w:rsidRDefault="005828AC" w:rsidP="005828AC">
      <w:r>
        <w:t xml:space="preserve">Isn't that what he said? Yes. </w:t>
      </w:r>
      <w:proofErr w:type="gramStart"/>
      <w:r>
        <w:t>So</w:t>
      </w:r>
      <w:proofErr w:type="gramEnd"/>
      <w:r>
        <w:t xml:space="preserve"> we were pointed out, two directions were pointed out first us. One, the growth toward material things. The other one, the growth toward obedience to Allah and unification with the whole world of Al Islam. We were invited to come to both by the Nation of Islam. In the Nation of </w:t>
      </w:r>
      <w:proofErr w:type="gramStart"/>
      <w:r>
        <w:t>Islam</w:t>
      </w:r>
      <w:proofErr w:type="gramEnd"/>
      <w:r>
        <w:t xml:space="preserve"> we were told that if you follow the Honorable Elijah Muhammad, accept WD Fard as your G-d and Savior and follow the Honorable Elijah Muhammad as his messenger, that you would get plenty of money, good homes, friendship in all walks of life. Is that right? But you were also told that once you join this Nation of Islam, you instantly become a member in every nation of the Muslims, all over the planet Earth. </w:t>
      </w:r>
      <w:proofErr w:type="gramStart"/>
      <w:r>
        <w:t>So</w:t>
      </w:r>
      <w:proofErr w:type="gramEnd"/>
      <w:r>
        <w:t xml:space="preserve"> you become a member in a community of Muslims all over this earth numbering into the hundreds of millions. Isn't that what we were told? And we were told that one day we would go to Mecca, we would go to the land of the Muslims. Is that right? We were told these things. </w:t>
      </w:r>
      <w:proofErr w:type="gramStart"/>
      <w:r>
        <w:t>So</w:t>
      </w:r>
      <w:proofErr w:type="gramEnd"/>
      <w:r>
        <w:t xml:space="preserve"> we were invited to go to Mecca. We were invited to go to the </w:t>
      </w:r>
      <w:proofErr w:type="spellStart"/>
      <w:proofErr w:type="gramStart"/>
      <w:r>
        <w:t>Ka'aba</w:t>
      </w:r>
      <w:proofErr w:type="spellEnd"/>
      <w:proofErr w:type="gramEnd"/>
      <w:r>
        <w:t xml:space="preserve"> and we were also invited to go to the Empire State Building, the Rockefeller Center or wherever the money is around here. I don't know.</w:t>
      </w:r>
    </w:p>
    <w:p w14:paraId="18858741" w14:textId="1E409A36" w:rsidR="005828AC" w:rsidRDefault="005828AC" w:rsidP="005828AC">
      <w:r>
        <w:t xml:space="preserve">We were invited to go in these two directions When Allah blessed me to see the hints and the suggestions in the teachings of the Nation of Islam, there were many among us who also right away saw the hints and they believed it enough to listen to me on and on. They didn't break away like it was </w:t>
      </w:r>
      <w:proofErr w:type="gramStart"/>
      <w:r>
        <w:t>predicted,</w:t>
      </w:r>
      <w:proofErr w:type="gramEnd"/>
      <w:r>
        <w:t xml:space="preserve"> that soon as the new leadership </w:t>
      </w:r>
      <w:proofErr w:type="gramStart"/>
      <w:r>
        <w:t>come</w:t>
      </w:r>
      <w:proofErr w:type="gramEnd"/>
      <w:r>
        <w:t xml:space="preserve"> up the people were leaving and they would become a group, splinter groups scattering all about. That didn't happen. Allah blessed that not to happen. Allah blessed me to see interpretations in the teachings of Fard Muhammad, called WD Fard, Wallce Fard, </w:t>
      </w:r>
      <w:r>
        <w:t>different</w:t>
      </w:r>
      <w:r>
        <w:t xml:space="preserve"> names and blessed me to see interpretations in the Honorable Elijah Muhammad's teaching on triple darkness, </w:t>
      </w:r>
      <w:r>
        <w:lastRenderedPageBreak/>
        <w:t xml:space="preserve">total darkness. He blessed me to look in the Qur'an and see how to apply teachings that most westerners tend to be irrelevant. He blessed me to see the knowledge of how to apply that teaching to our thinking and to our social behavior </w:t>
      </w:r>
      <w:proofErr w:type="gramStart"/>
      <w:r>
        <w:t>in order to</w:t>
      </w:r>
      <w:proofErr w:type="gramEnd"/>
      <w:r>
        <w:t xml:space="preserve"> bring this community close to the path. If that </w:t>
      </w:r>
      <w:proofErr w:type="gramStart"/>
      <w:r>
        <w:t>had</w:t>
      </w:r>
      <w:proofErr w:type="gramEnd"/>
      <w:r>
        <w:t xml:space="preserve"> been done, let me tell you, I can't tell you in a few minutes, it would take volumes just to tell you what has been done in about four years. It would take volumes of books to tell you completely and clearly exactly what had happened in four years.</w:t>
      </w:r>
    </w:p>
    <w:p w14:paraId="55A287ED" w14:textId="77777777" w:rsidR="005828AC" w:rsidRDefault="005828AC" w:rsidP="005828AC">
      <w:r>
        <w:t xml:space="preserve">If I had done the same thing among Jews who don't have it in their scripture, that there's no Prophet coming the end of the Prophet. They don't have that. I would be a Prophet. I would be a Prophet. They would hail me as a Prophet. If I had done this as a Christian for Christianity, Christianity would hail me as a Prophet. But because this has happened in Al Islam and Prophet Muhammad is </w:t>
      </w:r>
      <w:proofErr w:type="gramStart"/>
      <w:r>
        <w:t>definitely the</w:t>
      </w:r>
      <w:proofErr w:type="gramEnd"/>
      <w:r>
        <w:t xml:space="preserve"> last of the Prophets, I can't be hailed as a Prophet. But if that wasn't in Al Islam, there are many Muslims in Arabia and Pakistan and Egypt and all over the world who would hail me as a Prophet.</w:t>
      </w:r>
    </w:p>
    <w:p w14:paraId="57457B98" w14:textId="0233BC60" w:rsidR="005828AC" w:rsidRDefault="005828AC" w:rsidP="005828AC">
      <w:r>
        <w:t xml:space="preserve">Why? Because something had been done through me that couldn't be done through anybody else. If this was something regular, something ordinary that happened, how come there's not more than one Wallace D Mohammed? If this was just something ordinary, how come we don't have others among us that equal me in my presentation of religion that should be competitors for me? Where is my competitor? I'm just </w:t>
      </w:r>
      <w:proofErr w:type="gramStart"/>
      <w:r>
        <w:t>giving to</w:t>
      </w:r>
      <w:proofErr w:type="gramEnd"/>
      <w:r>
        <w:t xml:space="preserve"> you something that you need to understand. You need to understand that no, there's no Prophet. I'm not a Prophet. Prophet Muhammad is the last of the Prophets. He came in the Prophetic lines. He sealed it. He completed what was </w:t>
      </w:r>
      <w:proofErr w:type="gramStart"/>
      <w:r>
        <w:t>prophesied of</w:t>
      </w:r>
      <w:proofErr w:type="gramEnd"/>
      <w:r>
        <w:t xml:space="preserve"> the Prophet. That's the end. The Qur'an is the final message. But G-d has brought me into something that is </w:t>
      </w:r>
      <w:r>
        <w:t>Prophet</w:t>
      </w:r>
      <w:r>
        <w:t xml:space="preserve"> like work and the results are phenomenal on a Prophet like scale. And you need to understand that to appreciate the blessing that Allah has given to you. And I repeat that if this is something that has happened on ordinary, show me another Warith Udin Mohmmed, Wallace D Mohammed. Show me another one.</w:t>
      </w:r>
    </w:p>
    <w:p w14:paraId="1FA350A9" w14:textId="77777777" w:rsidR="005828AC" w:rsidRDefault="005828AC" w:rsidP="005828AC">
      <w:r>
        <w:t xml:space="preserve">Allahu Akbar. Dear people, Allah will bless us, but if we don't recognize the blessing, we can't benefit from it. Let us have faith. Let us work hard as Muslims and don't let people attract you away from being a good Muslim in the World Community of Al Islam in the West. We were in hell. We were far from the past, but there was enough sincerity in us to gain for us. Allah special blessings. </w:t>
      </w:r>
      <w:proofErr w:type="gramStart"/>
      <w:r>
        <w:t>So</w:t>
      </w:r>
      <w:proofErr w:type="gramEnd"/>
      <w:r>
        <w:t xml:space="preserve"> Allah removed </w:t>
      </w:r>
      <w:proofErr w:type="gramStart"/>
      <w:r>
        <w:t>the ignorance</w:t>
      </w:r>
      <w:proofErr w:type="gramEnd"/>
      <w:r>
        <w:t xml:space="preserve"> from us. He took the corruption off this Nation of Islam and He has brought us into unity with Muslim all over the world. Don't underestimate this thing.</w:t>
      </w:r>
    </w:p>
    <w:p w14:paraId="575A2016" w14:textId="1155F52C" w:rsidR="005828AC" w:rsidRDefault="005828AC" w:rsidP="005828AC">
      <w:r>
        <w:t xml:space="preserve">We should praise Allah. We should struggle hard to be bright lights of Al Islam like the companions of Prophet Muhammad was. We have received a blessing, great blessing. We should show our appreciation. We should show it by being faithful. We should show it by being truthful, upright. And no matter what your situation is in your home, maybe your husband </w:t>
      </w:r>
      <w:proofErr w:type="gramStart"/>
      <w:r>
        <w:t>left</w:t>
      </w:r>
      <w:proofErr w:type="gramEnd"/>
      <w:r>
        <w:t xml:space="preserve"> you, your wife </w:t>
      </w:r>
      <w:proofErr w:type="gramStart"/>
      <w:r>
        <w:t>left</w:t>
      </w:r>
      <w:proofErr w:type="gramEnd"/>
      <w:r>
        <w:t xml:space="preserve"> you, you are on </w:t>
      </w:r>
      <w:proofErr w:type="gramStart"/>
      <w:r>
        <w:t>the welfare</w:t>
      </w:r>
      <w:proofErr w:type="gramEnd"/>
      <w:r>
        <w:t xml:space="preserve"> or it's being cut off. That's nothing compared to what has happened to us in this America. Allah has blessed us with something in this America that should make us keep marching, keep working, keep striving no matter what happens. Don't let people dampen your faith. There are some other groups teaching Al Islam. Let </w:t>
      </w:r>
      <w:r>
        <w:t>them</w:t>
      </w:r>
      <w:r>
        <w:t xml:space="preserve"> teach. You should teach louder the truth. When you hear their </w:t>
      </w:r>
      <w:r>
        <w:lastRenderedPageBreak/>
        <w:t>teaching lies preach louder the truth. Why should we fear any of those people? What do they have? I told one who came to me and said, Well the Jews came up with a powerful trip, the Protocols of Zion, they have several branches, disguised branches. He said maybe we should do something like that Brother Minister Wallace. Called me minister at that time.</w:t>
      </w:r>
    </w:p>
    <w:p w14:paraId="378DCAC7" w14:textId="76CE916F" w:rsidR="005828AC" w:rsidRDefault="005828AC" w:rsidP="005828AC">
      <w:r>
        <w:t xml:space="preserve">I have something here I want to show you. </w:t>
      </w:r>
      <w:proofErr w:type="gramStart"/>
      <w:r>
        <w:t>So</w:t>
      </w:r>
      <w:proofErr w:type="gramEnd"/>
      <w:r>
        <w:t xml:space="preserve"> they showed me some papers, some symbolic so-called science teachings that some of the mad scientists of the Nation of Islam had put together. </w:t>
      </w:r>
      <w:proofErr w:type="gramStart"/>
      <w:r>
        <w:t>So</w:t>
      </w:r>
      <w:proofErr w:type="gramEnd"/>
      <w:r>
        <w:t xml:space="preserve"> I looked at it and I told him, I said, </w:t>
      </w:r>
      <w:proofErr w:type="gramStart"/>
      <w:r>
        <w:t>I don't</w:t>
      </w:r>
      <w:proofErr w:type="gramEnd"/>
      <w:r>
        <w:t xml:space="preserve"> want that</w:t>
      </w:r>
      <w:proofErr w:type="gramStart"/>
      <w:r>
        <w:t>.</w:t>
      </w:r>
      <w:proofErr w:type="gramEnd"/>
      <w:r>
        <w:t xml:space="preserve"> I couldn't use that. I said, that's the same old stuff we've been using all the time. What it does is disrespect the intelligence of our people. And the reason why we stay on the bottom is because we don't respect </w:t>
      </w:r>
      <w:proofErr w:type="gramStart"/>
      <w:r>
        <w:t>the intelligence</w:t>
      </w:r>
      <w:proofErr w:type="gramEnd"/>
      <w:r>
        <w:t xml:space="preserve">. Our leaders don't even respect the intelligence of our people. </w:t>
      </w:r>
      <w:proofErr w:type="gramStart"/>
      <w:r>
        <w:t>So</w:t>
      </w:r>
      <w:proofErr w:type="gramEnd"/>
      <w:r>
        <w:t xml:space="preserve"> I said, no, we're not going to come with some more mystery and foolishness, fairy tales and fiction. Don't tell </w:t>
      </w:r>
      <w:r>
        <w:t>them</w:t>
      </w:r>
      <w:r>
        <w:t xml:space="preserve"> all those lies. Come straight. I told </w:t>
      </w:r>
      <w:r>
        <w:t>them</w:t>
      </w:r>
      <w:r>
        <w:t xml:space="preserve"> if I wanted to prepare a lie, the knowledge that Allah has given me, I told </w:t>
      </w:r>
      <w:r>
        <w:t>them</w:t>
      </w:r>
      <w:r>
        <w:t xml:space="preserve"> I could prepare a lie that would be 50 times more powerful than this foolishness you brought me.</w:t>
      </w:r>
    </w:p>
    <w:p w14:paraId="55A90584" w14:textId="77777777" w:rsidR="005828AC" w:rsidRDefault="005828AC" w:rsidP="005828AC">
      <w:r>
        <w:t xml:space="preserve">We are on the right path. Let's praise Allah, thank Him. Pretty soon Ramadan, we'll be coming into Ramadan again. So let us enter Ramadan as faithful Muslims fasting for Allah's pleasure. Praying to Him that He reward us with more blessings for Islamic community in this world, in this society, American society. And we expect that the end of the coming Ramadan that we'll be much </w:t>
      </w:r>
      <w:proofErr w:type="gramStart"/>
      <w:r>
        <w:t>more greater</w:t>
      </w:r>
      <w:proofErr w:type="gramEnd"/>
      <w:r>
        <w:t xml:space="preserve"> as a Muslim community. Allah will reward us if we earn it and our sincerity is what will earn it. Let us be strong Muslims, strong Muslims. And let us understand that we have that identity we long for. We didn't want to be identified as African. We just wanted identity that was our own. Some of us thought that it could be found by identifying as an African. Others thought that it could be found by identifying in American mainstream, just losing yourself as just another American.</w:t>
      </w:r>
    </w:p>
    <w:p w14:paraId="50456EE5" w14:textId="77777777" w:rsidR="005828AC" w:rsidRDefault="005828AC" w:rsidP="005828AC">
      <w:r>
        <w:t xml:space="preserve">Allah knew what He wanted for us. He wanted to give us back the original identity, the Muslim identity. Identity of the natural man and woman that He created Himself. </w:t>
      </w:r>
      <w:proofErr w:type="gramStart"/>
      <w:r>
        <w:t>So</w:t>
      </w:r>
      <w:proofErr w:type="gramEnd"/>
      <w:r>
        <w:t xml:space="preserve"> He has brought us an identity that we are comfortable with. And any of you who have really accepted Al Islam and accepted my leadership as your Imam, you know feel a sense of identity, a sense of internal security, a sense of grounded, being grounded. You feel a sense of security and identity that you never dreamed you would have on this earth. Yes, no cosmetic thing will satisfy you.</w:t>
      </w:r>
    </w:p>
    <w:p w14:paraId="12BC2E25" w14:textId="7D2D29F2" w:rsidR="005828AC" w:rsidRDefault="005828AC" w:rsidP="005828AC">
      <w:r>
        <w:t xml:space="preserve">They tell me occasionally say, you know so and so-so speech and they're getting ready to print 50,000 Muhammad Speaks. I don't care what they print, what they come up with, they're not Allah. They can't produce what Allah has produced. They </w:t>
      </w:r>
      <w:proofErr w:type="gramStart"/>
      <w:r>
        <w:t>only</w:t>
      </w:r>
      <w:proofErr w:type="gramEnd"/>
      <w:r>
        <w:t xml:space="preserve"> going to attract some people that don't have any minds anyway. You who have been given a mind, Allah has blessed you with your mind back. Don't worry, they can have 50,000 not Muhammad Speaks. They can have 50,000 ministers of Muhammad Speaks all around you and preaching every day at your door. I do worry that you'll kill one of </w:t>
      </w:r>
      <w:r>
        <w:t>them</w:t>
      </w:r>
      <w:r>
        <w:t xml:space="preserve"> </w:t>
      </w:r>
      <w:proofErr w:type="gramStart"/>
      <w:r>
        <w:t>cause</w:t>
      </w:r>
      <w:proofErr w:type="gramEnd"/>
      <w:r>
        <w:t xml:space="preserve"> they </w:t>
      </w:r>
      <w:r>
        <w:t>aggravate</w:t>
      </w:r>
      <w:r>
        <w:t xml:space="preserve"> you too much you might get impatient and go out and knock one of </w:t>
      </w:r>
      <w:r>
        <w:t>them</w:t>
      </w:r>
      <w:r>
        <w:t xml:space="preserve"> in the head.</w:t>
      </w:r>
    </w:p>
    <w:p w14:paraId="58430AF2" w14:textId="3A481F17" w:rsidR="005828AC" w:rsidRDefault="005828AC" w:rsidP="005828AC">
      <w:r>
        <w:t xml:space="preserve">But I don't worry about any of those people converting us. We have been through tribal ignorance. We have been through the </w:t>
      </w:r>
      <w:proofErr w:type="gramStart"/>
      <w:r>
        <w:t>church,</w:t>
      </w:r>
      <w:proofErr w:type="gramEnd"/>
      <w:r>
        <w:t xml:space="preserve"> we've come through </w:t>
      </w:r>
      <w:proofErr w:type="gramStart"/>
      <w:r>
        <w:t xml:space="preserve">the </w:t>
      </w:r>
      <w:r>
        <w:t>Yakub’s</w:t>
      </w:r>
      <w:proofErr w:type="gramEnd"/>
      <w:r>
        <w:t xml:space="preserve"> history and </w:t>
      </w:r>
      <w:r>
        <w:lastRenderedPageBreak/>
        <w:t xml:space="preserve">now we are in something superior to all that that we had in the past. What trick bag can they bring from the old history that can take us away from what we got? They're looking at the world champ. Allah has blessed us to be world champions. We don't fear any contest. So let </w:t>
      </w:r>
      <w:r>
        <w:t>them</w:t>
      </w:r>
      <w:r>
        <w:t xml:space="preserve"> preach. They're going to disgrace themselves. Let </w:t>
      </w:r>
      <w:r>
        <w:t>them</w:t>
      </w:r>
      <w:r>
        <w:t xml:space="preserve"> have their little separate groups and let </w:t>
      </w:r>
      <w:r>
        <w:t>them</w:t>
      </w:r>
      <w:r>
        <w:t xml:space="preserve"> preach what they want to preach. They're going to disgrace themselves, but that should only encourage us to work harder for the truth for the path of Al Islam, to glorify what Allah has given us. That's the Qur'an, the example that is established in Prophet Muhammad. The religion that once lit the whole </w:t>
      </w:r>
      <w:proofErr w:type="gramStart"/>
      <w:r>
        <w:t>world and</w:t>
      </w:r>
      <w:proofErr w:type="gramEnd"/>
      <w:r>
        <w:t xml:space="preserve"> left a mark in history that will convince any fair-minded reader.</w:t>
      </w:r>
    </w:p>
    <w:p w14:paraId="1F07C706" w14:textId="77777777" w:rsidR="005828AC" w:rsidRDefault="005828AC" w:rsidP="005828AC">
      <w:proofErr w:type="gramStart"/>
      <w:r>
        <w:t>So</w:t>
      </w:r>
      <w:proofErr w:type="gramEnd"/>
      <w:r>
        <w:t xml:space="preserve"> we know what Al Islam has done and we know what it is doing for us. We don't need any more </w:t>
      </w:r>
      <w:proofErr w:type="gramStart"/>
      <w:r>
        <w:t>proof</w:t>
      </w:r>
      <w:proofErr w:type="gramEnd"/>
      <w:r>
        <w:t xml:space="preserve"> all we need is a victory that will convince any fair-minded reader. </w:t>
      </w:r>
      <w:proofErr w:type="gramStart"/>
      <w:r>
        <w:t>So</w:t>
      </w:r>
      <w:proofErr w:type="gramEnd"/>
      <w:r>
        <w:t xml:space="preserve"> we know what Al Islam has done and we know what it is doing for us. We don't need any more proof. All we need now is just to live this life and show the world that we love this life. We cherish it. We are proud of it. No Muslim should fear to say he's a Muslim. Be proud to say you are a Muslim and let us never be satisfied until we have our own schools, at least for the elementary level and high school level. We </w:t>
      </w:r>
      <w:proofErr w:type="gramStart"/>
      <w:r>
        <w:t>have to</w:t>
      </w:r>
      <w:proofErr w:type="gramEnd"/>
      <w:r>
        <w:t xml:space="preserve"> have our own schools for elementary level and high school level and never be satisfied until we have our own schools. Because the schools of the United States they tell me now and all over the world, they're just deteriorating.</w:t>
      </w:r>
    </w:p>
    <w:p w14:paraId="086AF43F" w14:textId="0D836114" w:rsidR="005828AC" w:rsidRDefault="005828AC" w:rsidP="005828AC">
      <w:r>
        <w:t xml:space="preserve">There's no academic foundation there anymore. The academic leadership has been shaken. Faith in the system has gone. We can't depend on that society to raise our children, to teach </w:t>
      </w:r>
      <w:r>
        <w:t>them</w:t>
      </w:r>
      <w:r>
        <w:t xml:space="preserve">. We are Muslims too. If we can afford a school, we </w:t>
      </w:r>
      <w:proofErr w:type="gramStart"/>
      <w:r>
        <w:t>have to</w:t>
      </w:r>
      <w:proofErr w:type="gramEnd"/>
      <w:r>
        <w:t xml:space="preserve"> teach our young children. Don't give up. Don't give up. I'm not an arrogant man, but I am a proud man. I'm proud of what Allah has made us. I'm proud of the strength in our community and I'm not going to beg anybody for anything. And I know that in time we are going to have the dignity that we want. We are going to have economic dignity. We are going to have academic strength, academic leadership</w:t>
      </w:r>
      <w:proofErr w:type="gramStart"/>
      <w:r>
        <w:t>, dignity</w:t>
      </w:r>
      <w:proofErr w:type="gramEnd"/>
      <w:r>
        <w:t xml:space="preserve"> in the field of education. We are going to have all these things. Allah did it once. He'll do it again whenever He gets ready. </w:t>
      </w:r>
      <w:proofErr w:type="spellStart"/>
      <w:r>
        <w:t>Asalaam</w:t>
      </w:r>
      <w:proofErr w:type="spellEnd"/>
      <w:r>
        <w:t xml:space="preserve"> Alaikum, Allahu Akbar.</w:t>
      </w:r>
    </w:p>
    <w:p w14:paraId="0A28B7CF" w14:textId="77777777" w:rsidR="005828AC" w:rsidRDefault="005828AC" w:rsidP="005828AC">
      <w:proofErr w:type="gramStart"/>
      <w:r>
        <w:t>Let us</w:t>
      </w:r>
      <w:proofErr w:type="gramEnd"/>
      <w:r>
        <w:t xml:space="preserve"> make a du'a. You can sit. It's okay. </w:t>
      </w:r>
      <w:proofErr w:type="gramStart"/>
      <w:r>
        <w:t>Oh</w:t>
      </w:r>
      <w:proofErr w:type="gramEnd"/>
      <w:r>
        <w:t xml:space="preserve"> Allah make Muhammad successful and the followers of Muhammad successful as you made Abraham and the followers of Abraham successful. For surely you are the most praised and glorified. Oh Allah, bless Muhammad and the followers of Muhammad as you blessed Abraham and the followers of Abraham, for surely you are the most praised and glorified. Oh Allah, our Rabb, our guardian and sustainer, give us in this world that is good and in the next that is good. And save us from the fires of sin. Ameen.</w:t>
      </w:r>
    </w:p>
    <w:p w14:paraId="57202609" w14:textId="77777777" w:rsidR="005828AC" w:rsidRDefault="005828AC" w:rsidP="005828AC">
      <w:r>
        <w:t>May Allah accept our good deeds and our prayer and may we unite again soon for Jumu'ah for Muslim activity and Muslim interest. And may Allah protect us from the un-Islamic interest that is threatening our wellbeing all the time.</w:t>
      </w:r>
    </w:p>
    <w:p w14:paraId="743309C2"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791BE" w14:textId="77777777" w:rsidR="00A9412D" w:rsidRDefault="00A9412D" w:rsidP="007E7A5E">
      <w:r>
        <w:separator/>
      </w:r>
    </w:p>
  </w:endnote>
  <w:endnote w:type="continuationSeparator" w:id="0">
    <w:p w14:paraId="63E27420" w14:textId="77777777" w:rsidR="00A9412D" w:rsidRDefault="00A9412D"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2381CE78"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45DA9D6C"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F68E7" w14:textId="77777777" w:rsidR="00A9412D" w:rsidRDefault="00A9412D" w:rsidP="007E7A5E">
      <w:r>
        <w:separator/>
      </w:r>
    </w:p>
  </w:footnote>
  <w:footnote w:type="continuationSeparator" w:id="0">
    <w:p w14:paraId="798AD593" w14:textId="77777777" w:rsidR="00A9412D" w:rsidRDefault="00A9412D"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5828AC"/>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C159F"/>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C0ED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28AC"/>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412D"/>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10E2D"/>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C5B0F"/>
  <w15:docId w15:val="{FD02D077-30D6-4F99-9A36-78815224B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26</TotalTime>
  <Pages>24</Pages>
  <Words>16252</Words>
  <Characters>70534</Characters>
  <Application>Microsoft Office Word</Application>
  <DocSecurity>0</DocSecurity>
  <Lines>1022</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2026-01-03T22:27:00Z</dcterms:created>
  <dcterms:modified xsi:type="dcterms:W3CDTF">2026-01-03T22:53:00Z</dcterms:modified>
</cp:coreProperties>
</file>