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72990" w14:textId="652222D5" w:rsidR="00593ECC" w:rsidRPr="00593ECC" w:rsidRDefault="00E3552F" w:rsidP="00896E9D">
      <w:pPr>
        <w:pStyle w:val="Heading1"/>
        <w:rPr>
          <w:sz w:val="32"/>
        </w:rPr>
      </w:pPr>
      <w:r>
        <w:rPr>
          <w:sz w:val="32"/>
        </w:rPr>
        <w:t>06/30/1978</w:t>
      </w:r>
    </w:p>
    <w:p w14:paraId="4D3275D8" w14:textId="77777777" w:rsidR="00593ECC" w:rsidRPr="00593ECC" w:rsidRDefault="00593ECC" w:rsidP="00896E9D">
      <w:pPr>
        <w:pStyle w:val="Heading1"/>
        <w:rPr>
          <w:sz w:val="36"/>
        </w:rPr>
      </w:pPr>
      <w:r w:rsidRPr="00593ECC">
        <w:rPr>
          <w:sz w:val="36"/>
        </w:rPr>
        <w:t>IWDM Study Library</w:t>
      </w:r>
    </w:p>
    <w:p w14:paraId="23DFB4F7" w14:textId="699F2CA1" w:rsidR="003345CC" w:rsidRPr="00896E9D" w:rsidRDefault="00E3552F" w:rsidP="00896E9D">
      <w:pPr>
        <w:pStyle w:val="Heading1"/>
        <w:spacing w:before="360" w:after="120"/>
        <w:contextualSpacing w:val="0"/>
        <w:rPr>
          <w:sz w:val="24"/>
        </w:rPr>
      </w:pPr>
      <w:r w:rsidRPr="00E3552F">
        <w:rPr>
          <w:sz w:val="44"/>
        </w:rPr>
        <w:t>Jumuah Prayer</w:t>
      </w:r>
      <w:r w:rsidR="00BD4376" w:rsidRPr="007E7A5E">
        <w:br/>
      </w:r>
    </w:p>
    <w:p w14:paraId="582E24DF" w14:textId="77777777" w:rsidR="003345CC" w:rsidRPr="007E7A5E" w:rsidRDefault="003345CC" w:rsidP="00896E9D">
      <w:pPr>
        <w:pStyle w:val="Heading3"/>
      </w:pPr>
      <w:r w:rsidRPr="007E7A5E">
        <w:t>By Imam W. Deen Mohammed</w:t>
      </w:r>
    </w:p>
    <w:p w14:paraId="6DB90F13" w14:textId="77777777" w:rsidR="008553EF" w:rsidRDefault="008553EF" w:rsidP="008553EF">
      <w:r>
        <w:t xml:space="preserve">Guardian </w:t>
      </w:r>
      <w:proofErr w:type="gramStart"/>
      <w:r>
        <w:t>evolver</w:t>
      </w:r>
      <w:proofErr w:type="gramEnd"/>
      <w:r>
        <w:t xml:space="preserve">, the cherisher and sustainer of all the worlds. We seek His guidance, we ask His forgiveness, we believe in Him and trust in Him, and we do not separate or break from Him. I beard witness that nothing deserves worship accept Allah alone, and I bear witness that Muhammad is the Messenger of Allah. Dear beloved Muslims I would like to read from the chapter called the Fig. By the Fig and the Olive, and the Mount of Sinai, and the city of security. We have indeed </w:t>
      </w:r>
      <w:proofErr w:type="gramStart"/>
      <w:r>
        <w:t>created the human</w:t>
      </w:r>
      <w:proofErr w:type="gramEnd"/>
      <w:r>
        <w:t xml:space="preserve"> in the best mold or in the best of molds. That is the design given to human beings, to human beings by almighty G-d is excellent.</w:t>
      </w:r>
    </w:p>
    <w:p w14:paraId="6F84497B" w14:textId="77777777" w:rsidR="008553EF" w:rsidRDefault="008553EF" w:rsidP="008553EF">
      <w:r>
        <w:t xml:space="preserve">It's excellent. G-d has not made the human being sinful. G-d has made the human being excellent. G-d has not made the human being incapable of following rational direction. G-d has not said to the human being that here is the Garden, the world is the Garden. Don't approach the tree of knowledge. G-d has said, don't approach the tree of disobedience, but G-d has not said to the human being, don't approach the tree of knowledge. For G-d has made us in the best of molds. G-d has made us excellent in our nature and excellence in our potential. We </w:t>
      </w:r>
      <w:proofErr w:type="gramStart"/>
      <w:r>
        <w:t>are capable of learning</w:t>
      </w:r>
      <w:proofErr w:type="gramEnd"/>
      <w:r>
        <w:t xml:space="preserve">, studying and learning the facts of our environment and we </w:t>
      </w:r>
      <w:proofErr w:type="gramStart"/>
      <w:r>
        <w:t>are capable of controlling</w:t>
      </w:r>
      <w:proofErr w:type="gramEnd"/>
      <w:r>
        <w:t xml:space="preserve"> this knowledge with the guidance from G-d. Allah intended that man should expand his mind, that man should enlarge his knowledge, that he should grow in knowledge. Allah say so in this Qur'an that He has created us so that we may grow.</w:t>
      </w:r>
    </w:p>
    <w:p w14:paraId="4103DE02" w14:textId="77777777" w:rsidR="008553EF" w:rsidRDefault="008553EF" w:rsidP="008553EF">
      <w:r>
        <w:t xml:space="preserve">So that we may grow. And this growth is a total growth. Man should grow in numbers so that we populate the earth, explore it, make good use of it. But we should also grow in knowledge. This world has expanded too much materially, but not enough humanly and rationally. </w:t>
      </w:r>
      <w:proofErr w:type="gramStart"/>
      <w:r>
        <w:t>So</w:t>
      </w:r>
      <w:proofErr w:type="gramEnd"/>
      <w:r>
        <w:t xml:space="preserve"> there are too many problems. If we had been told go to the tree of knowledge and stay away from the tree of sin, it would have been much better.</w:t>
      </w:r>
    </w:p>
    <w:p w14:paraId="4C68C2F9" w14:textId="77777777" w:rsidR="008553EF" w:rsidRDefault="008553EF" w:rsidP="008553EF">
      <w:r>
        <w:t xml:space="preserve">Allah gives us here the parable of two classes of people. One likes the sweet taste of G-d's favor upon them more than they like obeying G-d's commandment. And the other is dominated by G-d's truth. When you study the fig, you find the fig has many little seeds in it and it's sweet. The olives have one seed only, just one seed. And G-d says that He has blessed the olive tree. And according to the New Testament, the fig tree was cursed. The cursed tree. While </w:t>
      </w:r>
      <w:proofErr w:type="gramStart"/>
      <w:r>
        <w:t>are they</w:t>
      </w:r>
      <w:proofErr w:type="gramEnd"/>
      <w:r>
        <w:t xml:space="preserve"> cursed, why are the people of that class cursed? They are cursed because they thought that G-d's favor upon them was a license to do whatever they pleased and get away with it </w:t>
      </w:r>
      <w:proofErr w:type="gramStart"/>
      <w:r>
        <w:t>as long as</w:t>
      </w:r>
      <w:proofErr w:type="gramEnd"/>
      <w:r>
        <w:t xml:space="preserve"> they say G-d is our G-d, the Torah is our guidance. They could break some laws of the tour. They could oppress human beings. They could deceive the world, undermine it, lead it astray, rob it, make exploits of the people, and </w:t>
      </w:r>
      <w:proofErr w:type="gramStart"/>
      <w:r>
        <w:t>still remain</w:t>
      </w:r>
      <w:proofErr w:type="gramEnd"/>
      <w:r>
        <w:t xml:space="preserve"> the chosen of G-d.</w:t>
      </w:r>
    </w:p>
    <w:p w14:paraId="6A0CB8E6" w14:textId="77777777" w:rsidR="008553EF" w:rsidRDefault="008553EF" w:rsidP="008553EF">
      <w:r>
        <w:lastRenderedPageBreak/>
        <w:t>Allah revealed to Prophet Muhammad, clear understanding on this problem. We know that even in the scripture of the Jews and the Christians, they're told that those who follow G-d in the spirit of truth are the children of G-d. It didn't say any disobedient person can be the child of G-d simply because he's called Jewish or born of Jewish parents. It says, their scripture says, "Those who follow in the spirit of truth are following the spirit of G-d. They are the children of G-d." If you follow in the spirit of materialism, can you be called the child of G-d by their own scripture? No. If you follow in the spirit of materialism, according to their own scripture, this puts you out of the classification or out of the company of the chosen. And again, their own scripture says that blessing is not computed by genealogy.</w:t>
      </w:r>
    </w:p>
    <w:p w14:paraId="051E45B8" w14:textId="77777777" w:rsidR="008553EF" w:rsidRDefault="008553EF" w:rsidP="008553EF">
      <w:r>
        <w:t xml:space="preserve">No. But whoever inherits the spirit and the truth gets the blessing. That's the rightful heir. Is not the one who has inherited the flesh. Anybody can inherit flesh. But the real right to inherit is the spirit of righteousness, obedience to G-d. And they are the ones to get the blessings from G-d. We know that Allah the </w:t>
      </w:r>
      <w:proofErr w:type="gramStart"/>
      <w:r>
        <w:t>most high</w:t>
      </w:r>
      <w:proofErr w:type="gramEnd"/>
      <w:r>
        <w:t xml:space="preserve"> tells us in the Qur'an that the Jewish people were once favored people. And the favor was taken </w:t>
      </w:r>
      <w:proofErr w:type="gramStart"/>
      <w:r>
        <w:t>off of</w:t>
      </w:r>
      <w:proofErr w:type="gramEnd"/>
      <w:r>
        <w:t xml:space="preserve"> them and put on the Family of Imran, the Christians. The favor was taken off the Christians and put on the Muslims. Allah says that G-d gives every </w:t>
      </w:r>
      <w:proofErr w:type="gramStart"/>
      <w:r>
        <w:t>people</w:t>
      </w:r>
      <w:proofErr w:type="gramEnd"/>
      <w:r>
        <w:t xml:space="preserve"> a term or time to prove themselves worthy. If they fail to prove themselves worthy, He takes the blessing off that people and </w:t>
      </w:r>
      <w:proofErr w:type="gramStart"/>
      <w:r>
        <w:t>put</w:t>
      </w:r>
      <w:proofErr w:type="gramEnd"/>
      <w:r>
        <w:t xml:space="preserve"> it on the other people. Will the blessing stay on the Arab people? Is there any assurance that the blessings will stay on the Arab people? Well, some might argue that. Allah speaks to the Arab people through Prophet Muhammad and He says that if you fail, He will raise up another people who will love Him and He will love them and who will not fear the criticizing remarks of the criticizers. Yes. </w:t>
      </w:r>
      <w:proofErr w:type="gramStart"/>
      <w:r>
        <w:t>So</w:t>
      </w:r>
      <w:proofErr w:type="gramEnd"/>
      <w:r>
        <w:t xml:space="preserve"> if we don't carry this dress of Al Islam proudly before the world, Allah will take the robe </w:t>
      </w:r>
      <w:proofErr w:type="gramStart"/>
      <w:r>
        <w:t>off of</w:t>
      </w:r>
      <w:proofErr w:type="gramEnd"/>
      <w:r>
        <w:t xml:space="preserve"> us and put it on somebody else. Yes. The Fig and the Olive. Says a blessed olive tree, neither </w:t>
      </w:r>
      <w:proofErr w:type="spellStart"/>
      <w:r>
        <w:t>east</w:t>
      </w:r>
      <w:proofErr w:type="spellEnd"/>
      <w:r>
        <w:t xml:space="preserve"> nor west. This should tell us something. A blessed olive tree, neither </w:t>
      </w:r>
      <w:proofErr w:type="spellStart"/>
      <w:r>
        <w:t>east</w:t>
      </w:r>
      <w:proofErr w:type="spellEnd"/>
      <w:r>
        <w:t xml:space="preserve"> nor west.</w:t>
      </w:r>
    </w:p>
    <w:p w14:paraId="7565687A" w14:textId="77777777" w:rsidR="008553EF" w:rsidRDefault="008553EF" w:rsidP="008553EF">
      <w:r>
        <w:t xml:space="preserve">The east can't lay claim to it. The west can't lay claim to it. It's universal. And G-d is not going to bless people simply because they </w:t>
      </w:r>
      <w:proofErr w:type="gramStart"/>
      <w:r>
        <w:t>born</w:t>
      </w:r>
      <w:proofErr w:type="gramEnd"/>
      <w:r>
        <w:t xml:space="preserve"> in the east, or the west, accepted because they're the flesh children of some flesh of Abraham. But if </w:t>
      </w:r>
      <w:proofErr w:type="gramStart"/>
      <w:r>
        <w:t>their</w:t>
      </w:r>
      <w:proofErr w:type="gramEnd"/>
      <w:r>
        <w:t xml:space="preserve"> the children of obedience for G-d, that righteous order established by Abraham, our </w:t>
      </w:r>
      <w:proofErr w:type="gramStart"/>
      <w:r>
        <w:t>Father</w:t>
      </w:r>
      <w:proofErr w:type="gramEnd"/>
      <w:r>
        <w:t xml:space="preserve">. And remember, Allah says of Abraham, </w:t>
      </w:r>
      <w:proofErr w:type="gramStart"/>
      <w:r>
        <w:t>he's</w:t>
      </w:r>
      <w:proofErr w:type="gramEnd"/>
      <w:r>
        <w:t xml:space="preserve"> our father. But we know that he's no more our flesh father than any other Prophet. Maybe he's less our flesh father than some other Prophet. Maybe some other Prophet was more Bilalian or more African than Abraham was.</w:t>
      </w:r>
    </w:p>
    <w:p w14:paraId="4E65F8D8" w14:textId="32A97CE1" w:rsidR="008553EF" w:rsidRDefault="008553EF" w:rsidP="008553EF">
      <w:r>
        <w:t xml:space="preserve">But Allah didn't pick the father for the races. He picked the father for </w:t>
      </w:r>
      <w:proofErr w:type="gramStart"/>
      <w:r>
        <w:t>the religion</w:t>
      </w:r>
      <w:proofErr w:type="gramEnd"/>
      <w:r>
        <w:t xml:space="preserve">. The one who obeyed G-d. The one who established worship as G-d ordered it to be established. That was Abraham. And Prophet Muhammad came enlarging upon that order, the order of Abraham. He enlarged upon the order of Abraham and reestablished it in </w:t>
      </w:r>
      <w:r w:rsidR="00E3552F">
        <w:t>i</w:t>
      </w:r>
      <w:r>
        <w:t>ts purity. The purity of worship, universal truth, brotherhood, universal brotherhood, charity, help for the weak, help for the oppressed. Free the slaves. Aid the widows. Take care of the orphan. Share the wealth of the nation with those who have a rightful claim on it. The poor. Those who have been held back. Those who have been kept back from their share. Is that right? This is Al Islam.</w:t>
      </w:r>
    </w:p>
    <w:p w14:paraId="39085F4B" w14:textId="77777777" w:rsidR="008553EF" w:rsidRDefault="008553EF" w:rsidP="008553EF">
      <w:r>
        <w:t xml:space="preserve">The blessed Olive tree. The New Testament did not preach the Fig tree. It preached the Olive tree. It was a sign that that class of people would be formed under the leadership of </w:t>
      </w:r>
      <w:r>
        <w:lastRenderedPageBreak/>
        <w:t xml:space="preserve">Prophet Muhammad, because Allah says to us in the Qur'an, Jesus is a sign. His mother is a sign. That means not only the leadership that is pictured in Jesus, but also the community which is pictured or symbolized in his mother. The Christian community and the leadership, Jesus himself, nothing but a sign of something to come. A sign of the great mission, Prophet Muhammad, that will open </w:t>
      </w:r>
      <w:proofErr w:type="spellStart"/>
      <w:proofErr w:type="gramStart"/>
      <w:r>
        <w:t>it's</w:t>
      </w:r>
      <w:proofErr w:type="spellEnd"/>
      <w:proofErr w:type="gramEnd"/>
      <w:r>
        <w:t xml:space="preserve"> arms to all people, not to any favorite race, not to any favorite people, but to all people. And Prophet Muhammad, the peace and the blessings be upon him in his day he showed us in reality, in a practical way, the interpretation of the verse in the Qur'an, symbolic mystical verse that directs our eyes, our attention to look at the mountain, look in the mountaintop, see how the black goes with the white, and how the red, how all those colors are distinctly pronounced in the mountaintop. The black is not dominating or wiping out the white. The white is not dominating or wiping out the black. The red is not being overrun by the white or the black, but they all are seen distinctly running </w:t>
      </w:r>
      <w:proofErr w:type="gramStart"/>
      <w:r>
        <w:t>in</w:t>
      </w:r>
      <w:proofErr w:type="gramEnd"/>
      <w:r>
        <w:t xml:space="preserve"> the mountaintop.</w:t>
      </w:r>
    </w:p>
    <w:p w14:paraId="113C9E82" w14:textId="77777777" w:rsidR="008553EF" w:rsidRDefault="008553EF" w:rsidP="008553EF">
      <w:r>
        <w:t xml:space="preserve">A wonderful picture of what leadership should be like. That world leadership cannot shut out the black or </w:t>
      </w:r>
      <w:proofErr w:type="gramStart"/>
      <w:r>
        <w:t>the white</w:t>
      </w:r>
      <w:proofErr w:type="gramEnd"/>
      <w:r>
        <w:t xml:space="preserve"> or </w:t>
      </w:r>
      <w:proofErr w:type="gramStart"/>
      <w:r>
        <w:t>the red</w:t>
      </w:r>
      <w:proofErr w:type="gramEnd"/>
      <w:r>
        <w:t xml:space="preserve"> or </w:t>
      </w:r>
      <w:proofErr w:type="gramStart"/>
      <w:r>
        <w:t>the brown</w:t>
      </w:r>
      <w:proofErr w:type="gramEnd"/>
      <w:r>
        <w:t xml:space="preserve"> or </w:t>
      </w:r>
      <w:proofErr w:type="gramStart"/>
      <w:r>
        <w:t>the yellow</w:t>
      </w:r>
      <w:proofErr w:type="gramEnd"/>
      <w:r>
        <w:t xml:space="preserve">. They all must be accepted and they all must be given equality. Equal opportunity. Equal chance. Is that right? This is Al Islam. This was fulfilled. This was </w:t>
      </w:r>
      <w:proofErr w:type="gramStart"/>
      <w:r>
        <w:t>actually demonstrated</w:t>
      </w:r>
      <w:proofErr w:type="gramEnd"/>
      <w:r>
        <w:t xml:space="preserve"> in the life of Prophet Muhammad who had Bilal, but he also had the Persian. Is that right? Yes. And the Syrian. He had the Caucasian. He had </w:t>
      </w:r>
      <w:proofErr w:type="gramStart"/>
      <w:r>
        <w:t>the black</w:t>
      </w:r>
      <w:proofErr w:type="gramEnd"/>
      <w:r>
        <w:t xml:space="preserve">. He had the Caucasian. He had </w:t>
      </w:r>
      <w:proofErr w:type="gramStart"/>
      <w:r>
        <w:t>the brown</w:t>
      </w:r>
      <w:proofErr w:type="gramEnd"/>
      <w:r>
        <w:t>. He had all the colors in the leadership.</w:t>
      </w:r>
    </w:p>
    <w:p w14:paraId="5D99A808" w14:textId="72B3E14A" w:rsidR="008553EF" w:rsidRDefault="008553EF" w:rsidP="008553EF">
      <w:r>
        <w:t xml:space="preserve">The proud </w:t>
      </w:r>
      <w:proofErr w:type="gramStart"/>
      <w:r>
        <w:t>chiefs, they</w:t>
      </w:r>
      <w:proofErr w:type="gramEnd"/>
      <w:r>
        <w:t xml:space="preserve"> had to march behind the commander whose skin was perhaps </w:t>
      </w:r>
      <w:proofErr w:type="gramStart"/>
      <w:r>
        <w:t>black</w:t>
      </w:r>
      <w:proofErr w:type="gramEnd"/>
      <w:r>
        <w:t xml:space="preserve"> whose hair perhaps nappy, nose broad and flat, lips wide and thick. But he could say Allahu Akbar just as good as the Arabs with the straight hair, the thin nose, the thin lips. And his faith was just as strong. He could battle the enemy just in the same way with the same strength, same conviction. And many </w:t>
      </w:r>
      <w:proofErr w:type="gramStart"/>
      <w:r>
        <w:t>times</w:t>
      </w:r>
      <w:proofErr w:type="gramEnd"/>
      <w:r>
        <w:t xml:space="preserve"> he was better at the job. So why sit him behind somebody who was raised with a racist superiority complex? </w:t>
      </w:r>
      <w:proofErr w:type="gramStart"/>
      <w:r>
        <w:t>So</w:t>
      </w:r>
      <w:proofErr w:type="gramEnd"/>
      <w:r>
        <w:t xml:space="preserve"> Prophet Muhammad burned the Jinns out of the Arabs. Yes. He burned the Jinn out of the Arabs, told them march behind the slave. I'm going to make a slave the commander of </w:t>
      </w:r>
      <w:proofErr w:type="gramStart"/>
      <w:r>
        <w:t>you</w:t>
      </w:r>
      <w:proofErr w:type="gramEnd"/>
      <w:r>
        <w:t xml:space="preserve"> chiefs. I want you chiefs to march behind the slave. </w:t>
      </w:r>
      <w:proofErr w:type="gramStart"/>
      <w:r>
        <w:t>So</w:t>
      </w:r>
      <w:proofErr w:type="gramEnd"/>
      <w:r>
        <w:t xml:space="preserve"> the slave led the army, showing that there is no class distinction in Al Islam. Neither based on nationalism nor race or anything else. Says the only superiority is </w:t>
      </w:r>
      <w:proofErr w:type="spellStart"/>
      <w:r>
        <w:t>taqwa</w:t>
      </w:r>
      <w:proofErr w:type="spellEnd"/>
      <w:r>
        <w:t xml:space="preserve">. Righteousness. Do you live consciously aware that G-d decides all matters? That's </w:t>
      </w:r>
      <w:proofErr w:type="spellStart"/>
      <w:r>
        <w:t>taqwa</w:t>
      </w:r>
      <w:proofErr w:type="spellEnd"/>
      <w:r>
        <w:t xml:space="preserve">. Do you live daily knowing that G-d decides all matters? Business, political, spiritual, life and death, happiness and sadness. Do you know that G-d decides all matters? Are you daily and consciously all the time continuously aware of that fact? That's your </w:t>
      </w:r>
      <w:r w:rsidR="00E3552F">
        <w:t>superiority</w:t>
      </w:r>
      <w:r>
        <w:t xml:space="preserve"> and nothing else. Allah says that's our superiority. The one who keeps his eye on his G-d. The one who never turns his vision from the directions given to him by his G-d. That's the one that should lead. That's the best man among us. Yes.</w:t>
      </w:r>
    </w:p>
    <w:p w14:paraId="6AD02DB2" w14:textId="77777777" w:rsidR="008553EF" w:rsidRDefault="008553EF" w:rsidP="008553EF">
      <w:r>
        <w:t xml:space="preserve">It's based upon </w:t>
      </w:r>
      <w:proofErr w:type="spellStart"/>
      <w:r>
        <w:t>taqwa</w:t>
      </w:r>
      <w:proofErr w:type="spellEnd"/>
      <w:r>
        <w:t xml:space="preserve">. Reverence for G-d. A constant awareness that G-d decides all matters. Some of </w:t>
      </w:r>
      <w:proofErr w:type="gramStart"/>
      <w:r>
        <w:t>us, we</w:t>
      </w:r>
      <w:proofErr w:type="gramEnd"/>
      <w:r>
        <w:t xml:space="preserve"> are weak because we are unbalanced. We are more sentimental than we are rational. The sentiments are sweet, but they can turn life into a bitter thing too. Yes. Well, I like </w:t>
      </w:r>
      <w:proofErr w:type="gramStart"/>
      <w:r>
        <w:t>the figs</w:t>
      </w:r>
      <w:proofErr w:type="gramEnd"/>
      <w:r>
        <w:t xml:space="preserve">. I still eat figs. I love figs. They taste good to me. And I would like to see my </w:t>
      </w:r>
      <w:proofErr w:type="gramStart"/>
      <w:r>
        <w:t>people's</w:t>
      </w:r>
      <w:proofErr w:type="gramEnd"/>
      <w:r>
        <w:t xml:space="preserve"> favored to be the ones who propagate the message, multiply the truth in the earth, not their physical bodies. Multiply G-d's word. Spread G-d's word </w:t>
      </w:r>
      <w:proofErr w:type="gramStart"/>
      <w:r>
        <w:t>in</w:t>
      </w:r>
      <w:proofErr w:type="gramEnd"/>
      <w:r>
        <w:t xml:space="preserve"> the earth. I would love to see us be sweet figs, but I want to caution you </w:t>
      </w:r>
      <w:proofErr w:type="gramStart"/>
      <w:r>
        <w:t>to not</w:t>
      </w:r>
      <w:proofErr w:type="gramEnd"/>
      <w:r>
        <w:t xml:space="preserve"> put too much </w:t>
      </w:r>
      <w:r>
        <w:lastRenderedPageBreak/>
        <w:t>importance upon that mission. The more important mission is our commitment to stand upon truth.</w:t>
      </w:r>
    </w:p>
    <w:p w14:paraId="4F75E9FE" w14:textId="77777777" w:rsidR="008553EF" w:rsidRDefault="008553EF" w:rsidP="008553EF">
      <w:r>
        <w:t xml:space="preserve">Not the favor of G-d upon a people, but truth that is universal. Truth </w:t>
      </w:r>
      <w:proofErr w:type="gramStart"/>
      <w:r>
        <w:t>that</w:t>
      </w:r>
      <w:proofErr w:type="gramEnd"/>
      <w:r>
        <w:t xml:space="preserve"> stands the same height in Arabia that it stands in America. When you put it in Africa, it's no shorter than it was when it was in Europe. That's a measuring rod that we all can use. All praise is due to Allah. Truth is universal. Say a blessed olive tree, neither </w:t>
      </w:r>
      <w:proofErr w:type="spellStart"/>
      <w:r>
        <w:t>east</w:t>
      </w:r>
      <w:proofErr w:type="spellEnd"/>
      <w:r>
        <w:t xml:space="preserve"> nor west. The oil before its lit seems to be illuminated. Oh, isn't that wonderful? This is in the chapter, the Light in the Qur'an. The light, the oil, before it is even </w:t>
      </w:r>
      <w:proofErr w:type="gramStart"/>
      <w:r>
        <w:t>lit</w:t>
      </w:r>
      <w:proofErr w:type="gramEnd"/>
      <w:r>
        <w:t xml:space="preserve"> shows illumination. In other words, the </w:t>
      </w:r>
      <w:proofErr w:type="gramStart"/>
      <w:r>
        <w:t>word of</w:t>
      </w:r>
      <w:proofErr w:type="gramEnd"/>
      <w:r>
        <w:t xml:space="preserve"> G-d itself gives knowledge to the hearer. Before even the wheels of his rational mind began to dig into it, to turn it on and make fire come from oil. Before rational human knowledge is seen in connection with it. And what does Allah say of this oil? Says the fire touches it not. The fire touches it not. Our rational understanding of it does not touch it. It gives us </w:t>
      </w:r>
      <w:proofErr w:type="gramStart"/>
      <w:r>
        <w:t>the knowledge</w:t>
      </w:r>
      <w:proofErr w:type="gramEnd"/>
      <w:r>
        <w:t>. It gives us fire. Is that right? But the fire does not touch the oil. In other words, our human understanding of it does not touch it. It is not changed by it.</w:t>
      </w:r>
    </w:p>
    <w:p w14:paraId="799E9780" w14:textId="77286036" w:rsidR="008553EF" w:rsidRDefault="008553EF" w:rsidP="008553EF">
      <w:r>
        <w:t xml:space="preserve">We are not ordering it or reordering it or changing </w:t>
      </w:r>
      <w:proofErr w:type="gramStart"/>
      <w:r>
        <w:t>it, or</w:t>
      </w:r>
      <w:proofErr w:type="gramEnd"/>
      <w:r>
        <w:t xml:space="preserve"> touching it at all. We cannot influence it. We cannot reproduce it. We can't improve upon it. It gives us fire. And our fire touches it not. Allahu Akbar. Subhana</w:t>
      </w:r>
      <w:r>
        <w:t>l</w:t>
      </w:r>
      <w:r>
        <w:t xml:space="preserve">lah. Allah is pure, glorified high above us. So high above us that there is no way to associate ourselves or compare ourselves with Allah at any time. A blessed tree, neither </w:t>
      </w:r>
      <w:proofErr w:type="spellStart"/>
      <w:r>
        <w:t>east</w:t>
      </w:r>
      <w:proofErr w:type="spellEnd"/>
      <w:r>
        <w:t xml:space="preserve"> nor West. </w:t>
      </w:r>
      <w:proofErr w:type="gramStart"/>
      <w:r>
        <w:t>It's</w:t>
      </w:r>
      <w:proofErr w:type="gramEnd"/>
      <w:r>
        <w:t xml:space="preserve"> oil illuminates. </w:t>
      </w:r>
      <w:proofErr w:type="gramStart"/>
      <w:r>
        <w:t>It's</w:t>
      </w:r>
      <w:proofErr w:type="gramEnd"/>
      <w:r>
        <w:t xml:space="preserve"> oil has light before even rational application is made. Just hearing it, hear the word of G-d. And the dumbbell who cannot think rationally begin to see rational knowledge. This is giving sight to the blind. And this is the only way that sight can come to the blind. If G-d give us His truth, the blind will see. Blind </w:t>
      </w:r>
      <w:proofErr w:type="gramStart"/>
      <w:r>
        <w:t>mean</w:t>
      </w:r>
      <w:proofErr w:type="gramEnd"/>
      <w:r>
        <w:t xml:space="preserve"> they're not able to use their rational sense. They're only at the mercy of the world. They accept whatever the world </w:t>
      </w:r>
      <w:proofErr w:type="gramStart"/>
      <w:r>
        <w:t>give</w:t>
      </w:r>
      <w:proofErr w:type="gramEnd"/>
      <w:r>
        <w:t xml:space="preserve"> them. They have no eyes of their own. But can the </w:t>
      </w:r>
      <w:proofErr w:type="gramStart"/>
      <w:r>
        <w:t>blind</w:t>
      </w:r>
      <w:proofErr w:type="gramEnd"/>
      <w:r>
        <w:t xml:space="preserve"> see? Yes, they can see. But only if they accept G-d. If they accept that G-d has </w:t>
      </w:r>
      <w:proofErr w:type="spellStart"/>
      <w:r>
        <w:t>spoke</w:t>
      </w:r>
      <w:proofErr w:type="spellEnd"/>
      <w:r>
        <w:t xml:space="preserve"> the truth to His Prophet Muhammad, peace and blessing be upon him. And if they read the Qur'an with complete faith, the blind will see. But if they doubt, if they have suspicion, if they have some selfish thing influencing them in their search for understanding, they will not see. Can the Prophet make them see? Allah says, </w:t>
      </w:r>
      <w:proofErr w:type="gramStart"/>
      <w:r>
        <w:t>Can</w:t>
      </w:r>
      <w:proofErr w:type="gramEnd"/>
      <w:r>
        <w:t xml:space="preserve"> you, speaking to Prophet Muhammad, the peace and blessing be upon him? Say, </w:t>
      </w:r>
      <w:proofErr w:type="gramStart"/>
      <w:r>
        <w:t>Can</w:t>
      </w:r>
      <w:proofErr w:type="gramEnd"/>
      <w:r>
        <w:t xml:space="preserve"> you make the blind </w:t>
      </w:r>
      <w:proofErr w:type="gramStart"/>
      <w:r>
        <w:t>to</w:t>
      </w:r>
      <w:proofErr w:type="gramEnd"/>
      <w:r>
        <w:t xml:space="preserve"> see?</w:t>
      </w:r>
    </w:p>
    <w:p w14:paraId="54270EB9" w14:textId="77777777" w:rsidR="008553EF" w:rsidRDefault="008553EF" w:rsidP="008553EF">
      <w:r>
        <w:t xml:space="preserve">Can you make the deaf to talk? Can you make the </w:t>
      </w:r>
      <w:proofErr w:type="gramStart"/>
      <w:r>
        <w:t>lame to</w:t>
      </w:r>
      <w:proofErr w:type="gramEnd"/>
      <w:r>
        <w:t xml:space="preserve"> walk?" No. You have no power except to deliver the word plain and clear. Allah will make the blind see. Allah will make the deaf hear and the lame walk, but only if they come as Muslims. If they come seeking guidance, if they come proud, thinking that they have something to boast of, Allah says in the Qur'an that there's a certain type of people, they say, "Oh, this greatness </w:t>
      </w:r>
      <w:proofErr w:type="gramStart"/>
      <w:r>
        <w:t>have</w:t>
      </w:r>
      <w:proofErr w:type="gramEnd"/>
      <w:r>
        <w:t xml:space="preserve"> come to me because of a certain knowledge which I possess." </w:t>
      </w:r>
      <w:proofErr w:type="gramStart"/>
      <w:r>
        <w:t>So</w:t>
      </w:r>
      <w:proofErr w:type="gramEnd"/>
      <w:r>
        <w:t xml:space="preserve"> if you think that your success in life has come to you because of something that you possess, then you better straighten yourself out before you read the Qur'an if you expect guidance. Yes. Allahu Akbar. I'd like to read now a saying of Prophet </w:t>
      </w:r>
      <w:proofErr w:type="gramStart"/>
      <w:r>
        <w:t>Muhammad,</w:t>
      </w:r>
      <w:proofErr w:type="gramEnd"/>
      <w:r>
        <w:t xml:space="preserve"> peace and the blessings be upon him. One that is determined or estimated to be sound Hadith. It was reported by </w:t>
      </w:r>
      <w:proofErr w:type="spellStart"/>
      <w:r>
        <w:t>Tirmidi</w:t>
      </w:r>
      <w:proofErr w:type="spellEnd"/>
      <w:r>
        <w:t xml:space="preserve">, </w:t>
      </w:r>
      <w:proofErr w:type="spellStart"/>
      <w:r>
        <w:t>Tirmidi</w:t>
      </w:r>
      <w:proofErr w:type="spellEnd"/>
      <w:r>
        <w:t xml:space="preserve"> </w:t>
      </w:r>
      <w:proofErr w:type="gramStart"/>
      <w:r>
        <w:t>and also</w:t>
      </w:r>
      <w:proofErr w:type="gramEnd"/>
      <w:r>
        <w:t xml:space="preserve"> by another source. And I will read both from this book on Hadith. On the authority of Abu Abbas, Abdullah, the son of Abbas, may Allah be pleased with them both who said, "One day I was behind the Prophet, may the peace and the blessings of Allah be upon him. And </w:t>
      </w:r>
      <w:r>
        <w:lastRenderedPageBreak/>
        <w:t xml:space="preserve">he said to me, </w:t>
      </w:r>
      <w:proofErr w:type="gramStart"/>
      <w:r>
        <w:t>Young</w:t>
      </w:r>
      <w:proofErr w:type="gramEnd"/>
      <w:r>
        <w:t xml:space="preserve"> man, I shall teach you some words of advice. Be mindful of Allah and Allah will protect you.</w:t>
      </w:r>
    </w:p>
    <w:p w14:paraId="796CA78B" w14:textId="77777777" w:rsidR="008553EF" w:rsidRDefault="008553EF" w:rsidP="008553EF">
      <w:r>
        <w:t xml:space="preserve">Be mindful of Allah and Allah will be in front of you. If you ask, ask of Allah. Some of us ask, but we don't ask of Allah. No, sir. Some of us suddenly face unemployment and we </w:t>
      </w:r>
      <w:proofErr w:type="gramStart"/>
      <w:r>
        <w:t>got</w:t>
      </w:r>
      <w:proofErr w:type="gramEnd"/>
      <w:r>
        <w:t xml:space="preserve"> bills. We got a nice home to keep. A nice apartment or something to keep. A nice automobile to keep. Suddenly we are out of a job and begin to wonder what's going to happen now. And if we go desperately trying to seek someone to give us a loan or some job. But we forget that the first one to go to is Allah. Turn to Allah first. People come to me and they say, Brother Imam, I'm out of a job. Can you help me? I wonder if they said to Allah, "Oh Allah, I'm out of a job. Will you help me? " They </w:t>
      </w:r>
      <w:proofErr w:type="gramStart"/>
      <w:r>
        <w:t>have to</w:t>
      </w:r>
      <w:proofErr w:type="gramEnd"/>
      <w:r>
        <w:t xml:space="preserve"> ask me </w:t>
      </w:r>
      <w:proofErr w:type="gramStart"/>
      <w:r>
        <w:t>can I</w:t>
      </w:r>
      <w:proofErr w:type="gramEnd"/>
      <w:r>
        <w:t xml:space="preserve"> help them. All they have to do is ask Allah, will you help me? I gave you the exact words of a letter I just read from a woman. I'm out of a job. I have no employment. </w:t>
      </w:r>
      <w:proofErr w:type="gramStart"/>
      <w:r>
        <w:t>Brother</w:t>
      </w:r>
      <w:proofErr w:type="gramEnd"/>
      <w:r>
        <w:t xml:space="preserve"> Imam, will you help me? No, can you help me she said. Can you help me? I can't help myself. I can only try and trust G-d.</w:t>
      </w:r>
    </w:p>
    <w:p w14:paraId="5864859E" w14:textId="77777777" w:rsidR="008553EF" w:rsidRDefault="008553EF" w:rsidP="008553EF">
      <w:r>
        <w:t xml:space="preserve">If you seek help, seek help </w:t>
      </w:r>
      <w:proofErr w:type="gramStart"/>
      <w:r>
        <w:t>of</w:t>
      </w:r>
      <w:proofErr w:type="gramEnd"/>
      <w:r>
        <w:t xml:space="preserve"> Allah. Know that if the nation were to </w:t>
      </w:r>
      <w:proofErr w:type="gramStart"/>
      <w:r>
        <w:t>gathered</w:t>
      </w:r>
      <w:proofErr w:type="gramEnd"/>
      <w:r>
        <w:t xml:space="preserve"> together to benefit you with anything, it would benefit you only with something that Allah had already prescribed for you. If the whole nation should give me something, security, material security or anything, I am to understand that that was only Allah. He has allowed it. The nation gave it, but Allah intended it. And Allah was all powerful to carry out what He intended. Without Allah, they couldn't have given me anything. And that if they </w:t>
      </w:r>
      <w:proofErr w:type="gramStart"/>
      <w:r>
        <w:t>gathered together</w:t>
      </w:r>
      <w:proofErr w:type="gramEnd"/>
      <w:r>
        <w:t xml:space="preserve"> to harm you with anything, they would harm you only with something Allah had already prescribed to you.</w:t>
      </w:r>
    </w:p>
    <w:p w14:paraId="2366DDA2" w14:textId="77777777" w:rsidR="008553EF" w:rsidRDefault="008553EF" w:rsidP="008553EF">
      <w:r>
        <w:t xml:space="preserve">If the whole nation should come together to hurt me, Allah through the inspired Prophet Muhammad is saying to us that they can't harm me unless Allah has already intended to harm for me. He can carry out His intentions, but we can't carry out our intentions unless our intentions are in accord with His intention. Allahu Akbar. Allahu Akbar. The pens have been lifted and the pages have dried. That concludes this Hadith The pens have been lifted and the pages have dried. What is the name of the poet? Was it Omar Khayan? The pen moves on, has written and moves on. Now </w:t>
      </w:r>
      <w:proofErr w:type="gramStart"/>
      <w:r>
        <w:t>all of</w:t>
      </w:r>
      <w:proofErr w:type="gramEnd"/>
      <w:r>
        <w:t xml:space="preserve"> </w:t>
      </w:r>
      <w:proofErr w:type="spellStart"/>
      <w:r>
        <w:t>your</w:t>
      </w:r>
      <w:proofErr w:type="spellEnd"/>
      <w:r>
        <w:t xml:space="preserve"> might or all your wits, something like that, can't cancel one line of it. </w:t>
      </w:r>
      <w:proofErr w:type="gramStart"/>
      <w:r>
        <w:t>So</w:t>
      </w:r>
      <w:proofErr w:type="gramEnd"/>
      <w:r>
        <w:t xml:space="preserve"> this fort was obviously inspired by this Hadith because the Hadith was before the poet. I can't remember the poet's exact words, but they're very beautiful. They're only repeating what is said here in this Hadith, that what Allah decides stays. What you decide is subject. Now isn't that simple? No, that's very simple. And the only guarantee you have </w:t>
      </w:r>
      <w:proofErr w:type="gramStart"/>
      <w:r>
        <w:t>come</w:t>
      </w:r>
      <w:proofErr w:type="gramEnd"/>
      <w:r>
        <w:t xml:space="preserve"> from Allah. No guarantee can come from any other source. Oh, what about Jesus Christ? Well, here I am. I'm Jesus Christ. I cannot do </w:t>
      </w:r>
      <w:proofErr w:type="gramStart"/>
      <w:r>
        <w:t>nothing</w:t>
      </w:r>
      <w:proofErr w:type="gramEnd"/>
      <w:r>
        <w:t xml:space="preserve"> </w:t>
      </w:r>
      <w:proofErr w:type="gramStart"/>
      <w:r>
        <w:t>of</w:t>
      </w:r>
      <w:proofErr w:type="gramEnd"/>
      <w:r>
        <w:t xml:space="preserve"> myself.</w:t>
      </w:r>
    </w:p>
    <w:p w14:paraId="3C516485" w14:textId="21027AA9" w:rsidR="008553EF" w:rsidRDefault="008553EF" w:rsidP="008553EF">
      <w:r>
        <w:t xml:space="preserve">Here, let's repeat now the second report on the same Hadith. It was related by </w:t>
      </w:r>
      <w:proofErr w:type="spellStart"/>
      <w:r>
        <w:t>Tirmidi</w:t>
      </w:r>
      <w:proofErr w:type="spellEnd"/>
      <w:r>
        <w:t xml:space="preserve"> who said it was a good and sound Hadith. In a version other than that of </w:t>
      </w:r>
      <w:proofErr w:type="spellStart"/>
      <w:r>
        <w:t>Tirmidi</w:t>
      </w:r>
      <w:proofErr w:type="spellEnd"/>
      <w:r>
        <w:t xml:space="preserve">, it reads, means the same report reads, "Be mindful of Allah. You will find Him before you. Get to know Allah in prosperity and He will know you in adversity." Know that what has passed you by was not going to befall you and that what has befallen you was not going to pass you by. And know that victory comes with patience. Relief with </w:t>
      </w:r>
      <w:r>
        <w:t>affliction</w:t>
      </w:r>
      <w:r>
        <w:t>, ease with hardship.</w:t>
      </w:r>
    </w:p>
    <w:p w14:paraId="198A25E6" w14:textId="77777777" w:rsidR="008553EF" w:rsidRDefault="008553EF" w:rsidP="008553EF">
      <w:r>
        <w:lastRenderedPageBreak/>
        <w:t xml:space="preserve">Allah says in the Qur'an, and it's not often that Allah repeats in the Qur'an twice the same thing, exactly the way it was said. Word for word. Surely it is with hardship that ease </w:t>
      </w:r>
      <w:proofErr w:type="gramStart"/>
      <w:r>
        <w:t>come</w:t>
      </w:r>
      <w:proofErr w:type="gramEnd"/>
      <w:r>
        <w:t xml:space="preserve">. Surely it is with hardship that ease </w:t>
      </w:r>
      <w:proofErr w:type="gramStart"/>
      <w:r>
        <w:t>come</w:t>
      </w:r>
      <w:proofErr w:type="gramEnd"/>
      <w:r>
        <w:t xml:space="preserve">. What class of the Muslims are lifted to a higher plane than the other classes, than all the other classes? The Mujahid, the one who struggles, the one who doesn't come out only when it's an easy job. But the one who comes out with it's a hard job. That's the one that Allah has exalted a little above, above. I don't know how I would say it a little, that's my fault. Didn't say a little. But He said they have been fully placed above the other. Is that right? You read the </w:t>
      </w:r>
      <w:proofErr w:type="gramStart"/>
      <w:r>
        <w:t>Qur'an,</w:t>
      </w:r>
      <w:proofErr w:type="gramEnd"/>
      <w:r>
        <w:t xml:space="preserve"> you read the Qur'an like I do. Yes. Allah has placed the </w:t>
      </w:r>
      <w:proofErr w:type="gramStart"/>
      <w:r>
        <w:t>strugglers</w:t>
      </w:r>
      <w:proofErr w:type="gramEnd"/>
      <w:r>
        <w:t xml:space="preserve"> above those that just come out for an easy job.</w:t>
      </w:r>
    </w:p>
    <w:p w14:paraId="63DCAB64" w14:textId="77777777" w:rsidR="008553EF" w:rsidRDefault="008553EF" w:rsidP="008553EF">
      <w:r>
        <w:t xml:space="preserve">It's on the order list. Oh, let's come out and have a community night. They're going to be free hors d'oeuvres, Kool-Aid and maybe some Welches juice. Oh, they come out so numerous and such large numbers. How many of the leading class do we have among them? Maybe 25. Today we come out for spiritual nourishment. We come out to hear the nourishing words of G-d. It asks nothing of us, but just to sit here and listen, pull ourselves back for an hour or two from the interest in the street and at home. But suppose I told you to come out today to clean the supermarket, to paint the supermarket, to move heavy things so that we can operate the supermarket this week. Something hard, something that's going to make you sweat a little bit. Dirty up your clothes. You can't come in your fine </w:t>
      </w:r>
      <w:proofErr w:type="gramStart"/>
      <w:r>
        <w:t>apparel</w:t>
      </w:r>
      <w:proofErr w:type="gramEnd"/>
      <w:r>
        <w:t xml:space="preserve">. You </w:t>
      </w:r>
      <w:proofErr w:type="gramStart"/>
      <w:r>
        <w:t>have to</w:t>
      </w:r>
      <w:proofErr w:type="gramEnd"/>
      <w:r>
        <w:t xml:space="preserve"> come in work clothes. How many of the upper class do we have here today?</w:t>
      </w:r>
    </w:p>
    <w:p w14:paraId="23A7F611" w14:textId="77777777" w:rsidR="008553EF" w:rsidRDefault="008553EF" w:rsidP="008553EF">
      <w:r>
        <w:t xml:space="preserve">How many strugglers do we have here today? How many from the leading class are present today? If the truth was known, it would hurt our heart. Yes. But Allah has said and </w:t>
      </w:r>
      <w:proofErr w:type="gramStart"/>
      <w:r>
        <w:t>repeated</w:t>
      </w:r>
      <w:proofErr w:type="gramEnd"/>
      <w:r>
        <w:t xml:space="preserve"> twice in succession. It is certainly with hardship that ease comes. It is certainly with hardship that ease comes. This is easy. But how many boulders does this remove from the path of our daily life? We </w:t>
      </w:r>
      <w:proofErr w:type="gramStart"/>
      <w:r>
        <w:t>have to</w:t>
      </w:r>
      <w:proofErr w:type="gramEnd"/>
      <w:r>
        <w:t xml:space="preserve"> walk daily to the store and back home. We can't live </w:t>
      </w:r>
      <w:proofErr w:type="gramStart"/>
      <w:r>
        <w:t>off of</w:t>
      </w:r>
      <w:proofErr w:type="gramEnd"/>
      <w:r>
        <w:t xml:space="preserve"> air. We </w:t>
      </w:r>
      <w:proofErr w:type="gramStart"/>
      <w:r>
        <w:t>have to</w:t>
      </w:r>
      <w:proofErr w:type="gramEnd"/>
      <w:r>
        <w:t xml:space="preserve"> eat food. Like Mary and like Jesus did. The Holy Qur'an says he and his mother had to eat daily food. Yes, sir. They couldn't exist </w:t>
      </w:r>
      <w:proofErr w:type="gramStart"/>
      <w:r>
        <w:t>on</w:t>
      </w:r>
      <w:proofErr w:type="gramEnd"/>
      <w:r>
        <w:t xml:space="preserve"> spirit.</w:t>
      </w:r>
    </w:p>
    <w:p w14:paraId="7D97C2BD" w14:textId="77777777" w:rsidR="008553EF" w:rsidRDefault="008553EF" w:rsidP="008553EF">
      <w:proofErr w:type="gramStart"/>
      <w:r>
        <w:t>So</w:t>
      </w:r>
      <w:proofErr w:type="gramEnd"/>
      <w:r>
        <w:t xml:space="preserve"> we need our daily food. Yes. We need clothes for the family. Yes. We need something in the account for the wintertime that's coming up or for the new school term that's coming up. Is that right? Yes. Tell me how much </w:t>
      </w:r>
      <w:proofErr w:type="gramStart"/>
      <w:r>
        <w:t>is this</w:t>
      </w:r>
      <w:proofErr w:type="gramEnd"/>
      <w:r>
        <w:t xml:space="preserve"> doing to solve those problems. It does a big job to solve those problems if it puts your heart in the right order. If it puts your thinking in the right frame. If it's not doing that, then it's doing no good. Why is your heart </w:t>
      </w:r>
      <w:proofErr w:type="gramStart"/>
      <w:r>
        <w:t>to be put</w:t>
      </w:r>
      <w:proofErr w:type="gramEnd"/>
      <w:r>
        <w:t xml:space="preserve"> in the right order in your mind to be put in the right frame or </w:t>
      </w:r>
      <w:proofErr w:type="gramStart"/>
      <w:r>
        <w:t>your</w:t>
      </w:r>
      <w:proofErr w:type="gramEnd"/>
      <w:r>
        <w:t xml:space="preserve"> thinking to be put in the right frame? Because there is work in this world to be done. And Allah is a worker. And He says in the sort of honor that He works in His place and that there is never a fleeting second that catches Him not being involved in a magnificent work, such as the creation of this world that we know. </w:t>
      </w:r>
      <w:proofErr w:type="gramStart"/>
      <w:r>
        <w:t>So</w:t>
      </w:r>
      <w:proofErr w:type="gramEnd"/>
      <w:r>
        <w:t xml:space="preserve"> while seconds are going by, Allah is producing worlds </w:t>
      </w:r>
      <w:proofErr w:type="gramStart"/>
      <w:r>
        <w:t>similar to</w:t>
      </w:r>
      <w:proofErr w:type="gramEnd"/>
      <w:r>
        <w:t xml:space="preserve"> this one that make us marvel. They are far from us. We don't know. We can't see. But the long telescope </w:t>
      </w:r>
      <w:proofErr w:type="gramStart"/>
      <w:r>
        <w:t>have</w:t>
      </w:r>
      <w:proofErr w:type="gramEnd"/>
      <w:r>
        <w:t xml:space="preserve"> finally testified.</w:t>
      </w:r>
    </w:p>
    <w:p w14:paraId="4216C153" w14:textId="189C9162" w:rsidR="008553EF" w:rsidRDefault="008553EF" w:rsidP="008553EF">
      <w:r>
        <w:t xml:space="preserve">Say we bear </w:t>
      </w:r>
      <w:proofErr w:type="gramStart"/>
      <w:r>
        <w:t>witness</w:t>
      </w:r>
      <w:proofErr w:type="gramEnd"/>
      <w:r>
        <w:t xml:space="preserve"> that </w:t>
      </w:r>
      <w:r>
        <w:t>Allah</w:t>
      </w:r>
      <w:r>
        <w:t xml:space="preserve"> </w:t>
      </w:r>
      <w:proofErr w:type="gramStart"/>
      <w:r>
        <w:t>spoke</w:t>
      </w:r>
      <w:proofErr w:type="gramEnd"/>
      <w:r>
        <w:t xml:space="preserve"> the truth. Far out in the space, in the dark voids, new universes are being born that look like they're going to dwarf this one that we are in. That's the testimony of the scientists who took his long scope and spy out into the void. What we </w:t>
      </w:r>
      <w:r>
        <w:lastRenderedPageBreak/>
        <w:t xml:space="preserve">thought was the void. Yes. Allah is a worker. Life is activity. It even takes </w:t>
      </w:r>
      <w:proofErr w:type="gramStart"/>
      <w:r>
        <w:t>activity</w:t>
      </w:r>
      <w:proofErr w:type="gramEnd"/>
      <w:r>
        <w:t xml:space="preserve"> to die. You can't die without movement. That's why people fear life and death, because </w:t>
      </w:r>
      <w:proofErr w:type="gramStart"/>
      <w:r>
        <w:t>both of them</w:t>
      </w:r>
      <w:proofErr w:type="gramEnd"/>
      <w:r>
        <w:t xml:space="preserve"> demand something from us. Rise up to the tasks and know that the one who </w:t>
      </w:r>
      <w:proofErr w:type="gramStart"/>
      <w:r>
        <w:t>rises up</w:t>
      </w:r>
      <w:proofErr w:type="gramEnd"/>
      <w:r>
        <w:t xml:space="preserve"> to meet the challenge daily is the one whose life will be more comfortable yearly.</w:t>
      </w:r>
    </w:p>
    <w:p w14:paraId="7E035FF2" w14:textId="77777777" w:rsidR="008553EF" w:rsidRDefault="008553EF" w:rsidP="008553EF">
      <w:r>
        <w:t>The one who sits back, shying away from the obligation daily</w:t>
      </w:r>
      <w:proofErr w:type="gramStart"/>
      <w:r>
        <w:t>, he</w:t>
      </w:r>
      <w:proofErr w:type="gramEnd"/>
      <w:r>
        <w:t xml:space="preserve"> </w:t>
      </w:r>
      <w:proofErr w:type="gramStart"/>
      <w:r>
        <w:t>rises up</w:t>
      </w:r>
      <w:proofErr w:type="gramEnd"/>
      <w:r>
        <w:t xml:space="preserve"> to face a hell of a block of obstacles. Yearly. Yearly, he's in misery because he won't do daily what he ought to do to dignify his life as G-d's custodian on this earth. And know that victory comes with patience. How many of us lose out? How many good brothers and sisters we used to have in the FOI and in the MGT? Good brothers and sisters. What I mean by that, they had </w:t>
      </w:r>
      <w:proofErr w:type="gramStart"/>
      <w:r>
        <w:t>the faith</w:t>
      </w:r>
      <w:proofErr w:type="gramEnd"/>
      <w:r>
        <w:t>. They were committed to righteousness. Their vision was impaired because there was too much unexplained and too much impurity in their vision. But their heart was sincere and they worked hard. They didn't drink. They didn't smoke. They didn't gamble. They didn't rob anybody, not even the Caucasian that they hated and called devil. They wouldn't even steal a nickel or penny from him even when his back was turned.</w:t>
      </w:r>
    </w:p>
    <w:p w14:paraId="6284BC1A" w14:textId="77777777" w:rsidR="008553EF" w:rsidRDefault="008553EF" w:rsidP="008553EF">
      <w:r>
        <w:t>Look how great those FOIs and MGT were. Fruit of Islam and Muslim Girls Training class members. Look how great they were. But suddenly the outdoors changed. They woke up one morning and they looked outdoors and the porch was gone. The walk was gone. The transportation had stopped running on their street. The bushes and things that they used to love had been all plucked up and the land was there. They say, "Oh, this is the end. We don't have the Honorable Elijah Muhammad and there's nothing left. I'm going to stay in my own private house and die."</w:t>
      </w:r>
    </w:p>
    <w:p w14:paraId="19310E95" w14:textId="77777777" w:rsidR="008553EF" w:rsidRDefault="008553EF" w:rsidP="008553EF">
      <w:r>
        <w:t xml:space="preserve">Instead of saying, "We have to build another porch and put steps so I can walk out of my private house." We </w:t>
      </w:r>
      <w:proofErr w:type="gramStart"/>
      <w:r>
        <w:t>have to</w:t>
      </w:r>
      <w:proofErr w:type="gramEnd"/>
      <w:r>
        <w:t xml:space="preserve"> pave another walk. We </w:t>
      </w:r>
      <w:proofErr w:type="gramStart"/>
      <w:r>
        <w:t>have to</w:t>
      </w:r>
      <w:proofErr w:type="gramEnd"/>
      <w:r>
        <w:t xml:space="preserve"> grow some new trees and shrubbery, new grass. And we </w:t>
      </w:r>
      <w:proofErr w:type="gramStart"/>
      <w:r>
        <w:t>have to</w:t>
      </w:r>
      <w:proofErr w:type="gramEnd"/>
      <w:r>
        <w:t xml:space="preserve"> put another transportation line on this street. We </w:t>
      </w:r>
      <w:proofErr w:type="gramStart"/>
      <w:r>
        <w:t>have to</w:t>
      </w:r>
      <w:proofErr w:type="gramEnd"/>
      <w:r>
        <w:t xml:space="preserve"> live. We cannot die. But what it takes to make that stand. It takes faith so firm in G-d that it keeps you steadfast. You wake up in the morning, a hurricane of tornado or something have ripped off the kitchen. You don't have </w:t>
      </w:r>
      <w:proofErr w:type="gramStart"/>
      <w:r>
        <w:t>no</w:t>
      </w:r>
      <w:proofErr w:type="gramEnd"/>
      <w:r>
        <w:t xml:space="preserve"> place to fry your eggs. The toilet's gone. You don't have </w:t>
      </w:r>
      <w:proofErr w:type="gramStart"/>
      <w:r>
        <w:t>no</w:t>
      </w:r>
      <w:proofErr w:type="gramEnd"/>
      <w:r>
        <w:t xml:space="preserve"> place to relieve yourself. You say, "Oh Allah, here I am. I'm not going anywhere but to work again. I'm going to replace the kitchen. I'm going to put the toilet back." Surely with hardships come ease Surely with hardship comes ease. Look at those lazy people sitting up gambling </w:t>
      </w:r>
      <w:proofErr w:type="gramStart"/>
      <w:r>
        <w:t>that</w:t>
      </w:r>
      <w:proofErr w:type="gramEnd"/>
      <w:r>
        <w:t xml:space="preserve"> they won't starve before another welfare fair check comes. Gambling. That they'll hold on until some new charity </w:t>
      </w:r>
      <w:proofErr w:type="gramStart"/>
      <w:r>
        <w:t>come</w:t>
      </w:r>
      <w:proofErr w:type="gramEnd"/>
      <w:r>
        <w:t xml:space="preserve"> into the city. And they're not going out daily to see if they can produce a dollar.</w:t>
      </w:r>
    </w:p>
    <w:p w14:paraId="0A093B81" w14:textId="77777777" w:rsidR="008553EF" w:rsidRDefault="008553EF" w:rsidP="008553EF">
      <w:r>
        <w:t xml:space="preserve">A dollar that measures into a hundred dollars. $1 earned by poor man is equal to a hundred dollars given through the welfare department. Yes. </w:t>
      </w:r>
      <w:proofErr w:type="gramStart"/>
      <w:r>
        <w:t>That hundred dollars</w:t>
      </w:r>
      <w:proofErr w:type="gramEnd"/>
      <w:r>
        <w:t xml:space="preserve"> just satisfies some immediate needs, but that $1 gives me dignity. </w:t>
      </w:r>
      <w:proofErr w:type="spellStart"/>
      <w:r>
        <w:t>Self respect</w:t>
      </w:r>
      <w:proofErr w:type="spellEnd"/>
      <w:r>
        <w:t xml:space="preserve">. Makes me feel like there's a man still living in this body. But the welfare </w:t>
      </w:r>
      <w:proofErr w:type="gramStart"/>
      <w:r>
        <w:t>make</w:t>
      </w:r>
      <w:proofErr w:type="gramEnd"/>
      <w:r>
        <w:t xml:space="preserve"> me feel like ... Like the man has died in this body and there's a super fly pimp, a punk, a chump living in this body. I cannot command respect from my wife. I cannot command respect from my children because they see me </w:t>
      </w:r>
      <w:proofErr w:type="gramStart"/>
      <w:r>
        <w:t>laying</w:t>
      </w:r>
      <w:proofErr w:type="gramEnd"/>
      <w:r>
        <w:t xml:space="preserve"> in the crib, waiting for my diapers to be changed and for the bottle to put into my mouth just </w:t>
      </w:r>
      <w:proofErr w:type="gramStart"/>
      <w:r>
        <w:t>as</w:t>
      </w:r>
      <w:proofErr w:type="gramEnd"/>
      <w:r>
        <w:t xml:space="preserve"> a little baby.</w:t>
      </w:r>
    </w:p>
    <w:p w14:paraId="1F3C8162" w14:textId="282D4446" w:rsidR="008553EF" w:rsidRDefault="008553EF" w:rsidP="008553EF">
      <w:r>
        <w:lastRenderedPageBreak/>
        <w:t>Surely</w:t>
      </w:r>
      <w:r>
        <w:t xml:space="preserve"> with hardship comes </w:t>
      </w:r>
      <w:proofErr w:type="gramStart"/>
      <w:r>
        <w:t>the ease</w:t>
      </w:r>
      <w:proofErr w:type="gramEnd"/>
      <w:r>
        <w:t xml:space="preserve">. Surely with hardship comes </w:t>
      </w:r>
      <w:proofErr w:type="gramStart"/>
      <w:r>
        <w:t>the ease</w:t>
      </w:r>
      <w:proofErr w:type="gramEnd"/>
      <w:r>
        <w:t xml:space="preserve">. Muslim men, if they give you no job, make job for yourself. Even if the job </w:t>
      </w:r>
      <w:proofErr w:type="gramStart"/>
      <w:r>
        <w:t>produce</w:t>
      </w:r>
      <w:proofErr w:type="gramEnd"/>
      <w:r>
        <w:t xml:space="preserve"> no currency, no cash, work at it until you get a job that </w:t>
      </w:r>
      <w:proofErr w:type="gramStart"/>
      <w:r>
        <w:t>produce</w:t>
      </w:r>
      <w:proofErr w:type="gramEnd"/>
      <w:r>
        <w:t xml:space="preserve"> cash. Get up in the morning and wash your walls in your room. Sweep your floors. </w:t>
      </w:r>
      <w:proofErr w:type="gramStart"/>
      <w:r>
        <w:t>Improve upon</w:t>
      </w:r>
      <w:proofErr w:type="gramEnd"/>
      <w:r>
        <w:t xml:space="preserve"> the cleanliness of your room. Learn how to cut your own hair. You don't have any money. How can you </w:t>
      </w:r>
      <w:proofErr w:type="gramStart"/>
      <w:r>
        <w:t>pay</w:t>
      </w:r>
      <w:proofErr w:type="gramEnd"/>
      <w:r>
        <w:t xml:space="preserve"> a </w:t>
      </w:r>
      <w:r>
        <w:t>barber</w:t>
      </w:r>
      <w:r>
        <w:t xml:space="preserve">? You </w:t>
      </w:r>
      <w:proofErr w:type="gramStart"/>
      <w:r>
        <w:t>giving</w:t>
      </w:r>
      <w:proofErr w:type="gramEnd"/>
      <w:r>
        <w:t xml:space="preserve"> the barber welfare money, you </w:t>
      </w:r>
      <w:proofErr w:type="gramStart"/>
      <w:r>
        <w:t>giving</w:t>
      </w:r>
      <w:proofErr w:type="gramEnd"/>
      <w:r>
        <w:t xml:space="preserve"> him sissy, sissy money. Cut your own hair, let your wife laugh at you. And I guarantee you, if you keep cutting it, she'll stop laughing and she'll start respecting you. She says, "This is a man." This is an opportunity for us to get ahead. You say you are unemployed. We need workers. How much money </w:t>
      </w:r>
      <w:proofErr w:type="gramStart"/>
      <w:r>
        <w:t>you</w:t>
      </w:r>
      <w:proofErr w:type="gramEnd"/>
      <w:r>
        <w:t xml:space="preserve"> </w:t>
      </w:r>
      <w:proofErr w:type="gramStart"/>
      <w:r>
        <w:t>got</w:t>
      </w:r>
      <w:proofErr w:type="gramEnd"/>
      <w:r>
        <w:t xml:space="preserve"> Chief? You go to hell. The United States Office Agency told you they didn't have no </w:t>
      </w:r>
      <w:proofErr w:type="gramStart"/>
      <w:r>
        <w:t>money</w:t>
      </w:r>
      <w:proofErr w:type="gramEnd"/>
      <w:r>
        <w:t xml:space="preserve"> and you come here to me, a member of the developing minority people in one of the worst parts of the United States. You come to me and ask me for money and the US department didn't even have it. What's wrong with you? You crazy?</w:t>
      </w:r>
    </w:p>
    <w:p w14:paraId="6F3C44F2" w14:textId="092E20EA" w:rsidR="008553EF" w:rsidRDefault="008553EF" w:rsidP="008553EF">
      <w:r>
        <w:t xml:space="preserve">But I say this is a good opportunity for us to get some economic strength. They're trying to breed a race of tomatoes. Ripe tomatoes. Red tomatoes. Filled with </w:t>
      </w:r>
      <w:proofErr w:type="gramStart"/>
      <w:r>
        <w:t>the blood</w:t>
      </w:r>
      <w:proofErr w:type="gramEnd"/>
      <w:r>
        <w:t xml:space="preserve"> and the lust of passion. Having no firmness. People </w:t>
      </w:r>
      <w:proofErr w:type="gramStart"/>
      <w:r>
        <w:t>have to</w:t>
      </w:r>
      <w:proofErr w:type="gramEnd"/>
      <w:r>
        <w:t xml:space="preserve"> pick them up very easily, delicately, because they might </w:t>
      </w:r>
      <w:proofErr w:type="gramStart"/>
      <w:r>
        <w:t>burst</w:t>
      </w:r>
      <w:proofErr w:type="gramEnd"/>
      <w:r>
        <w:t xml:space="preserve"> them. They're tender. That's what's being made of our males by welfare. Depending on handouts from the government. </w:t>
      </w:r>
      <w:proofErr w:type="gramStart"/>
      <w:r>
        <w:t>Certainly</w:t>
      </w:r>
      <w:proofErr w:type="gramEnd"/>
      <w:r>
        <w:t xml:space="preserve"> we have a right. We have a right to </w:t>
      </w:r>
      <w:proofErr w:type="gramStart"/>
      <w:r>
        <w:t>our share</w:t>
      </w:r>
      <w:proofErr w:type="gramEnd"/>
      <w:r>
        <w:t xml:space="preserve"> of taxes of aid into our community. If they give it to us as aid, we should accept it as a man. Take the aid and use it to put you in a position to be a man. Don't sit down and just wait for it to keep coming. That's what a baby does in the crib. The baby drinks the </w:t>
      </w:r>
      <w:proofErr w:type="gramStart"/>
      <w:r>
        <w:t>milk</w:t>
      </w:r>
      <w:proofErr w:type="gramEnd"/>
      <w:r>
        <w:t xml:space="preserve"> and it spills all over his cheek. The bottle lays down and the milk comes and goes to waste that was left in the bottle. A sensible man, he drinks the bottle. He makes sure he doesn't feel too much on his face because it's valuable. He keeps all the drops in his mouth. And when he </w:t>
      </w:r>
      <w:proofErr w:type="gramStart"/>
      <w:r>
        <w:t>finish ,</w:t>
      </w:r>
      <w:proofErr w:type="gramEnd"/>
      <w:r>
        <w:t xml:space="preserve"> he </w:t>
      </w:r>
      <w:proofErr w:type="gramStart"/>
      <w:r>
        <w:t>preserve</w:t>
      </w:r>
      <w:proofErr w:type="gramEnd"/>
      <w:r>
        <w:t xml:space="preserve"> that that was left over. And he </w:t>
      </w:r>
      <w:proofErr w:type="gramStart"/>
      <w:r>
        <w:t>try</w:t>
      </w:r>
      <w:proofErr w:type="gramEnd"/>
      <w:r>
        <w:t xml:space="preserve"> to use it widely so the next day, he'll have more. And </w:t>
      </w:r>
      <w:proofErr w:type="gramStart"/>
      <w:r>
        <w:t>pretty soon</w:t>
      </w:r>
      <w:proofErr w:type="gramEnd"/>
      <w:r>
        <w:t xml:space="preserve"> he can tell them, "Well, I got a little investment here. I don't like the dignity that comes to me from your hands. I prefer the real dignity that comes to me from my </w:t>
      </w:r>
      <w:r>
        <w:t>hand. Thank</w:t>
      </w:r>
      <w:r>
        <w:t xml:space="preserve"> you for being so nice </w:t>
      </w:r>
      <w:proofErr w:type="gramStart"/>
      <w:r>
        <w:t>in</w:t>
      </w:r>
      <w:proofErr w:type="gramEnd"/>
      <w:r>
        <w:t xml:space="preserve"> crib days. But now crib days are over. I'm a man."</w:t>
      </w:r>
    </w:p>
    <w:p w14:paraId="762DE887" w14:textId="77777777" w:rsidR="008553EF" w:rsidRDefault="008553EF" w:rsidP="008553EF">
      <w:r>
        <w:t xml:space="preserve">Yes. This is the only way we're going to make it. We have some time now. Put this time to good use. They're willing to pay your rent. They're willing to give you a little help so that you barely exist. Surely with hardship comes </w:t>
      </w:r>
      <w:proofErr w:type="gramStart"/>
      <w:r>
        <w:t>the ease</w:t>
      </w:r>
      <w:proofErr w:type="gramEnd"/>
      <w:r>
        <w:t xml:space="preserve">. Surely with hardship comes </w:t>
      </w:r>
      <w:proofErr w:type="gramStart"/>
      <w:r>
        <w:t>the ease</w:t>
      </w:r>
      <w:proofErr w:type="gramEnd"/>
      <w:r>
        <w:t xml:space="preserve">. Let us not lose the battle to them. They're trying to grow tomatoes. Ripe, soft tomatoes. Let us not lose the battle to them. Let us take the nourishment that they give </w:t>
      </w:r>
      <w:proofErr w:type="gramStart"/>
      <w:r>
        <w:t>us, but</w:t>
      </w:r>
      <w:proofErr w:type="gramEnd"/>
      <w:r>
        <w:t xml:space="preserve"> let us come here to the field. The laboring field. Let us come to the Masjid. Every day. We don't have a clock for you to punch. You punch it. </w:t>
      </w:r>
      <w:proofErr w:type="spellStart"/>
      <w:r>
        <w:t>Asalaam</w:t>
      </w:r>
      <w:proofErr w:type="spellEnd"/>
      <w:r>
        <w:t xml:space="preserve"> Alaikum, I'm here at six o'clock this morning. Isn't that a powerful way to punch the clock? </w:t>
      </w:r>
      <w:proofErr w:type="spellStart"/>
      <w:r>
        <w:t>Asalaam</w:t>
      </w:r>
      <w:proofErr w:type="spellEnd"/>
      <w:r>
        <w:t xml:space="preserve"> Alaikum. I'm here at six o'clock this morning. Say, what are you here this early for, brother? I am a worker.</w:t>
      </w:r>
    </w:p>
    <w:p w14:paraId="5A3E838B" w14:textId="77777777" w:rsidR="008553EF" w:rsidRDefault="008553EF" w:rsidP="008553EF">
      <w:r>
        <w:t xml:space="preserve">And they're trying to induce me into being a sissy ripe tomato. I accepted their sprinkling this morning and their fertilizer they put around me. But I'm ready for work. I'm going to surprise them. When they come for harvest, they're going to find somebody looking like them with </w:t>
      </w:r>
      <w:proofErr w:type="gramStart"/>
      <w:r>
        <w:t>muscle,</w:t>
      </w:r>
      <w:proofErr w:type="gramEnd"/>
      <w:r>
        <w:t xml:space="preserve"> intelligence. When they come to pluck something, they're going to find that it's going to be a man's job trying to harvest us. This is the only way. Know that victory </w:t>
      </w:r>
      <w:r>
        <w:lastRenderedPageBreak/>
        <w:t xml:space="preserve">comes with patience. Relief with affliction. You don't want to be hurt. You don't want your feelings hurt. How come you don't come no more brother, to the Masjid? Well, the last time I was there, Imam cussed everybody out and I just can't take that. Did I </w:t>
      </w:r>
      <w:proofErr w:type="gramStart"/>
      <w:r>
        <w:t>scar</w:t>
      </w:r>
      <w:proofErr w:type="gramEnd"/>
      <w:r>
        <w:t xml:space="preserve"> you any deeper than you </w:t>
      </w:r>
      <w:proofErr w:type="gramStart"/>
      <w:r>
        <w:t>scar</w:t>
      </w:r>
      <w:proofErr w:type="gramEnd"/>
      <w:r>
        <w:t xml:space="preserve"> yourself with your laziness? With your narcissistic vanity? Did I hurt you because I </w:t>
      </w:r>
      <w:proofErr w:type="gramStart"/>
      <w:r>
        <w:t>told</w:t>
      </w:r>
      <w:proofErr w:type="gramEnd"/>
      <w:r>
        <w:t xml:space="preserve"> if you don't keep your space in your mirror while you're driving, you'd have an accident?</w:t>
      </w:r>
    </w:p>
    <w:p w14:paraId="2B49591E" w14:textId="64EED21E" w:rsidR="008553EF" w:rsidRDefault="008553EF" w:rsidP="008553EF">
      <w:r>
        <w:t xml:space="preserve">Yes. Was the scar so painful because I said the wife loves a man and not a super fly pimp or a ripe tomato punk. Is that the painful scar left on you? Man, I'm the surgeon. That wasn't no scar. I was cutting you to heal you, brother. You got hemorrhoids, appendicitis. You </w:t>
      </w:r>
      <w:proofErr w:type="gramStart"/>
      <w:r>
        <w:t>in</w:t>
      </w:r>
      <w:proofErr w:type="gramEnd"/>
      <w:r>
        <w:t xml:space="preserve"> bad shape. My herb juice </w:t>
      </w:r>
      <w:proofErr w:type="gramStart"/>
      <w:r>
        <w:t>don't</w:t>
      </w:r>
      <w:proofErr w:type="gramEnd"/>
      <w:r>
        <w:t xml:space="preserve"> work all the time. I </w:t>
      </w:r>
      <w:proofErr w:type="gramStart"/>
      <w:r>
        <w:t>have to</w:t>
      </w:r>
      <w:proofErr w:type="gramEnd"/>
      <w:r>
        <w:t xml:space="preserve"> cut you brother. And if I cut you, oh, I </w:t>
      </w:r>
      <w:proofErr w:type="spellStart"/>
      <w:r>
        <w:t>ain't</w:t>
      </w:r>
      <w:proofErr w:type="spellEnd"/>
      <w:r>
        <w:t xml:space="preserve"> going back there. I </w:t>
      </w:r>
      <w:proofErr w:type="spellStart"/>
      <w:r>
        <w:t>ain't</w:t>
      </w:r>
      <w:proofErr w:type="spellEnd"/>
      <w:r>
        <w:t xml:space="preserve"> going to have no man stand up and talk to me like I'm no child. I </w:t>
      </w:r>
      <w:proofErr w:type="gramStart"/>
      <w:r>
        <w:t>talk</w:t>
      </w:r>
      <w:proofErr w:type="gramEnd"/>
      <w:r>
        <w:t xml:space="preserve"> to you that way to show you that that's reality. I want you to see the world that's talking to you like a child. And yourself putting up with it and loving it. Come out here. You know what? You should be here. Come out here every day. If the brother </w:t>
      </w:r>
      <w:proofErr w:type="gramStart"/>
      <w:r>
        <w:t>act</w:t>
      </w:r>
      <w:proofErr w:type="gramEnd"/>
      <w:r>
        <w:t xml:space="preserve"> like ... Well, what are you coming? We don't have </w:t>
      </w:r>
      <w:proofErr w:type="gramStart"/>
      <w:r>
        <w:t>no</w:t>
      </w:r>
      <w:proofErr w:type="gramEnd"/>
      <w:r>
        <w:t xml:space="preserve"> work. Ignore him. Say, well, brother, you don't have </w:t>
      </w:r>
      <w:proofErr w:type="gramStart"/>
      <w:r>
        <w:t>no</w:t>
      </w:r>
      <w:proofErr w:type="gramEnd"/>
      <w:r>
        <w:t xml:space="preserve"> work. I know how to find the work. Say, where's the carpet sweeper? Where is the </w:t>
      </w:r>
      <w:r>
        <w:t>vacuum</w:t>
      </w:r>
      <w:r>
        <w:t xml:space="preserve"> cleaner? Where is the bucket in the sponge? Where is the </w:t>
      </w:r>
      <w:r>
        <w:t>squeegee</w:t>
      </w:r>
      <w:r>
        <w:t xml:space="preserve"> for the windows? If you don't have </w:t>
      </w:r>
      <w:proofErr w:type="gramStart"/>
      <w:r>
        <w:t>no</w:t>
      </w:r>
      <w:proofErr w:type="gramEnd"/>
      <w:r>
        <w:t xml:space="preserve"> </w:t>
      </w:r>
      <w:r>
        <w:t>squeegee</w:t>
      </w:r>
      <w:r>
        <w:t xml:space="preserve">, give me </w:t>
      </w:r>
      <w:proofErr w:type="gramStart"/>
      <w:r>
        <w:t>some</w:t>
      </w:r>
      <w:proofErr w:type="gramEnd"/>
      <w:r>
        <w:t xml:space="preserve"> old newspaper.</w:t>
      </w:r>
    </w:p>
    <w:p w14:paraId="37ECA3C6" w14:textId="77777777" w:rsidR="008553EF" w:rsidRDefault="008553EF" w:rsidP="008553EF">
      <w:r>
        <w:t xml:space="preserve">Give me a couple of dimes for some vinegar if you don't have enough for Windex. This is a man. Wash the windows. Clean the place up. Sweep the place up. Look around the property like these sisters are doing. These sisters have made a beautiful paradise outside of this Masjid for men with muscles in their tongue. </w:t>
      </w:r>
      <w:proofErr w:type="gramStart"/>
      <w:r>
        <w:t>Muscle</w:t>
      </w:r>
      <w:proofErr w:type="gramEnd"/>
      <w:r>
        <w:t xml:space="preserve"> all in their arms and their legs. They even got muscles in their tongue. The </w:t>
      </w:r>
      <w:proofErr w:type="gramStart"/>
      <w:r>
        <w:t>eyelid is</w:t>
      </w:r>
      <w:proofErr w:type="gramEnd"/>
      <w:r>
        <w:t xml:space="preserve"> knotted. They </w:t>
      </w:r>
      <w:proofErr w:type="gramStart"/>
      <w:r>
        <w:t>muscles</w:t>
      </w:r>
      <w:proofErr w:type="gramEnd"/>
      <w:r>
        <w:t xml:space="preserve"> all over, but they can't help a sister take a rake and rake the grass. They can't help a sister dig up the land and plant some vegetables. The sisters have tomatoes, corn, string beans, and other beautiful great vegetables growing up on about a fourth of a block. No, not even that much, about an eighth of a block. They got enough there when harvest time </w:t>
      </w:r>
      <w:proofErr w:type="gramStart"/>
      <w:r>
        <w:t>come</w:t>
      </w:r>
      <w:proofErr w:type="gramEnd"/>
      <w:r>
        <w:t>, I believe they can send all of us home with food for a few weeks or maybe a few months.</w:t>
      </w:r>
    </w:p>
    <w:p w14:paraId="0C53AE89" w14:textId="5C8A5288" w:rsidR="008553EF" w:rsidRDefault="008553EF" w:rsidP="008553EF">
      <w:r>
        <w:t xml:space="preserve">That's what a few sisters have done. Sister Mamie and a few other sisters whose names I don't have right now. Did you see them? I know them by their faces. You've seen them. Look how they came and took the grass, pulled out the bad lawn. They drew a few brothers in to help them. Pulled out the bad lawn, put in fresh lawn, nice looking lawn, put flowers out there. They made the outside say, "Muhammad is here to stay and Islam is here to stay." But </w:t>
      </w:r>
      <w:proofErr w:type="gramStart"/>
      <w:r>
        <w:t>your</w:t>
      </w:r>
      <w:proofErr w:type="gramEnd"/>
      <w:r>
        <w:t xml:space="preserve"> </w:t>
      </w:r>
      <w:proofErr w:type="gramStart"/>
      <w:r>
        <w:t>lazy self</w:t>
      </w:r>
      <w:proofErr w:type="gramEnd"/>
      <w:r>
        <w:t xml:space="preserve">, you let the place go down. And here I am screaming my lungs out in here saying, "The Qur'an is here to stay. Muhammad is here to stay. I'm screaming my lungs out, but you </w:t>
      </w:r>
      <w:proofErr w:type="gramStart"/>
      <w:r>
        <w:t>allowing</w:t>
      </w:r>
      <w:proofErr w:type="gramEnd"/>
      <w:r>
        <w:t xml:space="preserve"> the grass to turn into weeds </w:t>
      </w:r>
      <w:proofErr w:type="gramStart"/>
      <w:r>
        <w:t>and be</w:t>
      </w:r>
      <w:proofErr w:type="gramEnd"/>
      <w:r>
        <w:t xml:space="preserve"> rolling in dirt, rock, trash, take over the beauty, just wipe out the beauty of the place. But sisters get out there. You see how Allah is?</w:t>
      </w:r>
    </w:p>
    <w:p w14:paraId="015B7BD0" w14:textId="09A00FC9" w:rsidR="008553EF" w:rsidRDefault="008553EF" w:rsidP="008553EF">
      <w:r>
        <w:t xml:space="preserve">He </w:t>
      </w:r>
      <w:proofErr w:type="gramStart"/>
      <w:r>
        <w:t>raise</w:t>
      </w:r>
      <w:proofErr w:type="gramEnd"/>
      <w:r>
        <w:t xml:space="preserve"> up a great people, but if they fail to carry out their responsibility, he </w:t>
      </w:r>
      <w:proofErr w:type="gramStart"/>
      <w:r>
        <w:t>raise</w:t>
      </w:r>
      <w:proofErr w:type="gramEnd"/>
      <w:r>
        <w:t xml:space="preserve"> up a people beneath them and He shame them. Oh, here is the </w:t>
      </w:r>
      <w:proofErr w:type="gramStart"/>
      <w:r>
        <w:t>race horse</w:t>
      </w:r>
      <w:proofErr w:type="gramEnd"/>
      <w:r>
        <w:t xml:space="preserve"> walking around as a loafer in the street. He's not in a race. And here the old milk wagon horse, rag man, junk man's horse with his </w:t>
      </w:r>
      <w:proofErr w:type="gramStart"/>
      <w:r>
        <w:t>beat up</w:t>
      </w:r>
      <w:proofErr w:type="gramEnd"/>
      <w:r>
        <w:t xml:space="preserve"> body, flattened and </w:t>
      </w:r>
      <w:proofErr w:type="gramStart"/>
      <w:r>
        <w:t>broken down</w:t>
      </w:r>
      <w:proofErr w:type="gramEnd"/>
      <w:r>
        <w:t xml:space="preserve"> feet. He </w:t>
      </w:r>
      <w:proofErr w:type="spellStart"/>
      <w:r>
        <w:t>ain't</w:t>
      </w:r>
      <w:proofErr w:type="spellEnd"/>
      <w:r>
        <w:t xml:space="preserve"> streamlined. He </w:t>
      </w:r>
      <w:proofErr w:type="spellStart"/>
      <w:r>
        <w:t>ain't</w:t>
      </w:r>
      <w:proofErr w:type="spellEnd"/>
      <w:r>
        <w:t xml:space="preserve"> beautiful. Everybody </w:t>
      </w:r>
      <w:proofErr w:type="gramStart"/>
      <w:r>
        <w:t>look</w:t>
      </w:r>
      <w:proofErr w:type="gramEnd"/>
      <w:r>
        <w:t xml:space="preserve"> at him, one </w:t>
      </w:r>
      <w:proofErr w:type="gramStart"/>
      <w:r>
        <w:t>look</w:t>
      </w:r>
      <w:proofErr w:type="gramEnd"/>
      <w:r>
        <w:t xml:space="preserve">, </w:t>
      </w:r>
      <w:proofErr w:type="gramStart"/>
      <w:r>
        <w:t>say</w:t>
      </w:r>
      <w:proofErr w:type="gramEnd"/>
      <w:r>
        <w:t xml:space="preserve">, "No, don't put him in a race." Hey, </w:t>
      </w:r>
      <w:r>
        <w:lastRenderedPageBreak/>
        <w:t xml:space="preserve">who got </w:t>
      </w:r>
      <w:proofErr w:type="gramStart"/>
      <w:r>
        <w:t>all of</w:t>
      </w:r>
      <w:proofErr w:type="gramEnd"/>
      <w:r>
        <w:t xml:space="preserve"> these jockeys to the gold? The milk wagon horse, the milkman's horse, the junk man's horse. You mean to tell me they did this? How could they manage in a contest with the </w:t>
      </w:r>
      <w:proofErr w:type="gramStart"/>
      <w:r>
        <w:t>race horses</w:t>
      </w:r>
      <w:proofErr w:type="gramEnd"/>
      <w:r>
        <w:t xml:space="preserve">? The </w:t>
      </w:r>
      <w:proofErr w:type="gramStart"/>
      <w:r>
        <w:t>race horses</w:t>
      </w:r>
      <w:proofErr w:type="gramEnd"/>
      <w:r>
        <w:t xml:space="preserve"> didn't enter the contest. The </w:t>
      </w:r>
      <w:proofErr w:type="gramStart"/>
      <w:r>
        <w:t>race horses</w:t>
      </w:r>
      <w:proofErr w:type="gramEnd"/>
      <w:r>
        <w:t xml:space="preserve"> are becoming overfat calves. They just </w:t>
      </w:r>
      <w:proofErr w:type="gramStart"/>
      <w:r>
        <w:t>loafing</w:t>
      </w:r>
      <w:proofErr w:type="gramEnd"/>
      <w:r>
        <w:t xml:space="preserve"> on the street corners. They have become nothing but blubber. Yes. See how Allah reduced the </w:t>
      </w:r>
      <w:proofErr w:type="gramStart"/>
      <w:r>
        <w:t>race horse</w:t>
      </w:r>
      <w:proofErr w:type="gramEnd"/>
      <w:r>
        <w:t xml:space="preserve"> and exalt the inferior horse? Yes. Those who have a jump on us in </w:t>
      </w:r>
      <w:proofErr w:type="gramStart"/>
      <w:r>
        <w:t>civilization,</w:t>
      </w:r>
      <w:proofErr w:type="gramEnd"/>
      <w:r>
        <w:t xml:space="preserve"> </w:t>
      </w:r>
      <w:proofErr w:type="gramStart"/>
      <w:r>
        <w:t>they're</w:t>
      </w:r>
      <w:proofErr w:type="gramEnd"/>
      <w:r>
        <w:t xml:space="preserve"> like </w:t>
      </w:r>
      <w:proofErr w:type="gramStart"/>
      <w:r>
        <w:t>race horses</w:t>
      </w:r>
      <w:proofErr w:type="gramEnd"/>
      <w:r>
        <w:t xml:space="preserve">. We who have been shut out, culturally deprived, </w:t>
      </w:r>
      <w:r>
        <w:t>oppressed</w:t>
      </w:r>
      <w:r>
        <w:t xml:space="preserve">. We are like </w:t>
      </w:r>
      <w:proofErr w:type="gramStart"/>
      <w:r>
        <w:t>the junk</w:t>
      </w:r>
      <w:proofErr w:type="gramEnd"/>
      <w:r>
        <w:t xml:space="preserve"> horses, so worn out, misused. Nobody likes to see or </w:t>
      </w:r>
      <w:proofErr w:type="gramStart"/>
      <w:r>
        <w:t>cares</w:t>
      </w:r>
      <w:proofErr w:type="gramEnd"/>
      <w:r>
        <w:t xml:space="preserve"> whether his legs are thin and beautiful. Nobody </w:t>
      </w:r>
      <w:proofErr w:type="gramStart"/>
      <w:r>
        <w:t>care</w:t>
      </w:r>
      <w:proofErr w:type="gramEnd"/>
      <w:r>
        <w:t xml:space="preserve"> that he has the right weight, that he eats the proper food and </w:t>
      </w:r>
      <w:proofErr w:type="gramStart"/>
      <w:r>
        <w:t>get</w:t>
      </w:r>
      <w:proofErr w:type="gramEnd"/>
      <w:r>
        <w:t xml:space="preserve"> the proper exercises, the proper grooming daily.</w:t>
      </w:r>
    </w:p>
    <w:p w14:paraId="2DA99D53" w14:textId="77777777" w:rsidR="008553EF" w:rsidRDefault="008553EF" w:rsidP="008553EF">
      <w:r>
        <w:t xml:space="preserve">But when Allah decides, it is decided. Yeah. You brothers should come out here daily. You should be more faithful without a clock to punch then the </w:t>
      </w:r>
      <w:proofErr w:type="spellStart"/>
      <w:proofErr w:type="gramStart"/>
      <w:r>
        <w:t>non Muslims</w:t>
      </w:r>
      <w:proofErr w:type="spellEnd"/>
      <w:proofErr w:type="gramEnd"/>
      <w:r>
        <w:t xml:space="preserve"> are with clocks to punch. You should be faithful. Come down and say, what properties need attention? I'm not a carpenter. I have no skills, but I have energy. I'm industrious man. I'm not lazy. Take me to the property. I would like to do whatever I can to improve upon them. If we open the store now, how many </w:t>
      </w:r>
      <w:proofErr w:type="gramStart"/>
      <w:r>
        <w:t>brothers unemployed do</w:t>
      </w:r>
      <w:proofErr w:type="gramEnd"/>
      <w:r>
        <w:t xml:space="preserve"> we have that will go in the store and work for nothing? You're going to get exercise. You're going to be working. Let me tell you something. Listen, you're going to get exercise. You need it. A man that's not using his physical energy, he goes to waste.</w:t>
      </w:r>
    </w:p>
    <w:p w14:paraId="5F054CEC" w14:textId="17CFA0FB" w:rsidR="008553EF" w:rsidRDefault="008553EF" w:rsidP="008553EF">
      <w:r>
        <w:t xml:space="preserve">You're going to use your physical energy. You need it. You're going to get reward in the fact that you accomplished something that day. As a worker, you need that dignity. You need </w:t>
      </w:r>
      <w:proofErr w:type="gramStart"/>
      <w:r>
        <w:t>that health</w:t>
      </w:r>
      <w:proofErr w:type="gramEnd"/>
      <w:r>
        <w:t xml:space="preserve"> in you. Oh, I'm not going to work for anybody for nothing. I'm not going to be a </w:t>
      </w:r>
      <w:r>
        <w:t>slave. You</w:t>
      </w:r>
      <w:r>
        <w:t xml:space="preserve"> are not </w:t>
      </w:r>
      <w:proofErr w:type="gramStart"/>
      <w:r>
        <w:t>weighing</w:t>
      </w:r>
      <w:proofErr w:type="gramEnd"/>
      <w:r>
        <w:t xml:space="preserve"> the facts of the circumstances that we are now faced with. You're not weighing the facts carefully of your own circumstances and this community circumstances. You don't see that by doing this, you're going to earn health. Your mind will become healthy again. Your body will become alive again as a producer. A man gets enjoyment from being a producer in society. And if those people will give you a home and give you $30 or more a week just so you can loaf. Why not say Allah, if you secure this meager existence for me, I am going to use the time that this </w:t>
      </w:r>
      <w:proofErr w:type="gramStart"/>
      <w:r>
        <w:t>enable</w:t>
      </w:r>
      <w:proofErr w:type="gramEnd"/>
      <w:r>
        <w:t xml:space="preserve"> me to spend, I'm going to use this time spending it wisely for the enlargement of this community.</w:t>
      </w:r>
    </w:p>
    <w:p w14:paraId="6964E1EC" w14:textId="18DEBE03" w:rsidR="008553EF" w:rsidRDefault="008553EF" w:rsidP="008553EF">
      <w:r>
        <w:t xml:space="preserve">What is wrong with that? It rewards you directly and it rewards us collectively. What is wrong with that? Now, as soon as we are finished, you're going to meet that ... Excuse me. I have </w:t>
      </w:r>
      <w:proofErr w:type="gramStart"/>
      <w:r>
        <w:t>a foul</w:t>
      </w:r>
      <w:proofErr w:type="gramEnd"/>
      <w:r>
        <w:t xml:space="preserve"> tongue sometimes. And I </w:t>
      </w:r>
      <w:proofErr w:type="gramStart"/>
      <w:r>
        <w:t>have to</w:t>
      </w:r>
      <w:proofErr w:type="gramEnd"/>
      <w:r>
        <w:t xml:space="preserve"> restrain myself because I want to use some words that I don't have any clean words for. Forgive me that the words from the dictionary, clean words are not fresh in my mind right now. The filth, the obscenity in the thing that I'm seeing right now. That's what's </w:t>
      </w:r>
      <w:proofErr w:type="gramStart"/>
      <w:r>
        <w:t>in</w:t>
      </w:r>
      <w:proofErr w:type="gramEnd"/>
      <w:r>
        <w:t xml:space="preserve"> my mind. And I would like to tell you the truth about that picture I'm looking at right now. A </w:t>
      </w:r>
      <w:r>
        <w:t>stinking</w:t>
      </w:r>
      <w:r>
        <w:t xml:space="preserve"> Uncle Tom. He's dutiful. Believe me, he comes </w:t>
      </w:r>
      <w:proofErr w:type="gramStart"/>
      <w:r>
        <w:t>on</w:t>
      </w:r>
      <w:proofErr w:type="gramEnd"/>
      <w:r>
        <w:t xml:space="preserve"> the job. Whenever we call a meeting, he's here. She's here. What are they here for? To see if we are going to take a positive step so they will know how to undermine, to work against that step.</w:t>
      </w:r>
    </w:p>
    <w:p w14:paraId="5E3BF758" w14:textId="77777777" w:rsidR="008553EF" w:rsidRDefault="008553EF" w:rsidP="008553EF">
      <w:r>
        <w:t xml:space="preserve">And they're here right today. And right now, their liver is being tried. They don't like what I'm saying. They hate what I'm saying. Because they see that this might be a window of light and sunshine. It might be a door to a productive field. And they want to deny that. So </w:t>
      </w:r>
      <w:r>
        <w:lastRenderedPageBreak/>
        <w:t xml:space="preserve">as soon as I finish, they're going to start whispering among you. Yeah, he thinks he's slick. He thinks he's wise, but he's just like his father. I </w:t>
      </w:r>
      <w:proofErr w:type="spellStart"/>
      <w:r>
        <w:t>ain't</w:t>
      </w:r>
      <w:proofErr w:type="spellEnd"/>
      <w:r>
        <w:t xml:space="preserve"> with what his father did no more, and I </w:t>
      </w:r>
      <w:proofErr w:type="spellStart"/>
      <w:r>
        <w:t>ain't</w:t>
      </w:r>
      <w:proofErr w:type="spellEnd"/>
      <w:r>
        <w:t xml:space="preserve"> going to let him trick me. Now they don't come that way, they come the other way. His father gave us jobs. Now he's asking us to work for nothing.</w:t>
      </w:r>
    </w:p>
    <w:p w14:paraId="3D8CD84A" w14:textId="7D569A42" w:rsidR="008553EF" w:rsidRDefault="008553EF" w:rsidP="008553EF">
      <w:r>
        <w:t xml:space="preserve">They </w:t>
      </w:r>
      <w:proofErr w:type="gramStart"/>
      <w:r>
        <w:t>going</w:t>
      </w:r>
      <w:proofErr w:type="gramEnd"/>
      <w:r>
        <w:t xml:space="preserve"> to come by many routes. By many wicked slimy deceitful </w:t>
      </w:r>
      <w:r>
        <w:t>b</w:t>
      </w:r>
      <w:r>
        <w:t xml:space="preserve">rutes. They're going to come </w:t>
      </w:r>
      <w:proofErr w:type="gramStart"/>
      <w:r>
        <w:t>at</w:t>
      </w:r>
      <w:proofErr w:type="gramEnd"/>
      <w:r>
        <w:t xml:space="preserve"> you to make you feel that you're being tricked. Allah is inviting you to dignity. Now you listen to these devils if you want to. There </w:t>
      </w:r>
      <w:proofErr w:type="gramStart"/>
      <w:r>
        <w:t>are</w:t>
      </w:r>
      <w:proofErr w:type="gramEnd"/>
      <w:r>
        <w:t xml:space="preserve"> nothing but </w:t>
      </w:r>
      <w:proofErr w:type="gramStart"/>
      <w:r>
        <w:t>modern day</w:t>
      </w:r>
      <w:proofErr w:type="gramEnd"/>
      <w:r>
        <w:t xml:space="preserve"> Uncle Toms. They'll feed dope into your children's veins. They don't care what their ages are. Little child, seven years old, they'll give them a habit and then make him push dope. If </w:t>
      </w:r>
      <w:proofErr w:type="gramStart"/>
      <w:r>
        <w:t>they'll</w:t>
      </w:r>
      <w:proofErr w:type="gramEnd"/>
      <w:r>
        <w:t xml:space="preserve"> undermine your family life like that, if </w:t>
      </w:r>
      <w:proofErr w:type="gramStart"/>
      <w:r>
        <w:t>they'll</w:t>
      </w:r>
      <w:proofErr w:type="gramEnd"/>
      <w:r>
        <w:t xml:space="preserve"> send your family, your children, into the slime, into the gutter, into poison and corruption, turn them into blind fiends, dope fiends with no human dignity, no human ability, no human freedom, no rational power existing in their minds.</w:t>
      </w:r>
    </w:p>
    <w:p w14:paraId="5F52693F" w14:textId="77777777" w:rsidR="008553EF" w:rsidRDefault="008553EF" w:rsidP="008553EF">
      <w:r>
        <w:t xml:space="preserve">If </w:t>
      </w:r>
      <w:proofErr w:type="gramStart"/>
      <w:r>
        <w:t>they will</w:t>
      </w:r>
      <w:proofErr w:type="gramEnd"/>
      <w:r>
        <w:t xml:space="preserve"> turn your children into helpless robots, monstrous robots like that, what do you think they'll do to this community? If the weak elements in the American Western society have found those dirty slimy dogs to turn against our children and our home, don't you know they've found the same slimy dog minded sucker to undermine the good works of this community? And he's waiting. He comes here only to listen to see where you're moving out on the strong platform so he can undermine it. If you listen to any of the whispers of these negative people, and if I wanted to, I </w:t>
      </w:r>
      <w:proofErr w:type="gramStart"/>
      <w:r>
        <w:t>can</w:t>
      </w:r>
      <w:proofErr w:type="gramEnd"/>
      <w:r>
        <w:t xml:space="preserve"> name them. There's some who claim, some who claim that they're for me. "Yes, I'm with the Chief." How come the Masjid has </w:t>
      </w:r>
      <w:proofErr w:type="gramStart"/>
      <w:r>
        <w:t>fallen down</w:t>
      </w:r>
      <w:proofErr w:type="gramEnd"/>
      <w:r>
        <w:t xml:space="preserve">? How come the stores all </w:t>
      </w:r>
      <w:proofErr w:type="gramStart"/>
      <w:r>
        <w:t>closed up</w:t>
      </w:r>
      <w:proofErr w:type="gramEnd"/>
      <w:r>
        <w:t xml:space="preserve">? How come you with your slimy dirty devil butt, how come you are not here helping us open the store? Oh, </w:t>
      </w:r>
      <w:proofErr w:type="gramStart"/>
      <w:r>
        <w:t>look</w:t>
      </w:r>
      <w:proofErr w:type="gramEnd"/>
      <w:r>
        <w:t xml:space="preserve"> our attendance is falling off. How come you are not here keeping the attendance up? No, they are children of the devil. Brothers and sisters of the devil. Their hearts and their hopes are with the devil. And they're waiting for us to fall so that </w:t>
      </w:r>
      <w:proofErr w:type="gramStart"/>
      <w:r>
        <w:t>them</w:t>
      </w:r>
      <w:proofErr w:type="gramEnd"/>
      <w:r>
        <w:t xml:space="preserve"> and their devils can have a big celebration. </w:t>
      </w:r>
      <w:proofErr w:type="gramStart"/>
      <w:r>
        <w:t>You</w:t>
      </w:r>
      <w:proofErr w:type="gramEnd"/>
      <w:r>
        <w:t xml:space="preserve"> </w:t>
      </w:r>
      <w:proofErr w:type="gramStart"/>
      <w:r>
        <w:t>stinking</w:t>
      </w:r>
      <w:proofErr w:type="gramEnd"/>
      <w:r>
        <w:t>, brainless sucker you. We're going to have a celebration. Every day</w:t>
      </w:r>
      <w:proofErr w:type="gramStart"/>
      <w:r>
        <w:t>, every day</w:t>
      </w:r>
      <w:proofErr w:type="gramEnd"/>
      <w:r>
        <w:t xml:space="preserve"> we celebrate. Every day we see the victory of G-d in our lives. And Allah has not failed us. Our faith is </w:t>
      </w:r>
      <w:proofErr w:type="gramStart"/>
      <w:r>
        <w:t>going</w:t>
      </w:r>
      <w:proofErr w:type="gramEnd"/>
      <w:r>
        <w:t xml:space="preserve"> </w:t>
      </w:r>
      <w:proofErr w:type="gramStart"/>
      <w:r>
        <w:t>stronger and stronger</w:t>
      </w:r>
      <w:proofErr w:type="gramEnd"/>
      <w:r>
        <w:t xml:space="preserve">. Our mind is growing </w:t>
      </w:r>
      <w:proofErr w:type="gramStart"/>
      <w:r>
        <w:t>bigger and bigger</w:t>
      </w:r>
      <w:proofErr w:type="gramEnd"/>
      <w:r>
        <w:t xml:space="preserve">. And that means </w:t>
      </w:r>
      <w:proofErr w:type="gramStart"/>
      <w:r>
        <w:t>pretty soon</w:t>
      </w:r>
      <w:proofErr w:type="gramEnd"/>
      <w:r>
        <w:t xml:space="preserve"> your little devilish </w:t>
      </w:r>
      <w:proofErr w:type="gramStart"/>
      <w:r>
        <w:t>butt</w:t>
      </w:r>
      <w:proofErr w:type="gramEnd"/>
      <w:r>
        <w:t xml:space="preserve"> won't be big enough.</w:t>
      </w:r>
    </w:p>
    <w:p w14:paraId="779C71F8" w14:textId="77777777" w:rsidR="008553EF" w:rsidRDefault="008553EF" w:rsidP="008553EF">
      <w:r>
        <w:t xml:space="preserve">Yes. Allah is enlarging our faith and He's enlarging our intelligence. He's expanding our mind. It's only a matter of time that we run you out of your hole. Because your life is blowing up. He's expanding our mind. It's only a matter of time that we run you out of your hole. Because your life is blowing up. You still have the same physical mobility. You still go all over the country, undermining, speaking negatively about what we are doing. But your life is withering. Your moral life is drying up. Your intelligence is sinking down like water in a well. Pretty soon there'll be nothing for you to drink. Yes. You have physical mobility, but if you don't have any intelligence and you don't have any moral fiber, any moral strength, what consequence are you on this earth? </w:t>
      </w:r>
      <w:proofErr w:type="gramStart"/>
      <w:r>
        <w:t>None at all</w:t>
      </w:r>
      <w:proofErr w:type="gramEnd"/>
      <w:r>
        <w:t xml:space="preserve">. When the Satan use you up, he </w:t>
      </w:r>
      <w:proofErr w:type="gramStart"/>
      <w:r>
        <w:t>throw</w:t>
      </w:r>
      <w:proofErr w:type="gramEnd"/>
      <w:r>
        <w:t xml:space="preserve"> you to the graveyard. Throw you to the junk yard. You know the junk yard, where they put all the old automobiles. </w:t>
      </w:r>
      <w:proofErr w:type="gramStart"/>
      <w:r>
        <w:t>There</w:t>
      </w:r>
      <w:proofErr w:type="gramEnd"/>
      <w:r>
        <w:t xml:space="preserve"> are no more attractive, so they just pile them on top each other. Very soon they produce a problem, they're taking up too much space. </w:t>
      </w:r>
      <w:proofErr w:type="gramStart"/>
      <w:r>
        <w:t>So</w:t>
      </w:r>
      <w:proofErr w:type="gramEnd"/>
      <w:r>
        <w:t xml:space="preserve"> they throw them into a big old monstrous machine that </w:t>
      </w:r>
      <w:proofErr w:type="gramStart"/>
      <w:r>
        <w:t>make</w:t>
      </w:r>
      <w:proofErr w:type="gramEnd"/>
      <w:r>
        <w:t xml:space="preserve"> them small. Sucker you </w:t>
      </w:r>
      <w:proofErr w:type="gramStart"/>
      <w:r>
        <w:t>going</w:t>
      </w:r>
      <w:proofErr w:type="gramEnd"/>
      <w:r>
        <w:t xml:space="preserve"> to be made </w:t>
      </w:r>
      <w:proofErr w:type="gramStart"/>
      <w:r>
        <w:t>real</w:t>
      </w:r>
      <w:proofErr w:type="gramEnd"/>
      <w:r>
        <w:t xml:space="preserve"> small.</w:t>
      </w:r>
    </w:p>
    <w:p w14:paraId="47CD405D" w14:textId="77777777" w:rsidR="008553EF" w:rsidRDefault="008553EF" w:rsidP="008553EF">
      <w:r>
        <w:lastRenderedPageBreak/>
        <w:t xml:space="preserve">Because your use is going to run out. And when your </w:t>
      </w:r>
      <w:proofErr w:type="gramStart"/>
      <w:r>
        <w:t>use</w:t>
      </w:r>
      <w:proofErr w:type="gramEnd"/>
      <w:r>
        <w:t xml:space="preserve"> run out, they're going to say you're taking up too much room. They're going to reduce your physical ability. They </w:t>
      </w:r>
      <w:proofErr w:type="gramStart"/>
      <w:r>
        <w:t>going</w:t>
      </w:r>
      <w:proofErr w:type="gramEnd"/>
      <w:r>
        <w:t xml:space="preserve"> to reduce the bribe that you've been getting. The pay. The wicked money you've been getting. They're going to reduce that. They're going to </w:t>
      </w:r>
      <w:proofErr w:type="gramStart"/>
      <w:r>
        <w:t>tell you</w:t>
      </w:r>
      <w:proofErr w:type="gramEnd"/>
      <w:r>
        <w:t xml:space="preserve"> sorry. And when you demand something, they </w:t>
      </w:r>
      <w:proofErr w:type="gramStart"/>
      <w:r>
        <w:t>going</w:t>
      </w:r>
      <w:proofErr w:type="gramEnd"/>
      <w:r>
        <w:t xml:space="preserve"> to say, "Well, you know you </w:t>
      </w:r>
      <w:proofErr w:type="spellStart"/>
      <w:r>
        <w:t>ain't</w:t>
      </w:r>
      <w:proofErr w:type="spellEnd"/>
      <w:r>
        <w:t xml:space="preserve"> worth anything." Say, "You know </w:t>
      </w:r>
      <w:proofErr w:type="gramStart"/>
      <w:r>
        <w:t>you</w:t>
      </w:r>
      <w:proofErr w:type="gramEnd"/>
      <w:r>
        <w:t xml:space="preserve"> slimy dog you. </w:t>
      </w:r>
      <w:proofErr w:type="gramStart"/>
      <w:r>
        <w:t>You</w:t>
      </w:r>
      <w:proofErr w:type="gramEnd"/>
      <w:r>
        <w:t xml:space="preserve"> low life </w:t>
      </w:r>
      <w:proofErr w:type="gramStart"/>
      <w:r>
        <w:t>sucker you</w:t>
      </w:r>
      <w:proofErr w:type="gramEnd"/>
      <w:r>
        <w:t xml:space="preserve">. </w:t>
      </w:r>
      <w:proofErr w:type="gramStart"/>
      <w:r>
        <w:t>So</w:t>
      </w:r>
      <w:proofErr w:type="gramEnd"/>
      <w:r>
        <w:t xml:space="preserve"> you know you don't have any moral legs to stand on. Say look, sucker, if you keep bothering us, we're going to have you knocked off. The people who are putting </w:t>
      </w:r>
      <w:proofErr w:type="gramStart"/>
      <w:r>
        <w:t>the dirty</w:t>
      </w:r>
      <w:proofErr w:type="gramEnd"/>
      <w:r>
        <w:t xml:space="preserve"> money in your hand right now to get you to operate on our soil and run your business on our soil. To occupy our premises and conduct your unlawful activities on our premises. G-d damn you your time will run out.</w:t>
      </w:r>
    </w:p>
    <w:p w14:paraId="282B00A2" w14:textId="77777777" w:rsidR="008553EF" w:rsidRDefault="008553EF" w:rsidP="008553EF">
      <w:r>
        <w:t xml:space="preserve">If I catch </w:t>
      </w:r>
      <w:proofErr w:type="gramStart"/>
      <w:r>
        <w:t>you</w:t>
      </w:r>
      <w:proofErr w:type="gramEnd"/>
      <w:r>
        <w:t xml:space="preserve"> it's the end of it, I don't think you can kill me. If I catch you, you're going to stop operating in here or you're going to have to kill me and I don't think you can do that. I was trying to </w:t>
      </w:r>
      <w:proofErr w:type="gramStart"/>
      <w:r>
        <w:t>get</w:t>
      </w:r>
      <w:proofErr w:type="gramEnd"/>
      <w:r>
        <w:t xml:space="preserve"> the front office on my phone back there last week. Somebody opened their phone and wouldn't say anything. I didn't say anything. They finally spoke and they called the business. It was a business. Right here in this Masjid now if it hasn't stopped last week. Somebody is operating a business on our premises. A sister volunteered to answer the phone to help us take calls here. She volunteered. She's not paid. I called up here she answered the phone. I said, </w:t>
      </w:r>
      <w:proofErr w:type="gramStart"/>
      <w:r>
        <w:t>how</w:t>
      </w:r>
      <w:proofErr w:type="gramEnd"/>
      <w:r>
        <w:t xml:space="preserve"> are you</w:t>
      </w:r>
      <w:proofErr w:type="gramStart"/>
      <w:r>
        <w:t>?</w:t>
      </w:r>
      <w:proofErr w:type="gramEnd"/>
      <w:r>
        <w:t xml:space="preserve"> I detected something. It didn't strike me as a real Muslim. This was this morning. </w:t>
      </w:r>
      <w:proofErr w:type="gramStart"/>
      <w:r>
        <w:t>So</w:t>
      </w:r>
      <w:proofErr w:type="gramEnd"/>
      <w:r>
        <w:t xml:space="preserve"> I said, </w:t>
      </w:r>
      <w:proofErr w:type="gramStart"/>
      <w:r>
        <w:t>how</w:t>
      </w:r>
      <w:proofErr w:type="gramEnd"/>
      <w:r>
        <w:t xml:space="preserve"> are you sister</w:t>
      </w:r>
      <w:proofErr w:type="gramStart"/>
      <w:r>
        <w:t>?</w:t>
      </w:r>
      <w:proofErr w:type="gramEnd"/>
      <w:r>
        <w:t xml:space="preserve"> She said huh, what? Something like that. I said, </w:t>
      </w:r>
      <w:proofErr w:type="gramStart"/>
      <w:r>
        <w:t>how</w:t>
      </w:r>
      <w:proofErr w:type="gramEnd"/>
      <w:r>
        <w:t xml:space="preserve"> are you sister</w:t>
      </w:r>
      <w:proofErr w:type="gramStart"/>
      <w:r>
        <w:t>?</w:t>
      </w:r>
      <w:proofErr w:type="gramEnd"/>
      <w:r>
        <w:t xml:space="preserve"> She said, </w:t>
      </w:r>
      <w:proofErr w:type="gramStart"/>
      <w:r>
        <w:t>I'm</w:t>
      </w:r>
      <w:proofErr w:type="gramEnd"/>
      <w:r>
        <w:t xml:space="preserve"> all right</w:t>
      </w:r>
      <w:proofErr w:type="gramStart"/>
      <w:r>
        <w:t>.</w:t>
      </w:r>
      <w:proofErr w:type="gramEnd"/>
      <w:r>
        <w:t xml:space="preserve"> How are you? I said, this is Imam Wallace D Mohammed. Yes. As if to say, what the hell does that mean? Now I'm telling you right here what I planned to tell you before I left the house. That sister can't be a volunteer on our phones anymore. I think her name is Jacqueline Diab. Jacqueline Rashida Diab, something like that. </w:t>
      </w:r>
      <w:proofErr w:type="gramStart"/>
      <w:r>
        <w:t>So</w:t>
      </w:r>
      <w:proofErr w:type="gramEnd"/>
      <w:r>
        <w:t xml:space="preserve"> we </w:t>
      </w:r>
      <w:proofErr w:type="gramStart"/>
      <w:r>
        <w:t>have to</w:t>
      </w:r>
      <w:proofErr w:type="gramEnd"/>
      <w:r>
        <w:t xml:space="preserve"> find another phone for you.</w:t>
      </w:r>
    </w:p>
    <w:p w14:paraId="14C42052" w14:textId="77777777" w:rsidR="008553EF" w:rsidRDefault="008553EF" w:rsidP="008553EF">
      <w:r>
        <w:t xml:space="preserve">Maybe you can answer a </w:t>
      </w:r>
      <w:proofErr w:type="gramStart"/>
      <w:r>
        <w:t>phone</w:t>
      </w:r>
      <w:proofErr w:type="gramEnd"/>
      <w:r>
        <w:t xml:space="preserve"> in Salaam International. When you answer the phone here, you have to say </w:t>
      </w:r>
      <w:proofErr w:type="spellStart"/>
      <w:r>
        <w:t>Wa</w:t>
      </w:r>
      <w:proofErr w:type="spellEnd"/>
      <w:r>
        <w:t xml:space="preserve"> Alaikum Asalaam. And if I say, how are you sister? You say fine, brother, all </w:t>
      </w:r>
      <w:proofErr w:type="gramStart"/>
      <w:r>
        <w:t>praises</w:t>
      </w:r>
      <w:proofErr w:type="gramEnd"/>
      <w:r>
        <w:t xml:space="preserve"> </w:t>
      </w:r>
      <w:proofErr w:type="gramStart"/>
      <w:r>
        <w:t>is</w:t>
      </w:r>
      <w:proofErr w:type="gramEnd"/>
      <w:r>
        <w:t xml:space="preserve"> due to Allah. How are you? And if I say this is Imam WD Mohammed, you should say, </w:t>
      </w:r>
      <w:proofErr w:type="gramStart"/>
      <w:r>
        <w:t>All</w:t>
      </w:r>
      <w:proofErr w:type="gramEnd"/>
      <w:r>
        <w:t xml:space="preserve"> praise is due to Allah. I feel </w:t>
      </w:r>
      <w:proofErr w:type="gramStart"/>
      <w:r>
        <w:t>fortunate</w:t>
      </w:r>
      <w:proofErr w:type="gramEnd"/>
      <w:r>
        <w:t xml:space="preserve"> brother Imam, that I'm the one speaking to you today. There's not many in this community who get an opportunity to speak to you. </w:t>
      </w:r>
      <w:proofErr w:type="gramStart"/>
      <w:r>
        <w:t>Brother Imam</w:t>
      </w:r>
      <w:proofErr w:type="gramEnd"/>
      <w:r>
        <w:t xml:space="preserve">, I could just talk to you </w:t>
      </w:r>
      <w:proofErr w:type="gramStart"/>
      <w:r>
        <w:t>all the day</w:t>
      </w:r>
      <w:proofErr w:type="gramEnd"/>
      <w:r>
        <w:t xml:space="preserve"> long. But I know your time is very important. Please tell </w:t>
      </w:r>
      <w:proofErr w:type="gramStart"/>
      <w:r>
        <w:t>me,</w:t>
      </w:r>
      <w:proofErr w:type="gramEnd"/>
      <w:r>
        <w:t xml:space="preserve"> what </w:t>
      </w:r>
      <w:proofErr w:type="gramStart"/>
      <w:r>
        <w:t>can I</w:t>
      </w:r>
      <w:proofErr w:type="gramEnd"/>
      <w:r>
        <w:t xml:space="preserve"> do to help you, brother Imam? This is the way I would answer if I was in your place. Now I don't demand that you do that for me. You don't have to do </w:t>
      </w:r>
      <w:proofErr w:type="gramStart"/>
      <w:r>
        <w:t>that, but</w:t>
      </w:r>
      <w:proofErr w:type="gramEnd"/>
      <w:r>
        <w:t xml:space="preserve"> at least be civilized and don't let your disbelief or your dissatisfaction come out in your voice with me. I'm going to send your butt out of here. If you don't feel good, say, "Dear Imam, I don't feel good today. Allah forgive me if I don't speak with the right tone or spirit." And then you've gave me a reason. Don't think you can hide. Can't hide. Allah is the finder. And nothing is ever lost from Allah. </w:t>
      </w:r>
      <w:proofErr w:type="gramStart"/>
      <w:r>
        <w:t>So</w:t>
      </w:r>
      <w:proofErr w:type="gramEnd"/>
      <w:r>
        <w:t xml:space="preserve"> they think they can do things and get by. You can't get by.</w:t>
      </w:r>
    </w:p>
    <w:p w14:paraId="4318989F" w14:textId="77777777" w:rsidR="008553EF" w:rsidRDefault="008553EF" w:rsidP="008553EF">
      <w:r>
        <w:t xml:space="preserve">No way. But these things are educational. Allah allows these things to happen so that you will be educated. When I'm dead and gone. There'll be another. Another Warith Udin. Following the example of Prophet Muhammad. Yes. There'll be another Hatim. Another Ali. Another Omar. There'll be another Abu Bakr. Yes. What I'm saying is the powerful characters that Allah made under Prophet Muhammad. He makes similar characters. And he has helped me to grow into a great man. Not because I'm saying it. I don't like to say this, </w:t>
      </w:r>
      <w:r>
        <w:lastRenderedPageBreak/>
        <w:t>but Allah has helped me to grow into a great man. When I look at the size of these men in this world, they're so small until I look like I'm standing up in the clouds.</w:t>
      </w:r>
    </w:p>
    <w:p w14:paraId="21A3D365" w14:textId="1AD1CA9D" w:rsidR="008553EF" w:rsidRDefault="008553EF" w:rsidP="008553EF">
      <w:r>
        <w:t xml:space="preserve">Small-minded males. Small-minded males I repeat. Who listen to a serious lecture, serious </w:t>
      </w:r>
      <w:r>
        <w:t>Khutbah</w:t>
      </w:r>
      <w:r>
        <w:t xml:space="preserve">. Go out on the porch and talk </w:t>
      </w:r>
      <w:proofErr w:type="gramStart"/>
      <w:r>
        <w:t>foolishness</w:t>
      </w:r>
      <w:proofErr w:type="gramEnd"/>
      <w:r>
        <w:t xml:space="preserve"> right after hearing it. Can't get out of the door before you're looking to see which sister </w:t>
      </w:r>
      <w:proofErr w:type="gramStart"/>
      <w:r>
        <w:t>have</w:t>
      </w:r>
      <w:proofErr w:type="gramEnd"/>
      <w:r>
        <w:t xml:space="preserve"> on the tight pants and the big, big tip or the big breast. Which Sister </w:t>
      </w:r>
      <w:proofErr w:type="gramStart"/>
      <w:r>
        <w:t>look</w:t>
      </w:r>
      <w:proofErr w:type="gramEnd"/>
      <w:r>
        <w:t xml:space="preserve"> young, fresh, tempting, and ready. Among men like that, you think I'm going to say you are my </w:t>
      </w:r>
      <w:proofErr w:type="gramStart"/>
      <w:r>
        <w:t>equal?</w:t>
      </w:r>
      <w:proofErr w:type="gramEnd"/>
      <w:r>
        <w:t xml:space="preserve"> How can you be my equal? You're not my equal. The </w:t>
      </w:r>
      <w:proofErr w:type="gramStart"/>
      <w:r>
        <w:t>roaches</w:t>
      </w:r>
      <w:proofErr w:type="gramEnd"/>
      <w:r>
        <w:t xml:space="preserve"> have more rights. Yes, the roaches have </w:t>
      </w:r>
      <w:proofErr w:type="gramStart"/>
      <w:r>
        <w:t>more right</w:t>
      </w:r>
      <w:proofErr w:type="gramEnd"/>
      <w:r>
        <w:t xml:space="preserve"> to crawl around me, to be in my presence than you. Because you have the </w:t>
      </w:r>
      <w:proofErr w:type="gramStart"/>
      <w:r>
        <w:t>cup</w:t>
      </w:r>
      <w:proofErr w:type="gramEnd"/>
      <w:r>
        <w:t xml:space="preserve"> of an intelligent human being. You have the cup that holds the human measure of morals and intelligence. You come in here with your cup that holds the measure of a </w:t>
      </w:r>
      <w:proofErr w:type="gramStart"/>
      <w:r>
        <w:t>dike</w:t>
      </w:r>
      <w:proofErr w:type="gramEnd"/>
      <w:r>
        <w:t xml:space="preserve"> and you walk out with less water than the roach. Yes. Dear </w:t>
      </w:r>
      <w:proofErr w:type="gramStart"/>
      <w:r>
        <w:t>below people</w:t>
      </w:r>
      <w:proofErr w:type="gramEnd"/>
      <w:r>
        <w:t xml:space="preserve">, time is running out. Not running out on us, running out on you. And while I'm on this national hookup, I want the whole community to know that Chicago is no </w:t>
      </w:r>
      <w:proofErr w:type="gramStart"/>
      <w:r>
        <w:t>more</w:t>
      </w:r>
      <w:proofErr w:type="gramEnd"/>
      <w:r>
        <w:t xml:space="preserve"> my headquarters. Where I am is my headquarters.</w:t>
      </w:r>
    </w:p>
    <w:p w14:paraId="24F1960C" w14:textId="77777777" w:rsidR="008553EF" w:rsidRDefault="008553EF" w:rsidP="008553EF">
      <w:r>
        <w:t xml:space="preserve">And I'm </w:t>
      </w:r>
      <w:proofErr w:type="gramStart"/>
      <w:r>
        <w:t>going away from</w:t>
      </w:r>
      <w:proofErr w:type="gramEnd"/>
      <w:r>
        <w:t xml:space="preserve"> Chicago. I'm going to see if some other community, if some other city will be more worthy than you. Yes. Don't think because I'm gone, that there'll be no more authority here. The same authority is here now will be here and I'm gone. Allah's will </w:t>
      </w:r>
      <w:proofErr w:type="gramStart"/>
      <w:r>
        <w:t>is</w:t>
      </w:r>
      <w:proofErr w:type="gramEnd"/>
      <w:r>
        <w:t xml:space="preserve"> the authority. Allah's will. That's the authority. And His will is going to be done. Yes. I don't know where I'm going. I have a few places in mind, but as soon as I can get my things together and pack, I'm getting out of here. I'm leaving Sheik Shabazz here.</w:t>
      </w:r>
    </w:p>
    <w:p w14:paraId="6316015B" w14:textId="77777777" w:rsidR="008553EF" w:rsidRDefault="008553EF" w:rsidP="008553EF">
      <w:r>
        <w:t xml:space="preserve">Secretary Mustafa. Brother Sydney Shareef, Brother Sayid Muhammad, leaving these people here as your board of directors, as the leaders of this community. If they want to stay under me, good. If they want to operate by themselves, good </w:t>
      </w:r>
      <w:proofErr w:type="gramStart"/>
      <w:r>
        <w:t>riddance</w:t>
      </w:r>
      <w:proofErr w:type="gramEnd"/>
      <w:r>
        <w:t xml:space="preserve">. Allah tells us that He's not </w:t>
      </w:r>
      <w:proofErr w:type="gramStart"/>
      <w:r>
        <w:t>poor</w:t>
      </w:r>
      <w:proofErr w:type="gramEnd"/>
      <w:r>
        <w:t xml:space="preserve"> we're poor. Allah says, "I'm rich and you're poor." What does that mean? I, as an individual, cannot offer Allah one ounce of nothing to increase Allah's power and worth, that the whole community and the whole earth of men and women have nothing to offer Allah, to increase His power and worth. We are poor. We are bankrupt. He is rich. Yes. I follow the inspiration of G-d. And </w:t>
      </w:r>
      <w:proofErr w:type="gramStart"/>
      <w:r>
        <w:t>as long as</w:t>
      </w:r>
      <w:proofErr w:type="gramEnd"/>
      <w:r>
        <w:t xml:space="preserve"> G-d </w:t>
      </w:r>
      <w:proofErr w:type="gramStart"/>
      <w:r>
        <w:t>inspire</w:t>
      </w:r>
      <w:proofErr w:type="gramEnd"/>
      <w:r>
        <w:t xml:space="preserve"> me to do one thing, I do it and I try to do it until I die. But if I get </w:t>
      </w:r>
      <w:proofErr w:type="gramStart"/>
      <w:r>
        <w:t>an</w:t>
      </w:r>
      <w:proofErr w:type="gramEnd"/>
      <w:r>
        <w:t xml:space="preserve"> inspiration to do another thing, I do it and nothing stops me. Look what you've done here in Chicago. You produced a sham, a sham, </w:t>
      </w:r>
      <w:proofErr w:type="gramStart"/>
      <w:r>
        <w:t>a</w:t>
      </w:r>
      <w:proofErr w:type="gramEnd"/>
      <w:r>
        <w:t xml:space="preserve"> empty semblance of support. I ask you to do things and you neglect them day after day, week after week, month after month, year after year. And who is doing what I asked for? People I had to get from my old friendship days before I became your leader. Brother Edward B, a man that I worked close with before I became your leader. Had to get him here. Once he got here, I seen things happening.</w:t>
      </w:r>
    </w:p>
    <w:p w14:paraId="5E3EE656" w14:textId="77777777" w:rsidR="008553EF" w:rsidRDefault="008553EF" w:rsidP="008553EF">
      <w:r>
        <w:t xml:space="preserve">That's one man. Where's the other men? Huh? Yes. Who's helping me to beautify this place? A few, sincere brothers and some strong outstanding sisters. If we </w:t>
      </w:r>
      <w:proofErr w:type="gramStart"/>
      <w:r>
        <w:t>would take</w:t>
      </w:r>
      <w:proofErr w:type="gramEnd"/>
      <w:r>
        <w:t xml:space="preserve"> them and put them all </w:t>
      </w:r>
      <w:proofErr w:type="gramStart"/>
      <w:r>
        <w:t>in</w:t>
      </w:r>
      <w:proofErr w:type="gramEnd"/>
      <w:r>
        <w:t xml:space="preserve"> one side and the rest, how many would we have out of this big number? They represent maybe </w:t>
      </w:r>
      <w:proofErr w:type="gramStart"/>
      <w:r>
        <w:t>a 10th</w:t>
      </w:r>
      <w:proofErr w:type="gramEnd"/>
      <w:r>
        <w:t xml:space="preserve"> of the community's population. Is that right? Now among you, </w:t>
      </w:r>
      <w:proofErr w:type="gramStart"/>
      <w:r>
        <w:t>are</w:t>
      </w:r>
      <w:proofErr w:type="gramEnd"/>
      <w:r>
        <w:t xml:space="preserve"> a great number of people who are newly coming and some people who just don't understand, and then their children. I know that. But there are a great number of you </w:t>
      </w:r>
      <w:proofErr w:type="gramStart"/>
      <w:r>
        <w:t>grown</w:t>
      </w:r>
      <w:proofErr w:type="gramEnd"/>
      <w:r>
        <w:t xml:space="preserve"> up to understand. What are you doing? You're waiting. </w:t>
      </w:r>
      <w:proofErr w:type="gramStart"/>
      <w:r>
        <w:t>So</w:t>
      </w:r>
      <w:proofErr w:type="gramEnd"/>
      <w:r>
        <w:t xml:space="preserve"> if he falls off the wire, I told you the Imam couldn't </w:t>
      </w:r>
      <w:proofErr w:type="spellStart"/>
      <w:r>
        <w:t>tightwalk</w:t>
      </w:r>
      <w:proofErr w:type="spellEnd"/>
      <w:r>
        <w:t xml:space="preserve">. If he </w:t>
      </w:r>
      <w:proofErr w:type="gramStart"/>
      <w:r>
        <w:t>managed</w:t>
      </w:r>
      <w:proofErr w:type="gramEnd"/>
      <w:r>
        <w:t xml:space="preserve"> to walk across and get on the platform </w:t>
      </w:r>
      <w:r>
        <w:lastRenderedPageBreak/>
        <w:t xml:space="preserve">on the other side, they'll say, "You know what, that's the reason why I </w:t>
      </w:r>
      <w:proofErr w:type="gramStart"/>
      <w:r>
        <w:t>stay</w:t>
      </w:r>
      <w:proofErr w:type="gramEnd"/>
      <w:r>
        <w:t xml:space="preserve"> here. I thought he could do it." Hypocrites, lying hypocrites, Allah have already told us about you through His Prophet Muhammad. Says that they come into the ranks, they come into the Masjid with a plan to enlarge the number and they plan to show faith so strong that the other members will think that they are the upper most.</w:t>
      </w:r>
    </w:p>
    <w:p w14:paraId="2E1748C3" w14:textId="77777777" w:rsidR="008553EF" w:rsidRDefault="008553EF" w:rsidP="008553EF">
      <w:r>
        <w:t>They come in and they are out in front all the time. Down with the hypocrite. Chief, anything for you Chief. Chief, you the Mahdi, the Mahdi. You don't get it. You the Christ. Let me tell you all something. You all don't know the Chief. The Chief is even more than that. You are lying. You're undermining what we're trying to establish. The Chief is nothing but an Imam whose faith, strength, and knowledge has come from studying the word of G-d, the Qur'an and growing in it and accepting it and giving himself to it completely. That's what has made me. I wasn't born by any strange occurrence.</w:t>
      </w:r>
    </w:p>
    <w:p w14:paraId="4E4F1A4F" w14:textId="77777777" w:rsidR="008553EF" w:rsidRDefault="008553EF" w:rsidP="008553EF">
      <w:r>
        <w:t>There was an ordinary relationship between Sister Clara Muhammad and Honorable Elijah Muhammad. And the angels didn't come on the bed. They didn't tell me that. I was born normally just like all other babies of the Honorable Elijah Muhammad and Sister Clara Muhammad. I was spiritually born of the word of G-d. Same way that Jesus was born. Of the word of G-d. And the word took on flesh. I got understanding that attracted sincere ones to me. Yes. And that's how this community got started. Under my leadership. By me following the word of G-d. And that's creating a spirit in me of obedience and faith.</w:t>
      </w:r>
    </w:p>
    <w:p w14:paraId="4BB12EC0" w14:textId="41EBCBD5" w:rsidR="008553EF" w:rsidRDefault="008553EF" w:rsidP="008553EF">
      <w:r>
        <w:t xml:space="preserve">Yes. And any of you can come into that. Allah has opened that way to every human being. All you have to do is come with the right heart and submit your intelligence to the guidance of G-d. And He'll bring you into the same life and same knowledge and understanding that I've come into, if it is His will. Yes. Yes. But some of them want to make me a G-d. So that if something should happen to me, they'll come in and say they're the Messenger of the G-d. And then after he gets you to accept them as the Messenger of the G-d, then </w:t>
      </w:r>
      <w:proofErr w:type="gramStart"/>
      <w:r>
        <w:t>later on</w:t>
      </w:r>
      <w:proofErr w:type="gramEnd"/>
      <w:r>
        <w:t xml:space="preserve"> they'll tell you they are the G-d. Or some other </w:t>
      </w:r>
      <w:r>
        <w:t>conspirator</w:t>
      </w:r>
      <w:r>
        <w:t xml:space="preserve"> will tell you he is the G-d so he can inherit the </w:t>
      </w:r>
      <w:proofErr w:type="spellStart"/>
      <w:r>
        <w:t>Messengership</w:t>
      </w:r>
      <w:proofErr w:type="spellEnd"/>
      <w:r>
        <w:t xml:space="preserve"> and then later the G-</w:t>
      </w:r>
      <w:proofErr w:type="spellStart"/>
      <w:r>
        <w:t>dship</w:t>
      </w:r>
      <w:proofErr w:type="spellEnd"/>
      <w:r>
        <w:t>.</w:t>
      </w:r>
    </w:p>
    <w:p w14:paraId="675B64B9" w14:textId="26BDB0FC" w:rsidR="008553EF" w:rsidRDefault="008553EF" w:rsidP="008553EF">
      <w:r>
        <w:t xml:space="preserve">This is the old trick of corrupt people in religion who are not in the Masjid. They're just occupying space here. There in the world, the world of lies and wickedness. Dear beloved Muslim, we have the Qur'an. We have knowledge, plain and clear, and </w:t>
      </w:r>
      <w:proofErr w:type="gramStart"/>
      <w:r>
        <w:t>G-d</w:t>
      </w:r>
      <w:proofErr w:type="gramEnd"/>
      <w:r>
        <w:t xml:space="preserve"> has blessed us with inspiration, with understanding. Believe me, you can come against us if you want to, but you will find that it's no different than it was in the day of Prophet Muhammad. We have the same book, the same truth, and the same capacity to yield our will to G-d and obey Him. And if we do this, Allah will give us the same victories that He gave </w:t>
      </w:r>
      <w:r>
        <w:t>Prophet</w:t>
      </w:r>
      <w:r>
        <w:t xml:space="preserve"> Muhammad. The whole world </w:t>
      </w:r>
      <w:proofErr w:type="gramStart"/>
      <w:r>
        <w:t>wasn't able to</w:t>
      </w:r>
      <w:proofErr w:type="gramEnd"/>
      <w:r>
        <w:t xml:space="preserve"> put out the light of Al Islam. It conquered paganism. Conquered the corruptors. The ignorant people. Intelligence began to shine over all Arabia.</w:t>
      </w:r>
    </w:p>
    <w:p w14:paraId="3833F967" w14:textId="77777777" w:rsidR="008553EF" w:rsidRDefault="008553EF" w:rsidP="008553EF">
      <w:r>
        <w:t xml:space="preserve">Moral excellence shined </w:t>
      </w:r>
      <w:proofErr w:type="gramStart"/>
      <w:r>
        <w:t>over all</w:t>
      </w:r>
      <w:proofErr w:type="gramEnd"/>
      <w:r>
        <w:t xml:space="preserve"> Arabia. The search for scientific knowledge, </w:t>
      </w:r>
      <w:proofErr w:type="gramStart"/>
      <w:r>
        <w:t>the professions</w:t>
      </w:r>
      <w:proofErr w:type="gramEnd"/>
      <w:r>
        <w:t xml:space="preserve">, doctors, astronomers. All the important fields of science and knowledge began to blossom, lit over that continent that was once occupied by people who </w:t>
      </w:r>
      <w:proofErr w:type="gramStart"/>
      <w:r>
        <w:t>boast</w:t>
      </w:r>
      <w:proofErr w:type="gramEnd"/>
      <w:r>
        <w:t xml:space="preserve">, had no boast except that they could make beautiful rhymes. The best they could do is produce beautiful verse, beautiful poetry. That's all they were known for before Prophet Muhammad came to them. </w:t>
      </w:r>
      <w:r>
        <w:lastRenderedPageBreak/>
        <w:t xml:space="preserve">Is that right? They had no civilization. They had no knowledge. They only had a way with the verse. They were great poets. Aren't we in the same shape today? Don't you have a way with </w:t>
      </w:r>
      <w:proofErr w:type="gramStart"/>
      <w:r>
        <w:t>words, but</w:t>
      </w:r>
      <w:proofErr w:type="gramEnd"/>
      <w:r>
        <w:t xml:space="preserve"> exhibit no intelligence. No manhood. No civilization, no community leadership. Oh, but you can talk. Again, Allah is blessing us to see Al Islam rise and it's answering the scriptures that point to a time when the work of G-d will not be in a specific place, that it will be wherever there is a reception for it.</w:t>
      </w:r>
    </w:p>
    <w:p w14:paraId="3CF3C959" w14:textId="77777777" w:rsidR="008553EF" w:rsidRDefault="008553EF" w:rsidP="008553EF">
      <w:r>
        <w:t>It won't be in the synagogue, won't be on the mountaintop, won't be east or west, won't be in any nation. It will be wherever there's reception for it. So today I find that in India there's a movement like this one. Yes, Muslims with the faith that they don't have to do nothing but obey Allah and they're faith. They don't care what the leaders say. They don't care what the law says. They are going to remain faithful and obedient to G-d. We find them in India. We find them in Saudi Arabia. We find a few in Egypt, a few scattered about in many places, in the Philippines, a few all over the world. But I don't think there is nowhere existing a more significant movement than the one we find in the United States of America. Why do I say that? Because nowhere on this earth do you find the cause of all the miseries that have come upon modern man. In any concentrated form equal to this one here in America.</w:t>
      </w:r>
    </w:p>
    <w:p w14:paraId="6F802881" w14:textId="77777777" w:rsidR="008553EF" w:rsidRDefault="008553EF" w:rsidP="008553EF">
      <w:r>
        <w:t xml:space="preserve">Yes. </w:t>
      </w:r>
      <w:proofErr w:type="gramStart"/>
      <w:r>
        <w:t>First of all</w:t>
      </w:r>
      <w:proofErr w:type="gramEnd"/>
      <w:r>
        <w:t>, who led the corruption that went into China and made dope fiends of a great people before the revolution? Huh? Who led the corruption that changed Africa and even the Middle East? The storms of lust that are now blowing the east and shaking this order of the Muslim society. Who's the leader? Okay? Who's been the leader? Hasn't the leader been the United States of America? England was once the leader. The British empire once owned the world. And they were responsible for spreading corruption and undermining the social life of nations. But tell me who took the leadership from them. It was young America.</w:t>
      </w:r>
    </w:p>
    <w:p w14:paraId="229EE084" w14:textId="51A0465B" w:rsidR="008553EF" w:rsidRDefault="008553EF" w:rsidP="008553EF">
      <w:r>
        <w:t xml:space="preserve">All right. That power that had had the world in its grip, that has been sitting like a G-d on a throne, throwing out waves, magnetizing, and inducing ideas and desires in the minds of the people of the world to take them away from their place and their places on this earth. America. And a little worm has been gnawing away at the staff of America. And America has lost its staff. Now it has no more authority to stand up with. No authority in </w:t>
      </w:r>
      <w:proofErr w:type="gramStart"/>
      <w:r>
        <w:t>the private</w:t>
      </w:r>
      <w:proofErr w:type="gramEnd"/>
      <w:r>
        <w:t xml:space="preserve"> life. No authority in the street. No authority even in the White House. The President is treated like an ordinary citizen. He </w:t>
      </w:r>
      <w:proofErr w:type="gramStart"/>
      <w:r>
        <w:t>has to</w:t>
      </w:r>
      <w:proofErr w:type="gramEnd"/>
      <w:r>
        <w:t xml:space="preserve"> reason with people and condescend, compromise. On issues he </w:t>
      </w:r>
      <w:proofErr w:type="gramStart"/>
      <w:r>
        <w:t>know</w:t>
      </w:r>
      <w:proofErr w:type="gramEnd"/>
      <w:r>
        <w:t xml:space="preserve"> are vital to the life of this country. Yes. The king's authority has been eaten away by the naked </w:t>
      </w:r>
      <w:r>
        <w:t>worm</w:t>
      </w:r>
      <w:r>
        <w:t xml:space="preserve">. The worm of ignorance, the worm of lust, the worm of base life </w:t>
      </w:r>
      <w:proofErr w:type="gramStart"/>
      <w:r>
        <w:t>have</w:t>
      </w:r>
      <w:proofErr w:type="gramEnd"/>
      <w:r>
        <w:t xml:space="preserve"> eaten away the power of this nation.</w:t>
      </w:r>
    </w:p>
    <w:p w14:paraId="4417E0F9" w14:textId="77777777" w:rsidR="008553EF" w:rsidRDefault="008553EF" w:rsidP="008553EF">
      <w:r>
        <w:t>But what has been growing? The word of G-d in the form of the Qur'an has been growing. It just swarmed around in the atmosphere of the Nation of Islam under the Honorable Elijah Muhammad, like some ghostly, ghastly figure that we couldn't even grasp, we couldn't feel the reality of. But with the Honorable Elijah Muhammad passing away, the ghost took on form. The ghost took on form. Now there's not only the name Allah in this community, the name Muslim in this community, the name Qur'an in this community, but there is the faith in Allah.</w:t>
      </w:r>
    </w:p>
    <w:p w14:paraId="631E9310" w14:textId="77777777" w:rsidR="008553EF" w:rsidRDefault="008553EF" w:rsidP="008553EF">
      <w:r>
        <w:lastRenderedPageBreak/>
        <w:t xml:space="preserve">There is a community of people here, small number who </w:t>
      </w:r>
      <w:proofErr w:type="gramStart"/>
      <w:r>
        <w:t>actually accepts</w:t>
      </w:r>
      <w:proofErr w:type="gramEnd"/>
      <w:r>
        <w:t xml:space="preserve"> to base their life on the five pillars of Al Islam, accept to believe in G-d, His Messengers, His angels, His books, His promise to us in life after the death. Yes. And who are not following man, we are following the word of G-d. And we follow the man because the man </w:t>
      </w:r>
      <w:proofErr w:type="gramStart"/>
      <w:r>
        <w:t>lead</w:t>
      </w:r>
      <w:proofErr w:type="gramEnd"/>
      <w:r>
        <w:t xml:space="preserve"> us with the word of G-d. If the man put down the Qur'an, we put down the man. If he </w:t>
      </w:r>
      <w:proofErr w:type="gramStart"/>
      <w:r>
        <w:t>back</w:t>
      </w:r>
      <w:proofErr w:type="gramEnd"/>
      <w:r>
        <w:t xml:space="preserve"> up off the clear, expressive teachings in the Qur'an, one G-d, one creation, one humanity, all men equal. For G-d looks not at their faces, but at their hearts. If he puts that down, we put him down. Is that right? Yes. We love the leader. Our love for him grows as his allegiance tightens up. Is that right? When he </w:t>
      </w:r>
      <w:proofErr w:type="spellStart"/>
      <w:proofErr w:type="gramStart"/>
      <w:r>
        <w:t>become</w:t>
      </w:r>
      <w:proofErr w:type="spellEnd"/>
      <w:proofErr w:type="gramEnd"/>
      <w:r>
        <w:t xml:space="preserve"> a stronger ally, as he </w:t>
      </w:r>
      <w:proofErr w:type="gramStart"/>
      <w:r>
        <w:t>become</w:t>
      </w:r>
      <w:proofErr w:type="gramEnd"/>
      <w:r>
        <w:t xml:space="preserve"> a stronger ally of the Qur'an, G-d's word in the mission to spread that word in the land. Our support increases for him. But as he backs off from the clear express teachings of the Qur'an, we back off from him. Even though he be the son of the Honorable Elijah Muhammad. Even though he be the son of Jesus Christ, even though he be Jesus Christ and Jesus Christ daddy and his mama and his grandpa, if he backs up off the word of G-d that is given to us clearly in the Qur'an we back up </w:t>
      </w:r>
      <w:proofErr w:type="gramStart"/>
      <w:r>
        <w:t>off of</w:t>
      </w:r>
      <w:proofErr w:type="gramEnd"/>
      <w:r>
        <w:t xml:space="preserve"> him.</w:t>
      </w:r>
    </w:p>
    <w:p w14:paraId="26FCA827" w14:textId="77777777" w:rsidR="008553EF" w:rsidRDefault="008553EF" w:rsidP="008553EF">
      <w:r>
        <w:t xml:space="preserve">Say, boy, you're on your own. And if you keep backing away from the </w:t>
      </w:r>
      <w:proofErr w:type="gramStart"/>
      <w:r>
        <w:t>word of</w:t>
      </w:r>
      <w:proofErr w:type="gramEnd"/>
      <w:r>
        <w:t xml:space="preserve"> G-d, you're going to find yourself meeting us as an enemy. Yes. Because those who put down the Qur'an and disgrace the teachings of that book and call themselves Muslims, they become our enemies. And we are obligated to fight them. Don't you know that? We are obligated to fight them. Oh, are you saying that those who are put down the Qur'an as you say it should be taught and are now following your father and Farrakhan and Silas and others, you're saying that they should be fought? I'm fighting them. When we stand up for the Qur'an and </w:t>
      </w:r>
      <w:proofErr w:type="gramStart"/>
      <w:r>
        <w:t>it's</w:t>
      </w:r>
      <w:proofErr w:type="gramEnd"/>
      <w:r>
        <w:t xml:space="preserve"> message, we fight everybody that goes against it. Yes. And if they present a physical threat, we </w:t>
      </w:r>
      <w:proofErr w:type="gramStart"/>
      <w:r>
        <w:t>have to</w:t>
      </w:r>
      <w:proofErr w:type="gramEnd"/>
      <w:r>
        <w:t xml:space="preserve"> call the law. Respect the law of the land and tell the police department, tell the law department that these people are presenting a physical threat. We want peace bonds </w:t>
      </w:r>
      <w:proofErr w:type="gramStart"/>
      <w:r>
        <w:t>put</w:t>
      </w:r>
      <w:proofErr w:type="gramEnd"/>
      <w:r>
        <w:t xml:space="preserve"> on them. We want them brought to court. If they come </w:t>
      </w:r>
      <w:proofErr w:type="gramStart"/>
      <w:r>
        <w:t>in</w:t>
      </w:r>
      <w:proofErr w:type="gramEnd"/>
      <w:r>
        <w:t xml:space="preserve"> my house and present some physical threat to me, I don't have time to make the call, I'll deal with them just as if there was no law </w:t>
      </w:r>
      <w:proofErr w:type="gramStart"/>
      <w:r>
        <w:t>in</w:t>
      </w:r>
      <w:proofErr w:type="gramEnd"/>
      <w:r>
        <w:t xml:space="preserve"> the land.</w:t>
      </w:r>
    </w:p>
    <w:p w14:paraId="45CBA3C1" w14:textId="77777777" w:rsidR="008553EF" w:rsidRDefault="008553EF" w:rsidP="008553EF">
      <w:r>
        <w:t xml:space="preserve">But we are not to carry a war to them. No. Our war against people that reject this way is Al Islam. That's our war. We preach Al. That's our war. Yes. But if they don't like this dignified way of fighting this battle, and if they want to come in with fists or clubs, or sticks, or knives or guns, then I say we turn them over to the people that's authorized by the citizens to check that kind of brute. And if the phone is way over there and he's here threatening, I'm going to deal with him here and then call later. Yes. This is what you </w:t>
      </w:r>
      <w:proofErr w:type="gramStart"/>
      <w:r>
        <w:t>have to</w:t>
      </w:r>
      <w:proofErr w:type="gramEnd"/>
      <w:r>
        <w:t xml:space="preserve"> do. Don't you know you'll never get anywhere if </w:t>
      </w:r>
      <w:proofErr w:type="gramStart"/>
      <w:r>
        <w:t>you</w:t>
      </w:r>
      <w:proofErr w:type="gramEnd"/>
      <w:r>
        <w:t xml:space="preserve"> a bunch of soft pushovers? You're going to have to be strong. We don't want to make trouble. What Allah ask us for? I know it's late. Don't worry. This is more important. This is the first time I've spoken on a Friday to </w:t>
      </w:r>
      <w:proofErr w:type="gramStart"/>
      <w:r>
        <w:t>all of</w:t>
      </w:r>
      <w:proofErr w:type="gramEnd"/>
      <w:r>
        <w:t xml:space="preserve"> our </w:t>
      </w:r>
      <w:proofErr w:type="gramStart"/>
      <w:r>
        <w:t>community</w:t>
      </w:r>
      <w:proofErr w:type="gramEnd"/>
      <w:r>
        <w:t xml:space="preserve"> and we should take advantage of this opportunity. There's a sign in the old Bible says Joshua made the sun stand still. Well, I don't think any man has the power to make the sun stand still, but I think sometimes some things are more important than time. You </w:t>
      </w:r>
      <w:proofErr w:type="gramStart"/>
      <w:r>
        <w:t>have to</w:t>
      </w:r>
      <w:proofErr w:type="gramEnd"/>
      <w:r>
        <w:t xml:space="preserve"> let time roll around while you tend </w:t>
      </w:r>
      <w:proofErr w:type="gramStart"/>
      <w:r>
        <w:t>to</w:t>
      </w:r>
      <w:proofErr w:type="gramEnd"/>
      <w:r>
        <w:t xml:space="preserve"> business. Yes.</w:t>
      </w:r>
    </w:p>
    <w:p w14:paraId="3055F6CF" w14:textId="77777777" w:rsidR="008553EF" w:rsidRDefault="008553EF" w:rsidP="008553EF">
      <w:r>
        <w:t xml:space="preserve">Dear beloved Muslims, if we don't have a good sensible understanding of our religion and our duties as Muslims, we'll never make it. Never make it. I hear people, and you're saying these things because my enemies are feeding you these things. And there's a weakness in </w:t>
      </w:r>
      <w:r>
        <w:lastRenderedPageBreak/>
        <w:t>you for these things. That's why you say these things. What am I talking about? I hear some of you saying, "Oh, we don't have to cover our hair." We don't have to wear long dresses. You don't have to do anything. But come in the company of G-d or get in the company of the devil and reap the consequences.</w:t>
      </w:r>
    </w:p>
    <w:p w14:paraId="6CEA38EA" w14:textId="77777777" w:rsidR="008553EF" w:rsidRDefault="008553EF" w:rsidP="008553EF">
      <w:r>
        <w:t xml:space="preserve">Nobody, I'm not going to force you to wear a long dress. I'm not going to force you to keep your hair covered, but I tell you that Muslim women cover their hair in public, and they wear long dresses in public. That's the truth. And they don't show that tempting parts in public. If a sister got big, large breast that is tempting, attracting, people's eyes, men eyes, she should keep making an outfit. And if she </w:t>
      </w:r>
      <w:proofErr w:type="gramStart"/>
      <w:r>
        <w:t>has to</w:t>
      </w:r>
      <w:proofErr w:type="gramEnd"/>
      <w:r>
        <w:t xml:space="preserve"> walk down the street in some kind of rolling apparatus that just surrounds her on rollers, and she walks down in it, pushing it, and it's around her, she should rather do that than </w:t>
      </w:r>
      <w:proofErr w:type="gramStart"/>
      <w:r>
        <w:t>to break</w:t>
      </w:r>
      <w:proofErr w:type="gramEnd"/>
      <w:r>
        <w:t xml:space="preserve"> the law of G-d. Yes.</w:t>
      </w:r>
    </w:p>
    <w:p w14:paraId="7096616A" w14:textId="77777777" w:rsidR="008553EF" w:rsidRDefault="008553EF" w:rsidP="008553EF">
      <w:r>
        <w:t xml:space="preserve">Yes. I would go to some of these manufacturing houses and tell them to make me a thick barrel that </w:t>
      </w:r>
      <w:proofErr w:type="gramStart"/>
      <w:r>
        <w:t>come</w:t>
      </w:r>
      <w:proofErr w:type="gramEnd"/>
      <w:r>
        <w:t xml:space="preserve"> up to my chin, that I can walk in and I want you to put four rollers on or three rollers </w:t>
      </w:r>
      <w:proofErr w:type="gramStart"/>
      <w:r>
        <w:t>on it</w:t>
      </w:r>
      <w:proofErr w:type="gramEnd"/>
      <w:r>
        <w:t xml:space="preserve"> so I can walk in it down the street. I would rather do that than be exciting men with my big bust or my big buttocks. That's </w:t>
      </w:r>
      <w:proofErr w:type="spellStart"/>
      <w:r>
        <w:t>unIslamic</w:t>
      </w:r>
      <w:proofErr w:type="spellEnd"/>
      <w:r>
        <w:t xml:space="preserve">. And just because I don't say, Brother Lieutenant here, I'm going to make a lieutenant. I'm going to </w:t>
      </w:r>
      <w:proofErr w:type="gramStart"/>
      <w:r>
        <w:t>make</w:t>
      </w:r>
      <w:proofErr w:type="gramEnd"/>
      <w:r>
        <w:t xml:space="preserve"> a captain. First </w:t>
      </w:r>
      <w:proofErr w:type="gramStart"/>
      <w:r>
        <w:t>officer,</w:t>
      </w:r>
      <w:proofErr w:type="gramEnd"/>
      <w:r>
        <w:t xml:space="preserve"> put that sister out of here for wearing that thing. Because I don't say </w:t>
      </w:r>
      <w:proofErr w:type="gramStart"/>
      <w:r>
        <w:t>that,</w:t>
      </w:r>
      <w:proofErr w:type="gramEnd"/>
      <w:r>
        <w:t xml:space="preserve"> the snake </w:t>
      </w:r>
      <w:proofErr w:type="gramStart"/>
      <w:r>
        <w:t>come</w:t>
      </w:r>
      <w:proofErr w:type="gramEnd"/>
      <w:r>
        <w:t xml:space="preserve"> in and </w:t>
      </w:r>
      <w:proofErr w:type="gramStart"/>
      <w:r>
        <w:t>say</w:t>
      </w:r>
      <w:proofErr w:type="gramEnd"/>
      <w:r>
        <w:t>, "Oh, now that the Chief is over us, you don't have to wear a long dress. You don't have to hide your attractive parts." And then you say, "Yeah, that's right. We don't have to." And you come out with your hair uncovered, with your bust showing with your curves all pushing out of your tight clothes and then you say, "Well, the Chief don't make us do this.</w:t>
      </w:r>
    </w:p>
    <w:p w14:paraId="54241BD0" w14:textId="77777777" w:rsidR="008553EF" w:rsidRDefault="008553EF" w:rsidP="008553EF">
      <w:r>
        <w:t xml:space="preserve"> The chief can't make you do anything, but you should obey the word of the Qur'an. That is the </w:t>
      </w:r>
      <w:proofErr w:type="gramStart"/>
      <w:r>
        <w:t>word of</w:t>
      </w:r>
      <w:proofErr w:type="gramEnd"/>
      <w:r>
        <w:t xml:space="preserve"> G-d. And you should say the Chief </w:t>
      </w:r>
      <w:proofErr w:type="gramStart"/>
      <w:r>
        <w:t>have</w:t>
      </w:r>
      <w:proofErr w:type="gramEnd"/>
      <w:r>
        <w:t xml:space="preserve"> given me freedom to earn rewards from G-d with my own effort. I don't have to do it now fearing that the Chief will throw me out. I </w:t>
      </w:r>
      <w:proofErr w:type="gramStart"/>
      <w:r>
        <w:t>do</w:t>
      </w:r>
      <w:proofErr w:type="gramEnd"/>
      <w:r>
        <w:t xml:space="preserve"> it now because I love it and I want it for myself. So how come you sisters don't say that? How come you don't tell the Muslims and everybody that know the Chief won't throw us out of the Masjid if we wear a short dress or if we wear something revealing, but we know that the Chief upholds the Qur'an and Allah say wear long dresses and cover our ornaments.</w:t>
      </w:r>
    </w:p>
    <w:p w14:paraId="084BE198" w14:textId="23C518C8" w:rsidR="008553EF" w:rsidRDefault="008553EF" w:rsidP="008553EF">
      <w:r>
        <w:t xml:space="preserve">To </w:t>
      </w:r>
      <w:proofErr w:type="gramStart"/>
      <w:r>
        <w:t>cover on</w:t>
      </w:r>
      <w:proofErr w:type="gramEnd"/>
      <w:r>
        <w:t xml:space="preserve"> our bus</w:t>
      </w:r>
      <w:r>
        <w:t>ts</w:t>
      </w:r>
      <w:r>
        <w:t xml:space="preserve"> from the eyes of the public, we dress modestly. We dress as Allah tell us to dress in the Qur'an, not because the Chief would throw us out of the Masjid, but because G-d will throw us out of His graces. You should tell the world that, tell the Muslims that, and if any sister come telling you the Chief allows this say, sister, you are lying hypocrite. </w:t>
      </w:r>
      <w:proofErr w:type="gramStart"/>
      <w:r>
        <w:t>Say</w:t>
      </w:r>
      <w:proofErr w:type="gramEnd"/>
      <w:r>
        <w:t xml:space="preserve"> you </w:t>
      </w:r>
      <w:proofErr w:type="gramStart"/>
      <w:r>
        <w:t>see</w:t>
      </w:r>
      <w:proofErr w:type="gramEnd"/>
      <w:r>
        <w:t xml:space="preserve"> the Chief's wife wearing short dresses? Do you see the Chief wife in the Jumu'ah with her hair uncovered? Say, well, shouldn't that tell you what the Chief likes?</w:t>
      </w:r>
    </w:p>
    <w:p w14:paraId="621A2E54" w14:textId="77777777" w:rsidR="008553EF" w:rsidRDefault="008553EF" w:rsidP="008553EF">
      <w:r>
        <w:t xml:space="preserve">And I don't make my wife do it. I don't tell my wife if she doesn't cover her hair, I will throw her out of the </w:t>
      </w:r>
      <w:proofErr w:type="gramStart"/>
      <w:r>
        <w:t>Masjid</w:t>
      </w:r>
      <w:proofErr w:type="gramEnd"/>
      <w:r>
        <w:t xml:space="preserve"> or I'll embarrass her before the community. My wife does it because she likes it. She likes to wear long dresses. She likes to cover her hair in the Masjid. And whenever she </w:t>
      </w:r>
      <w:proofErr w:type="gramStart"/>
      <w:r>
        <w:t>see</w:t>
      </w:r>
      <w:proofErr w:type="gramEnd"/>
      <w:r>
        <w:t xml:space="preserve"> a sister in the Masjid with her hair uncovered, especially if she </w:t>
      </w:r>
      <w:proofErr w:type="gramStart"/>
      <w:r>
        <w:t>know</w:t>
      </w:r>
      <w:proofErr w:type="gramEnd"/>
      <w:r>
        <w:t xml:space="preserve"> that sister has been following the teachings of Al Islam for a while, she feels bad. She tells me at home, she </w:t>
      </w:r>
      <w:proofErr w:type="gramStart"/>
      <w:r>
        <w:t>say</w:t>
      </w:r>
      <w:proofErr w:type="gramEnd"/>
      <w:r>
        <w:t xml:space="preserve">, "You ought to speak to the sisters." She says it's a shame that they don't cover their hair in the Masjid. She said, "I went to church and I wouldn't even go to church </w:t>
      </w:r>
      <w:r>
        <w:lastRenderedPageBreak/>
        <w:t>without coloring my hair." Yes. We're not following this old fad, this downhill trend, let it all hang out, do your own thing. No, we want to do what Allah wants.</w:t>
      </w:r>
    </w:p>
    <w:p w14:paraId="21702981" w14:textId="77777777" w:rsidR="008553EF" w:rsidRDefault="008553EF" w:rsidP="008553EF">
      <w:r>
        <w:t xml:space="preserve">Dear beloved Muslim, you </w:t>
      </w:r>
      <w:proofErr w:type="gramStart"/>
      <w:r>
        <w:t>have to</w:t>
      </w:r>
      <w:proofErr w:type="gramEnd"/>
      <w:r>
        <w:t xml:space="preserve"> be strong. You </w:t>
      </w:r>
      <w:proofErr w:type="gramStart"/>
      <w:r>
        <w:t>have to</w:t>
      </w:r>
      <w:proofErr w:type="gramEnd"/>
      <w:r>
        <w:t xml:space="preserve"> stand up for what you know to be right in Al Islam. You can't be swayed by outside influences. You can't get your direction from Omar, the astrologer, and the Sun Times. If you read Omar's column more than twice, you have become a victim of shirk, and that's one of the worst sins in Al Islam. In fact, it's the worst. If you're looking for spiritual guidance, for social guidance, for any kind of guidance from Mr. Omar's column, then you have made Mr. Omar the voice of Al Islam for you. You have turned away from the Qur'an. You've turned away from Allah and you </w:t>
      </w:r>
      <w:proofErr w:type="gramStart"/>
      <w:r>
        <w:t>letting</w:t>
      </w:r>
      <w:proofErr w:type="gramEnd"/>
      <w:r>
        <w:t xml:space="preserve"> an astrologer tell you what plans you should make in your life or how you should live today. Only Allah can tell me how I'm to live today and how I am to live tomorrow. If I read that column more than twice, I've already fallen under the influence of a false G-d. And if I would ask you to raise your hands right now, I'm sure there would be a good number of you who would raise their hand. You </w:t>
      </w:r>
      <w:proofErr w:type="gramStart"/>
      <w:r>
        <w:t>have to</w:t>
      </w:r>
      <w:proofErr w:type="gramEnd"/>
      <w:r>
        <w:t xml:space="preserve"> admit that you follow that column.</w:t>
      </w:r>
    </w:p>
    <w:p w14:paraId="66F4FD4C" w14:textId="77777777" w:rsidR="008553EF" w:rsidRDefault="008553EF" w:rsidP="008553EF">
      <w:r>
        <w:t xml:space="preserve">And some of you not only read the Sun Times column Mr. Omar, </w:t>
      </w:r>
      <w:proofErr w:type="gramStart"/>
      <w:r>
        <w:t>you</w:t>
      </w:r>
      <w:proofErr w:type="gramEnd"/>
      <w:r>
        <w:t xml:space="preserve"> go and buy special books. You go to the bookstores for </w:t>
      </w:r>
      <w:proofErr w:type="gramStart"/>
      <w:r>
        <w:t>the nuts</w:t>
      </w:r>
      <w:proofErr w:type="gramEnd"/>
      <w:r>
        <w:t xml:space="preserve">. Yeah. You go where the nuts go. The mental nuts. You go to </w:t>
      </w:r>
      <w:proofErr w:type="gramStart"/>
      <w:r>
        <w:t>book shelves</w:t>
      </w:r>
      <w:proofErr w:type="gramEnd"/>
      <w:r>
        <w:t xml:space="preserve"> and get one of their nut books to see how you should do </w:t>
      </w:r>
      <w:proofErr w:type="gramStart"/>
      <w:r>
        <w:t>your things</w:t>
      </w:r>
      <w:proofErr w:type="gramEnd"/>
      <w:r>
        <w:t xml:space="preserve"> in your </w:t>
      </w:r>
      <w:proofErr w:type="gramStart"/>
      <w:r>
        <w:t>life daily</w:t>
      </w:r>
      <w:proofErr w:type="gramEnd"/>
      <w:r>
        <w:t xml:space="preserve">. That's no Muslim. No, that's no Muslim. You're blind. I refer to the Bible because you are familiar with those things. The Bible </w:t>
      </w:r>
      <w:proofErr w:type="gramStart"/>
      <w:r>
        <w:t>give</w:t>
      </w:r>
      <w:proofErr w:type="gramEnd"/>
      <w:r>
        <w:t xml:space="preserve"> us a picture of a man that had G-d behind him, Samson. But he played in the lap of a woman and lost his vision. That is, he lost sight </w:t>
      </w:r>
      <w:proofErr w:type="gramStart"/>
      <w:r>
        <w:t>on</w:t>
      </w:r>
      <w:proofErr w:type="gramEnd"/>
      <w:r>
        <w:t xml:space="preserve"> the direction G-d gave him.</w:t>
      </w:r>
    </w:p>
    <w:p w14:paraId="5FA638BB" w14:textId="77777777" w:rsidR="008553EF" w:rsidRDefault="008553EF" w:rsidP="008553EF">
      <w:r>
        <w:t>Then he was nothing but a brute at the mercy of the society of unbelievers. Is that right? Had no vision, had no vision. When you go to astrology, to some fad, health fad, root tea fad, when you go to that kind of stuff, looking for directions for your health, for your mental attitude, for your mental health, for your mind, for your daily worth, you have already took up a false G-d in your life. It is wrong. I don't have to tell certain of the believers that. There are sisters and brothers who came up under the dark symbolism, but bright, practical, physical, and hygienic teachings of the Honorable Elijah Muhammad.</w:t>
      </w:r>
    </w:p>
    <w:p w14:paraId="06DB3BE6" w14:textId="77777777" w:rsidR="008553EF" w:rsidRDefault="008553EF" w:rsidP="008553EF">
      <w:r>
        <w:t xml:space="preserve">Physical discipline, hygiene, good hygiene, uprightness. They came from that without the pure teachings of Al Islam. And they're here right now, and I'm telling you, if you don't believe they support me, you leave and you see they'll be here. That's right. If you don't think, I repeat, if you late comers don't think they support me, you go on and leave. They will be here. Yes. I don't have to tell them not to worship astrology, not to follow astrology, not to follow superstition. I don't have to tell them not to follow health fads that </w:t>
      </w:r>
      <w:proofErr w:type="gramStart"/>
      <w:r>
        <w:t>suggests</w:t>
      </w:r>
      <w:proofErr w:type="gramEnd"/>
      <w:r>
        <w:t xml:space="preserve"> how they should live even spiritually.</w:t>
      </w:r>
    </w:p>
    <w:p w14:paraId="2395917E" w14:textId="77777777" w:rsidR="008553EF" w:rsidRDefault="008553EF" w:rsidP="008553EF">
      <w:r>
        <w:t xml:space="preserve">The Honorable Elijah Muhammad accomplish that. He told them not to give themselves </w:t>
      </w:r>
      <w:proofErr w:type="gramStart"/>
      <w:r>
        <w:t>the superstition</w:t>
      </w:r>
      <w:proofErr w:type="gramEnd"/>
      <w:r>
        <w:t xml:space="preserve">, to spookism, to superstition. He told them not to follow anything other than the </w:t>
      </w:r>
      <w:proofErr w:type="gramStart"/>
      <w:r>
        <w:t>word of</w:t>
      </w:r>
      <w:proofErr w:type="gramEnd"/>
      <w:r>
        <w:t xml:space="preserve"> G-d. You don't find them following things other than the word of G-d. To the best of their ability, under the Honorable Elijah Muhammad, the good one, the sincere ones, tried to follow the word of G-d. And now they're here with me and to the best of their abilities they're still trying to follow the </w:t>
      </w:r>
      <w:proofErr w:type="gramStart"/>
      <w:r>
        <w:t>word of</w:t>
      </w:r>
      <w:proofErr w:type="gramEnd"/>
      <w:r>
        <w:t xml:space="preserve"> G-d. Yes. And they are my strongest witnesses. They are my strongest proof that I haven't done this. Allah has done this.</w:t>
      </w:r>
    </w:p>
    <w:p w14:paraId="3BFB4552" w14:textId="77777777" w:rsidR="008553EF" w:rsidRDefault="008553EF" w:rsidP="008553EF">
      <w:r>
        <w:lastRenderedPageBreak/>
        <w:t xml:space="preserve">Dear beloved Muslims, we have been made a unique people. I'm talking about you who identify as The World Community of Al Islam in the West. You have been made a unique </w:t>
      </w:r>
      <w:proofErr w:type="gramStart"/>
      <w:r>
        <w:t>people</w:t>
      </w:r>
      <w:proofErr w:type="gramEnd"/>
      <w:r>
        <w:t xml:space="preserve">. You used to be called subhumans, not by some, but </w:t>
      </w:r>
      <w:proofErr w:type="gramStart"/>
      <w:r>
        <w:t>by the sociologist</w:t>
      </w:r>
      <w:proofErr w:type="gramEnd"/>
      <w:r>
        <w:t xml:space="preserve">, by </w:t>
      </w:r>
      <w:proofErr w:type="gramStart"/>
      <w:r>
        <w:t>the social</w:t>
      </w:r>
      <w:proofErr w:type="gramEnd"/>
      <w:r>
        <w:t xml:space="preserve"> scientists, by the department of criminology, by the police department, department of criminology. You used to be called subhuman, African Americans. You used to be called subhumans. And the treatment of that is in the Constitution of the United States. Yes. But look at you now. You have outlived the Caucasian demon. Under the pressure of truth and righteousness, under the pressure of universal humanism, the Caucasian beast has had to die, lay down in his coffin like a dragon, or rot in a grave like a natural man. Yes. The racist demon </w:t>
      </w:r>
      <w:proofErr w:type="gramStart"/>
      <w:r>
        <w:t>have</w:t>
      </w:r>
      <w:proofErr w:type="gramEnd"/>
      <w:r>
        <w:t xml:space="preserve"> had to die, but we have survived. The children of those mistreated, those ostracized, socially, morally, humanly ostracized, excluded members of the race of human beings. Our ancestors. They passed away, but their children are still surviving. We are on the </w:t>
      </w:r>
      <w:proofErr w:type="gramStart"/>
      <w:r>
        <w:t>earth</w:t>
      </w:r>
      <w:proofErr w:type="gramEnd"/>
      <w:r>
        <w:t xml:space="preserve"> and we look at the citadel of the racist monster and we see it has tumbled. There's no king on their throne anymore.</w:t>
      </w:r>
    </w:p>
    <w:p w14:paraId="319F3D9F" w14:textId="77777777" w:rsidR="008553EF" w:rsidRDefault="008553EF" w:rsidP="008553EF">
      <w:r>
        <w:t xml:space="preserve">The racist flag has fallen. His 30s had rotted away. The human flag is rising </w:t>
      </w:r>
      <w:proofErr w:type="gramStart"/>
      <w:r>
        <w:t>higher and higher</w:t>
      </w:r>
      <w:proofErr w:type="gramEnd"/>
      <w:r>
        <w:t xml:space="preserve">, </w:t>
      </w:r>
      <w:proofErr w:type="gramStart"/>
      <w:r>
        <w:t>higher and higher</w:t>
      </w:r>
      <w:proofErr w:type="gramEnd"/>
      <w:r>
        <w:t xml:space="preserve">. Yes. Yes. The human flag is constantly going </w:t>
      </w:r>
      <w:proofErr w:type="gramStart"/>
      <w:r>
        <w:t>higher and higher</w:t>
      </w:r>
      <w:proofErr w:type="gramEnd"/>
      <w:r>
        <w:t xml:space="preserve"> over the world as the national flag of the earth. And it's declaring that this member of the human family that you ostracized, that you disassociated and put in an animal classification along above the eighth. Now, he has the substance. He has the spirit of the ruling class. Of the ruling class. The faith that radiates in that man that was rejected and that man that was reduced to subhuman classification. His human spirit, his determination, his human aggression, his will to live, his determination not to die, not to be silent, is still here speaking and the racist is in his grave, lying down on the darkness like Dracula.</w:t>
      </w:r>
    </w:p>
    <w:p w14:paraId="450BC6A4" w14:textId="77777777" w:rsidR="008553EF" w:rsidRDefault="008553EF" w:rsidP="008553EF">
      <w:r>
        <w:t xml:space="preserve">He can only come out when we are not busy. Oh, he </w:t>
      </w:r>
      <w:proofErr w:type="gramStart"/>
      <w:r>
        <w:t>has to</w:t>
      </w:r>
      <w:proofErr w:type="gramEnd"/>
      <w:r>
        <w:t xml:space="preserve"> rot in a grave like a natural man. Now I admit we still have some strange demons around in the Caucasian race who will not give up their Jim Crow hope for Jim Crow days to come back. No, they won't give it up. But we got them on the retreat. They have no freedom under the light of society. They can only wait for the light of society to go out and then they come out in the dark and suck the neck of women, not men.</w:t>
      </w:r>
    </w:p>
    <w:p w14:paraId="6FD05F29" w14:textId="77777777" w:rsidR="008553EF" w:rsidRDefault="008553EF" w:rsidP="008553EF">
      <w:r>
        <w:t>Or they grab one of these men, even in the dark, we'll pull out his G-</w:t>
      </w:r>
      <w:proofErr w:type="spellStart"/>
      <w:r>
        <w:t>ddamn</w:t>
      </w:r>
      <w:proofErr w:type="spellEnd"/>
      <w:r>
        <w:t xml:space="preserve"> fame. Yes. Dear beloved people, don't worry about racism. It's a dead dog. And if it gets back up, everybody </w:t>
      </w:r>
      <w:proofErr w:type="gramStart"/>
      <w:r>
        <w:t>going</w:t>
      </w:r>
      <w:proofErr w:type="gramEnd"/>
      <w:r>
        <w:t xml:space="preserve"> to smell it and we're going to kick the carcass back in the grave. Don't let these lying people who think that they can tell you, "Come on, black brother. Wave a flag </w:t>
      </w:r>
      <w:proofErr w:type="gramStart"/>
      <w:r>
        <w:t>of black flag</w:t>
      </w:r>
      <w:proofErr w:type="gramEnd"/>
      <w:r>
        <w:t xml:space="preserve"> nationalism." Don't let them tempt you to follow them in no racist organization. Don't let them appeal to your hunger, to be respected, to have dignity, to be a nation, to be a power equal with other powers. I know you have that hunger, but you have an opportunity now to grow inside of a structure, to grow inside of a national pattern. You have the opportunity dear Muslims, to let your nationalism and let your government, your need for government, your aspirations for government, to let them grow inside the tree of America, a tree that we couldn't build in our lifetime.</w:t>
      </w:r>
    </w:p>
    <w:p w14:paraId="27DFA314" w14:textId="77777777" w:rsidR="008553EF" w:rsidRDefault="008553EF" w:rsidP="008553EF">
      <w:r>
        <w:t xml:space="preserve">We can't even build it in a </w:t>
      </w:r>
      <w:proofErr w:type="gramStart"/>
      <w:r>
        <w:t>generations</w:t>
      </w:r>
      <w:proofErr w:type="gramEnd"/>
      <w:r>
        <w:t xml:space="preserve"> to come. It would take us hundreds of years, even if G-d favored us with great tools to do it with. It would take us hundreds of years to build up what America has built up with their labor. I'm talking about the Caucasian people and with </w:t>
      </w:r>
      <w:r>
        <w:lastRenderedPageBreak/>
        <w:t xml:space="preserve">my labor. I'm talking about the African American, the Bilalian man. They have built it up with our labor. Yes, it </w:t>
      </w:r>
      <w:proofErr w:type="gramStart"/>
      <w:r>
        <w:t>has not</w:t>
      </w:r>
      <w:proofErr w:type="gramEnd"/>
      <w:r>
        <w:t xml:space="preserve"> one color. This nation has all the colors of the people who made a sacrifice and a contribution. And it's a present tree. It's a house presently structured, presently standing. So why should I now walk away from this and build me something that takes me generations and generations when G-d say, you don't have to go outside of America. You can stand up as a man in America. You can sit on the ground in America. Yes. Did the Honorable Elijah Muhammad say, let us go back to Africa? Well, where's Farrakhan taking these people he </w:t>
      </w:r>
      <w:proofErr w:type="gramStart"/>
      <w:r>
        <w:t>say</w:t>
      </w:r>
      <w:proofErr w:type="gramEnd"/>
      <w:r>
        <w:t xml:space="preserve"> he's leading to the Honorable Elijah Mohammed? Elijah Muhammad is not buried in Africa. He's buried in the United States of America in Chicago.</w:t>
      </w:r>
    </w:p>
    <w:p w14:paraId="4980016B" w14:textId="77777777" w:rsidR="008553EF" w:rsidRDefault="008553EF" w:rsidP="008553EF">
      <w:r>
        <w:t xml:space="preserve">He didn't say, when I die ship my remains to Africa. And the Honorable Elijah Muhammad never told us to go to Africa. He told us to reach across the earth and put our hands in the African hands. Look at that picture. Look at that cartoon picture. Is that American man standing on African soil or American soil? That American man is standing on American soil, that American black man is standing on American soil with his hand in the African hand and the African is standing on African soil. Who are these false Prophets telling our people, telling the community here to let's go to Ghana. Let's go to Nigeria. Let's go to Africa. Let's go to Egypt. They are not followers of the Honorable Elijah Muhammad. They're grave robbers. Grave robbers. They dig up the corpse of a fallen leader and then raise it up and make it a flag for their own selfish movement that is </w:t>
      </w:r>
      <w:proofErr w:type="gramStart"/>
      <w:r>
        <w:t>really hypocritical</w:t>
      </w:r>
      <w:proofErr w:type="gramEnd"/>
      <w:r>
        <w:t>, even under the Honorable Elijah Muhammad's leadership.</w:t>
      </w:r>
    </w:p>
    <w:p w14:paraId="4EC346D4" w14:textId="77777777" w:rsidR="008553EF" w:rsidRDefault="008553EF" w:rsidP="008553EF">
      <w:r>
        <w:t xml:space="preserve">You think they'll be successful? They don't bother me. They're like a man who ate too much and then drank a lot of prune juice, hot beer and had an explosion. I don't like all the gas and water that's being sprinkled everywhere, but they </w:t>
      </w:r>
      <w:proofErr w:type="spellStart"/>
      <w:r>
        <w:t>ain't</w:t>
      </w:r>
      <w:proofErr w:type="spellEnd"/>
      <w:r>
        <w:t xml:space="preserve"> going to kill me. It won't kill me. I just wipe it </w:t>
      </w:r>
      <w:proofErr w:type="gramStart"/>
      <w:r>
        <w:t>off me</w:t>
      </w:r>
      <w:proofErr w:type="gramEnd"/>
      <w:r>
        <w:t xml:space="preserve"> and keep going. Dear beloved Muslims, we don't need a thousand. The opposition need a thousand. We only need a small community. A small Masjid. That's all we need. And the truth we have is so powerful that it will bring the many to confess that this is the way and all other ways are not the way. Yes. Be brave and courageous. Don't compromise at all.</w:t>
      </w:r>
    </w:p>
    <w:p w14:paraId="34810E81" w14:textId="77777777" w:rsidR="008553EF" w:rsidRDefault="008553EF" w:rsidP="008553EF">
      <w:r>
        <w:t xml:space="preserve">Don't budge not one fraction of an inch. Don't let them have the upper hand in anything. Don't give them the last say in anything. We have the upper hand. We have the last say. We don't need them. They need us. Time is on our side. Allah is with us and time is on our side. Many </w:t>
      </w:r>
      <w:proofErr w:type="gramStart"/>
      <w:r>
        <w:t>times</w:t>
      </w:r>
      <w:proofErr w:type="gramEnd"/>
      <w:r>
        <w:t xml:space="preserve"> the communities have grown up by the inspiration of G-</w:t>
      </w:r>
      <w:proofErr w:type="gramStart"/>
      <w:r>
        <w:t>d</w:t>
      </w:r>
      <w:proofErr w:type="gramEnd"/>
      <w:r>
        <w:t xml:space="preserve"> and they had the faith of G-d and G-d was with them, but time wasn't on their side. It just wasn't time for certain things to happen. </w:t>
      </w:r>
      <w:proofErr w:type="gramStart"/>
      <w:r>
        <w:t>So</w:t>
      </w:r>
      <w:proofErr w:type="gramEnd"/>
      <w:r>
        <w:t xml:space="preserve"> they had to be patient. And many of them had to go to their graves, never seeing their day. But we are not living in any such time. We're living not only in the day of faith and in the day of Allah's help, but we are also living in the day of the time.</w:t>
      </w:r>
    </w:p>
    <w:p w14:paraId="56163C62" w14:textId="77777777" w:rsidR="008553EF" w:rsidRDefault="008553EF" w:rsidP="008553EF">
      <w:r>
        <w:t xml:space="preserve">The time is on our side. Time is against the corrupters in </w:t>
      </w:r>
      <w:proofErr w:type="gramStart"/>
      <w:r>
        <w:t>the religion</w:t>
      </w:r>
      <w:proofErr w:type="gramEnd"/>
      <w:r>
        <w:t xml:space="preserve">. It's against the corrupters in politics. It's against the big gun waving man. It's against the materialist. It's against the one who waves the stick and </w:t>
      </w:r>
      <w:proofErr w:type="gramStart"/>
      <w:r>
        <w:t>say</w:t>
      </w:r>
      <w:proofErr w:type="gramEnd"/>
      <w:r>
        <w:t xml:space="preserve">, "Do it because the sticks say so. " No. The only thing that has power today is the </w:t>
      </w:r>
      <w:proofErr w:type="gramStart"/>
      <w:r>
        <w:t>word of</w:t>
      </w:r>
      <w:proofErr w:type="gramEnd"/>
      <w:r>
        <w:t xml:space="preserve"> G-d. And if you don't believe it, watch the treatment that I receive from the lowest man in the government of the United States to the </w:t>
      </w:r>
      <w:r>
        <w:lastRenderedPageBreak/>
        <w:t>highest man in the government of the United States. Watch the treatment that I receive from Muslim nation and non-Muslim nation. From Communist nation and Capitalist nation.</w:t>
      </w:r>
    </w:p>
    <w:p w14:paraId="2E176D6B" w14:textId="77777777" w:rsidR="008553EF" w:rsidRDefault="008553EF" w:rsidP="008553EF">
      <w:r>
        <w:t>Watch the treatment that I receive. Why are they giving me this kind of treatment? Don't you know that I can walk into any land right now and be received as a king? Any land. Believe me, I repeat any land. I can go into Communist China right now and be received as a ruler. I can go to Russia and be received as a ruler. I can go to Hindu India and be received as a ruler. I can go to Muslim India, be received as a ruler. I can go to Africa, Egypt, Nigeria, Ghana. I can go to South Africa and be received as a ruler.</w:t>
      </w:r>
    </w:p>
    <w:p w14:paraId="53CD7856" w14:textId="77777777" w:rsidR="008553EF" w:rsidRDefault="008553EF" w:rsidP="008553EF">
      <w:r>
        <w:t xml:space="preserve">I can go to the Pope and be received as a ruler. I go to President Carter and be received as a ruler. I go to the dumb man and woman in the street and be received as a ruler. Do you think I have done this? No. I have not done that. G-d has done that. Has G-d done that for me? No. G-d has done that for us. Anyone who </w:t>
      </w:r>
      <w:proofErr w:type="gramStart"/>
      <w:r>
        <w:t>want</w:t>
      </w:r>
      <w:proofErr w:type="gramEnd"/>
      <w:r>
        <w:t xml:space="preserve"> to test the validity, the reality of what I just said, I'm ready to test it. I'll show you I'm ready to test this. When has fathers of the Catholic church, when has fathers of the Catholic church, known fathers, whose names are known in their cities. When have known Catholic fathers of the Catholic church, stood up on a platform with a kinky-headed descendant of the black flat nosed Sister Clara Muhammad.</w:t>
      </w:r>
    </w:p>
    <w:p w14:paraId="0C8E6C9D" w14:textId="77777777" w:rsidR="008553EF" w:rsidRDefault="008553EF" w:rsidP="008553EF">
      <w:r>
        <w:t xml:space="preserve">And who's not even a Christian, not to mention Catholicism. He's not even a Christian. He's a Muslim. And he says that the Qur'an makes the Bible obsolete. They know I say that. They know I say it. The Qur'an makes the Bible obsolete. Prophet Muhammad is the real thing. Christ is the sign. They know what I say. And they allow me to stand up on their platform and introduce me as Chief Imam and they bow their head when they say my name. They don't say my name like I'm some associate on their level. They say my name with </w:t>
      </w:r>
      <w:proofErr w:type="gramStart"/>
      <w:r>
        <w:t>respect,</w:t>
      </w:r>
      <w:proofErr w:type="gramEnd"/>
      <w:r>
        <w:t xml:space="preserve"> reverence. They say your Chief Imam Wallace D. Muhammad.</w:t>
      </w:r>
    </w:p>
    <w:p w14:paraId="4EE96FB1" w14:textId="77777777" w:rsidR="008553EF" w:rsidRDefault="008553EF" w:rsidP="008553EF">
      <w:r>
        <w:t xml:space="preserve">We have the words of a Catholic priest from last week who spoke on the platform with us in Flint, Michigan. And he gave me a tribute in the form of words that equal what the best Imam gives me in this community. You hear what I said? I know you hear </w:t>
      </w:r>
      <w:proofErr w:type="gramStart"/>
      <w:r>
        <w:t>me</w:t>
      </w:r>
      <w:proofErr w:type="gramEnd"/>
      <w:r>
        <w:t xml:space="preserve"> Imam. </w:t>
      </w:r>
      <w:proofErr w:type="gramStart"/>
      <w:r>
        <w:t>You</w:t>
      </w:r>
      <w:proofErr w:type="gramEnd"/>
      <w:r>
        <w:t xml:space="preserve"> out there. I'm letting you know that the Catholic Father gave me a better tribute than you give me. When </w:t>
      </w:r>
      <w:proofErr w:type="gramStart"/>
      <w:r>
        <w:t>he</w:t>
      </w:r>
      <w:proofErr w:type="gramEnd"/>
      <w:r>
        <w:t xml:space="preserve"> spoke of me, he spoke with more confidence in my worth as a leader than you speak when you speak of me. Was he an African priest? A white Caucasian priest. A rabbi in New York. He invited me and introduced me with the same respect. What is it they are recognizing? What is this that they're recognizing? They're recognizing the fulfillment of their scripture.</w:t>
      </w:r>
    </w:p>
    <w:p w14:paraId="6C6EBD07" w14:textId="77777777" w:rsidR="008553EF" w:rsidRDefault="008553EF" w:rsidP="008553EF">
      <w:r>
        <w:t xml:space="preserve">When Prophet Muhammad came, they suspected, but it wasn't enough to convince them. Many were brought, but most of them stood away. But now the same message of Prophet Muhammad is still moving. It's advancing </w:t>
      </w:r>
      <w:proofErr w:type="gramStart"/>
      <w:r>
        <w:t>more and more</w:t>
      </w:r>
      <w:proofErr w:type="gramEnd"/>
      <w:r>
        <w:t>. Under the World Community Of Al Islam in the West or within this community, the message of Prophet Muhammad is still stepping out. It's still unfolding. It's still unfolding. And as it unfolds, more Christian leadership is now looking, and they say, "Well, maybe those of our fathers who heard the voice of the Prophet Muhammad, maybe they were a little bit too dumb, or maybe they were a little bit too selfish, too narrow minded. Maybe they made a mistake.</w:t>
      </w:r>
    </w:p>
    <w:p w14:paraId="6F56ACAD" w14:textId="77777777" w:rsidR="008553EF" w:rsidRDefault="008553EF" w:rsidP="008553EF">
      <w:r>
        <w:t xml:space="preserve">Maybe they made a mistake. Say, </w:t>
      </w:r>
      <w:proofErr w:type="gramStart"/>
      <w:r>
        <w:t>look</w:t>
      </w:r>
      <w:proofErr w:type="gramEnd"/>
      <w:r>
        <w:t xml:space="preserve"> what is happening in </w:t>
      </w:r>
      <w:proofErr w:type="gramStart"/>
      <w:r>
        <w:t>this</w:t>
      </w:r>
      <w:proofErr w:type="gramEnd"/>
      <w:r>
        <w:t xml:space="preserve"> people that we have frowned </w:t>
      </w:r>
      <w:proofErr w:type="gramStart"/>
      <w:r>
        <w:t>at</w:t>
      </w:r>
      <w:proofErr w:type="gramEnd"/>
      <w:r>
        <w:t xml:space="preserve">. Spurned, scorned. Is that right? </w:t>
      </w:r>
      <w:proofErr w:type="gramStart"/>
      <w:r>
        <w:t>Look</w:t>
      </w:r>
      <w:proofErr w:type="gramEnd"/>
      <w:r>
        <w:t xml:space="preserve"> what is happening in these people. Say </w:t>
      </w:r>
      <w:r>
        <w:lastRenderedPageBreak/>
        <w:t xml:space="preserve">here is a man that speaks, and our bishop cannot speak any better than he speaks. Our bishop has no more qualifications to speak on our subject than he himself has. And our bishop didn't teach him. The rabbi, he hears me and he says, look, our rabbi has no more authority in the subject than he has. And our rabbi didn't teach him. Well, I know you want to go if you want to go. If you want to go, you can leave. But </w:t>
      </w:r>
      <w:proofErr w:type="gramStart"/>
      <w:r>
        <w:t>as long as</w:t>
      </w:r>
      <w:proofErr w:type="gramEnd"/>
      <w:r>
        <w:t xml:space="preserve"> the inspiration of G-d is on me, I'm going to keep talking to you. </w:t>
      </w:r>
      <w:proofErr w:type="gramStart"/>
      <w:r>
        <w:t>Look</w:t>
      </w:r>
      <w:proofErr w:type="gramEnd"/>
      <w:r>
        <w:t xml:space="preserve"> what their scripture says. Not our book, not the Qur'an. The Qur'an </w:t>
      </w:r>
      <w:proofErr w:type="gramStart"/>
      <w:r>
        <w:t>opens up</w:t>
      </w:r>
      <w:proofErr w:type="gramEnd"/>
      <w:r>
        <w:t xml:space="preserve"> the light so plainly. But </w:t>
      </w:r>
      <w:proofErr w:type="gramStart"/>
      <w:r>
        <w:t>look</w:t>
      </w:r>
      <w:proofErr w:type="gramEnd"/>
      <w:r>
        <w:t xml:space="preserve"> what that book says. </w:t>
      </w:r>
      <w:proofErr w:type="gramStart"/>
      <w:r>
        <w:t>Says</w:t>
      </w:r>
      <w:proofErr w:type="gramEnd"/>
      <w:r>
        <w:t xml:space="preserve"> that a wicked ruler, a force was riding a donkey. A donkey. What is the donkey? The donkey is a little animal that's small for the weight that's put on him. And he's pitiful. He got big ears, but he won't hear. You </w:t>
      </w:r>
      <w:proofErr w:type="gramStart"/>
      <w:r>
        <w:t>have to</w:t>
      </w:r>
      <w:proofErr w:type="gramEnd"/>
      <w:r>
        <w:t xml:space="preserve"> threaten him to get him to obey. But he got big ears.</w:t>
      </w:r>
    </w:p>
    <w:p w14:paraId="6B2B61DB" w14:textId="77777777" w:rsidR="008553EF" w:rsidRDefault="008553EF" w:rsidP="008553EF">
      <w:r>
        <w:t xml:space="preserve">What does the book say? Their book says that Bal was riding the donkey and the donkey spoke out with a man's voice. What does it mean? The poor, deprived, uneducated, miseducated, culturally deprived, rejected, and subjected people who are burdened with the weight of the world on their back. Who carried the weight of the world on their back? It's the innocent denied oppressed people that carry the weight of the whole world on their back. Says he spoke out with a man </w:t>
      </w:r>
      <w:proofErr w:type="gramStart"/>
      <w:r>
        <w:t>voice</w:t>
      </w:r>
      <w:proofErr w:type="gramEnd"/>
      <w:r>
        <w:t xml:space="preserve"> and he asked his oppressive writer, why have you hit me these three times? And the rider says this is ridiculous. Isn't this an outrage? That this brute beast made for this burden talks to me like he's a man.</w:t>
      </w:r>
    </w:p>
    <w:p w14:paraId="7A55F5E2" w14:textId="77777777" w:rsidR="008553EF" w:rsidRDefault="008553EF" w:rsidP="008553EF">
      <w:proofErr w:type="gramStart"/>
      <w:r>
        <w:t>So</w:t>
      </w:r>
      <w:proofErr w:type="gramEnd"/>
      <w:r>
        <w:t xml:space="preserve"> he proceeded to drive the donkey on. And he looked and that was an angel standing in the way of the donkey with a flaming sword. Now, many draw the sword out, but few know how to set flames onto the sword. </w:t>
      </w:r>
      <w:proofErr w:type="gramStart"/>
      <w:r>
        <w:t>So</w:t>
      </w:r>
      <w:proofErr w:type="gramEnd"/>
      <w:r>
        <w:t xml:space="preserve"> he didn't just have a sword. He had a flaming sword. And his rider knew that he was no match for the angel. He'd been in battle with men who had swords, but never in battle with men who had a sword that threw off fire. Said, "Why have you hit me </w:t>
      </w:r>
      <w:proofErr w:type="gramStart"/>
      <w:r>
        <w:t>these three</w:t>
      </w:r>
      <w:proofErr w:type="gramEnd"/>
      <w:r>
        <w:t xml:space="preserve"> times?" Now, what is the meaning of that? The poor oppressed people have been killed mentally, morally, and spiritually by the oppressive leadership. They have killed us mentally, morally, and spiritually. That's the three licks that they have put on us. Yes.</w:t>
      </w:r>
    </w:p>
    <w:p w14:paraId="4EC6CB86" w14:textId="3C793923" w:rsidR="008553EF" w:rsidRDefault="008553EF" w:rsidP="008553EF">
      <w:r>
        <w:t xml:space="preserve">What is the angel? Angel </w:t>
      </w:r>
      <w:proofErr w:type="gramStart"/>
      <w:r>
        <w:t>represent</w:t>
      </w:r>
      <w:proofErr w:type="gramEnd"/>
      <w:r>
        <w:t xml:space="preserve"> a message of G-d. The sword represents the truth. The flames </w:t>
      </w:r>
      <w:proofErr w:type="gramStart"/>
      <w:r>
        <w:t>represents</w:t>
      </w:r>
      <w:proofErr w:type="gramEnd"/>
      <w:r>
        <w:t xml:space="preserve"> enthusiasm. </w:t>
      </w:r>
      <w:r>
        <w:t>Enthusiasm. This</w:t>
      </w:r>
      <w:r>
        <w:t xml:space="preserve"> is not a </w:t>
      </w:r>
      <w:proofErr w:type="gramStart"/>
      <w:r>
        <w:t>worn out</w:t>
      </w:r>
      <w:proofErr w:type="gramEnd"/>
      <w:r>
        <w:t xml:space="preserve"> warrior that </w:t>
      </w:r>
      <w:proofErr w:type="gramStart"/>
      <w:r>
        <w:t>draw</w:t>
      </w:r>
      <w:proofErr w:type="gramEnd"/>
      <w:r>
        <w:t xml:space="preserve"> his sword up. No, this is one that draws it up and boy, it's ready to strike fire. That's all you need is a community of people who have </w:t>
      </w:r>
      <w:proofErr w:type="gramStart"/>
      <w:r>
        <w:t>the zeal</w:t>
      </w:r>
      <w:proofErr w:type="gramEnd"/>
      <w:r>
        <w:t xml:space="preserve">, who have </w:t>
      </w:r>
      <w:proofErr w:type="gramStart"/>
      <w:r>
        <w:t>the enthusiasm</w:t>
      </w:r>
      <w:proofErr w:type="gramEnd"/>
      <w:r>
        <w:t xml:space="preserve">, who have the spirit to march as a roaring flame. Say, "Well, look, we've been dealing with a sleeping Adam, but this one is awake and ready for </w:t>
      </w:r>
      <w:proofErr w:type="gramStart"/>
      <w:r>
        <w:t>battle</w:t>
      </w:r>
      <w:proofErr w:type="gramEnd"/>
      <w:r>
        <w:t xml:space="preserve"> and He has the naked truth, unsheathed in his hand.</w:t>
      </w:r>
    </w:p>
    <w:p w14:paraId="3B7AA73A" w14:textId="77777777" w:rsidR="008553EF" w:rsidRDefault="008553EF" w:rsidP="008553EF">
      <w:r>
        <w:t xml:space="preserve">You know when you </w:t>
      </w:r>
      <w:proofErr w:type="gramStart"/>
      <w:r>
        <w:t>got</w:t>
      </w:r>
      <w:proofErr w:type="gramEnd"/>
      <w:r>
        <w:t xml:space="preserve"> the sword in the sheath, it's covered. Now you can take it in the sheath and hit somebody, but you do a messy job. A messy job. You bruise and break up bones. But you take the sharp sword out of the sheath, then you do a clean job. You operate like a surgeon. The Christian leadership now, they know what their Bible says. What else their Bible says? Says that Jesus was taken down from the cross and put in a tomb that had never been used before. What is that, the tomb that has never been used before? What does it mean by entombing a Prophet? It means preserving him.</w:t>
      </w:r>
    </w:p>
    <w:p w14:paraId="6B6E23D9" w14:textId="77777777" w:rsidR="008553EF" w:rsidRDefault="008553EF" w:rsidP="008553EF">
      <w:r>
        <w:lastRenderedPageBreak/>
        <w:t xml:space="preserve">Preserving him, collecting </w:t>
      </w:r>
      <w:proofErr w:type="gramStart"/>
      <w:r>
        <w:t>the wisdom</w:t>
      </w:r>
      <w:proofErr w:type="gramEnd"/>
      <w:r>
        <w:t xml:space="preserve">, putting it in the hands of protectors who will protect his message, preserve his life. But if that's a tomb that's never been used before, what are we to get out of that? If it has never been used before, that means it was not lawful to be used. G-d established a way for His truth to be preserved. And if they come up with a new way that had never been used before, it was an unlawful way to preserve His truth. Yes. </w:t>
      </w:r>
      <w:proofErr w:type="gramStart"/>
      <w:r>
        <w:t>So</w:t>
      </w:r>
      <w:proofErr w:type="gramEnd"/>
      <w:r>
        <w:t xml:space="preserve"> they put Jesus in the tomb that had never been used this order. And they rolled the stone to the mouth, to the opening way.</w:t>
      </w:r>
    </w:p>
    <w:p w14:paraId="7B623C7B" w14:textId="77777777" w:rsidR="008553EF" w:rsidRDefault="008553EF" w:rsidP="008553EF">
      <w:r>
        <w:t xml:space="preserve">For what? </w:t>
      </w:r>
      <w:proofErr w:type="gramStart"/>
      <w:r>
        <w:t>So</w:t>
      </w:r>
      <w:proofErr w:type="gramEnd"/>
      <w:r>
        <w:t xml:space="preserve"> no life would come in. They rolled the stone. That </w:t>
      </w:r>
      <w:proofErr w:type="gramStart"/>
      <w:r>
        <w:t>tell</w:t>
      </w:r>
      <w:proofErr w:type="gramEnd"/>
      <w:r>
        <w:t xml:space="preserve"> us the stone was round. What does the Bible say of stone? That stones are the bones of </w:t>
      </w:r>
      <w:proofErr w:type="gramStart"/>
      <w:r>
        <w:t>man</w:t>
      </w:r>
      <w:proofErr w:type="gramEnd"/>
      <w:r>
        <w:t xml:space="preserve"> and the bones uphold the flesh. Is that right? What upholds our flesh? Our high principles. </w:t>
      </w:r>
      <w:proofErr w:type="gramStart"/>
      <w:r>
        <w:t>So</w:t>
      </w:r>
      <w:proofErr w:type="gramEnd"/>
      <w:r>
        <w:t xml:space="preserve"> stone represents principles, basic principles that we stand upon our Canon of Islam, the pillars of Al Islam. They represent principles or pillars, stones. Is that right? </w:t>
      </w:r>
      <w:proofErr w:type="gramStart"/>
      <w:r>
        <w:t>So</w:t>
      </w:r>
      <w:proofErr w:type="gramEnd"/>
      <w:r>
        <w:t xml:space="preserve"> they roll the stone. Why is it round? This is a principle that is round. It's worldly. It's universal. They roll a universal concept, a universal principle, a universal concept. They roll it and place it between the knowledgeable world and the knowledge of Jesus. You understand? The knowledge of Jesus is buried in this unlawful place that has never been used before, because G-d commanded nobody to put His truth away like that.</w:t>
      </w:r>
    </w:p>
    <w:p w14:paraId="02B7363F" w14:textId="77777777" w:rsidR="008553EF" w:rsidRDefault="008553EF" w:rsidP="008553EF">
      <w:r>
        <w:t xml:space="preserve">They rolled the tomb to the mouth, the stone to the mouth of the tomb. Is that right? Yes. What is that principle? What is that universal principle that they roll there to keep out knowledge? Love is universal. Every human being knows love because it's our nature. They say love. Isn't that a universal principle? Animals know that principle. Every preacher knows that principle. Love. But if you give people an unbalanced principle of love, you can destroy the balance in their life. And the principle of love that the Western World Church gave us was an unbalanced principle of love. Love those who spitefully use you. Pray for those who spitefully use you. If the robber </w:t>
      </w:r>
      <w:proofErr w:type="gramStart"/>
      <w:r>
        <w:t>come</w:t>
      </w:r>
      <w:proofErr w:type="gramEnd"/>
      <w:r>
        <w:t xml:space="preserve"> up and take your coat, give him your coat also. If </w:t>
      </w:r>
      <w:proofErr w:type="gramStart"/>
      <w:r>
        <w:t>a wrong</w:t>
      </w:r>
      <w:proofErr w:type="gramEnd"/>
      <w:r>
        <w:t xml:space="preserve"> person asks you to walk down the street with him, walk over the city with him if he wants you too.</w:t>
      </w:r>
    </w:p>
    <w:p w14:paraId="49A8B03B" w14:textId="77777777" w:rsidR="008553EF" w:rsidRDefault="008553EF" w:rsidP="008553EF">
      <w:r>
        <w:t xml:space="preserve">If they strike you on this side of your cheek, turn the other side. Isn't that what they told us? Love your enemy. I've heard African American preachers. I hate to call them Bilalian, the Bilalian is a dignified man. I've heard African American preachers. I've heard them with my ears, with my young ears. I've heard them saying to us over the radio, "You must love your enemy." This is that universal concept, that universal principle, that round stone that they place between us and the knowledge of Jesus. If they tell us, "Look, you have to love everybody. Even the person that spitefully </w:t>
      </w:r>
      <w:proofErr w:type="gramStart"/>
      <w:r>
        <w:t>use</w:t>
      </w:r>
      <w:proofErr w:type="gramEnd"/>
      <w:r>
        <w:t xml:space="preserve"> you or cruelly mistreats you. You </w:t>
      </w:r>
      <w:proofErr w:type="gramStart"/>
      <w:r>
        <w:t>have to</w:t>
      </w:r>
      <w:proofErr w:type="gramEnd"/>
      <w:r>
        <w:t xml:space="preserve"> love them too. You </w:t>
      </w:r>
      <w:proofErr w:type="gramStart"/>
      <w:r>
        <w:t>have to</w:t>
      </w:r>
      <w:proofErr w:type="gramEnd"/>
      <w:r>
        <w:t xml:space="preserve"> love the person that you know is robbing you. Not only love them, </w:t>
      </w:r>
      <w:proofErr w:type="gramStart"/>
      <w:r>
        <w:t>you</w:t>
      </w:r>
      <w:proofErr w:type="gramEnd"/>
      <w:r>
        <w:t xml:space="preserve"> </w:t>
      </w:r>
      <w:proofErr w:type="gramStart"/>
      <w:r>
        <w:t>have to</w:t>
      </w:r>
      <w:proofErr w:type="gramEnd"/>
      <w:r>
        <w:t xml:space="preserve"> assist them if they ask for your assistance. And you </w:t>
      </w:r>
      <w:proofErr w:type="gramStart"/>
      <w:r>
        <w:t>have to</w:t>
      </w:r>
      <w:proofErr w:type="gramEnd"/>
      <w:r>
        <w:t xml:space="preserve"> share with them your own personal goods. If they ask you to share your own personal goods with them. If they ask for your coat, give them the coat also. If they ask to walk a mile with you, walk, how many? Walk two. Yes. If they slap you on this cheek, turn the other also.</w:t>
      </w:r>
    </w:p>
    <w:p w14:paraId="677D9AC1" w14:textId="77777777" w:rsidR="008553EF" w:rsidRDefault="008553EF" w:rsidP="008553EF">
      <w:r>
        <w:t xml:space="preserve">There's that stone of false love, a sick, unbalanced love that they put between us and the knowledge of </w:t>
      </w:r>
      <w:proofErr w:type="gramStart"/>
      <w:r>
        <w:t>the religion</w:t>
      </w:r>
      <w:proofErr w:type="gramEnd"/>
      <w:r>
        <w:t xml:space="preserve">. What is this? This is a quencher. When you say you quench the fire, it's dousing. This is something to douse the flames of inquiry. So that whenever </w:t>
      </w:r>
      <w:proofErr w:type="gramStart"/>
      <w:r>
        <w:t>the nature</w:t>
      </w:r>
      <w:proofErr w:type="gramEnd"/>
      <w:r>
        <w:t xml:space="preserve"> says, inquire into this, here comes this water of the stone of universal love between </w:t>
      </w:r>
      <w:r>
        <w:lastRenderedPageBreak/>
        <w:t>you and the thing that you want to know. And it says, no, don't flame up to know. Let the flame die down. Every time we started to pry into it, to get understanding, to get some answers about this Christian doctrine, that principle you must love.</w:t>
      </w:r>
    </w:p>
    <w:p w14:paraId="58A6CE5B" w14:textId="77777777" w:rsidR="008553EF" w:rsidRDefault="008553EF" w:rsidP="008553EF">
      <w:r>
        <w:t xml:space="preserve">What make a man want to pry in? What urges us to investigate, to make inquiries? It is discomfort. The human being moves because he's uncomfortable. To search into the dark so he can find a light to shine on the problem he's dealing with. Is that right? Yes. But if they tell </w:t>
      </w:r>
      <w:proofErr w:type="gramStart"/>
      <w:r>
        <w:t>us</w:t>
      </w:r>
      <w:proofErr w:type="gramEnd"/>
      <w:r>
        <w:t xml:space="preserve"> you must love G-d, Jesus, and all people, even the enemy, and share your wealth, share your possessions with him. Assist them down the street. Turn the other cheek. Something of this </w:t>
      </w:r>
      <w:proofErr w:type="gramStart"/>
      <w:r>
        <w:t>particular philosophy</w:t>
      </w:r>
      <w:proofErr w:type="gramEnd"/>
      <w:r>
        <w:t xml:space="preserve"> affects whatever is moving me to inquire. Maybe I want to inquire because I can't understand why I </w:t>
      </w:r>
      <w:proofErr w:type="gramStart"/>
      <w:r>
        <w:t>have to</w:t>
      </w:r>
      <w:proofErr w:type="gramEnd"/>
      <w:r>
        <w:t xml:space="preserve"> keep giving of myself and I don't receive. How come I keep paying bills and never get what I'm paying for?</w:t>
      </w:r>
    </w:p>
    <w:p w14:paraId="124756A6" w14:textId="77777777" w:rsidR="008553EF" w:rsidRDefault="008553EF" w:rsidP="008553EF">
      <w:r>
        <w:t xml:space="preserve">If it's not that, maybe it's something else. There's a problem trying to accept the neighbor next door who is not </w:t>
      </w:r>
      <w:proofErr w:type="gramStart"/>
      <w:r>
        <w:t>neighborly</w:t>
      </w:r>
      <w:proofErr w:type="gramEnd"/>
      <w:r>
        <w:t xml:space="preserve">, who's treating me like I'm deaf and a dog. But if I'm to follow this principle, I'm supposed to ... Whenever, he </w:t>
      </w:r>
      <w:proofErr w:type="gramStart"/>
      <w:r>
        <w:t>say</w:t>
      </w:r>
      <w:proofErr w:type="gramEnd"/>
      <w:r>
        <w:t xml:space="preserve">, "Look, have you got any beans? I ran out of flour and beans." I'm supposed to say, "Yes, I have some </w:t>
      </w:r>
      <w:proofErr w:type="gramStart"/>
      <w:r>
        <w:t>flower</w:t>
      </w:r>
      <w:proofErr w:type="gramEnd"/>
      <w:r>
        <w:t xml:space="preserve"> and beans." Then if he says, "Sucker, next time I ask you to have two pounds instead of one." And whap. I'm not supposed to look mad at him. If he </w:t>
      </w:r>
      <w:proofErr w:type="gramStart"/>
      <w:r>
        <w:t>say</w:t>
      </w:r>
      <w:proofErr w:type="gramEnd"/>
      <w:r>
        <w:t xml:space="preserve"> I ought to hit the other side, I'm supposed to say, "Here you go."</w:t>
      </w:r>
    </w:p>
    <w:p w14:paraId="55D3CCC2" w14:textId="77777777" w:rsidR="008553EF" w:rsidRDefault="008553EF" w:rsidP="008553EF">
      <w:r>
        <w:t xml:space="preserve">And then I </w:t>
      </w:r>
      <w:proofErr w:type="gramStart"/>
      <w:r>
        <w:t>go on</w:t>
      </w:r>
      <w:proofErr w:type="gramEnd"/>
      <w:r>
        <w:t xml:space="preserve"> back </w:t>
      </w:r>
      <w:proofErr w:type="gramStart"/>
      <w:r>
        <w:t>in</w:t>
      </w:r>
      <w:proofErr w:type="gramEnd"/>
      <w:r>
        <w:t xml:space="preserve"> my house and pray that G-d forgive those who spitefully use me. Is that right? Yes. This is what we were taught. And this has been the main force that has been holding us back from inquiring, digging into this Christian philosophy to see where is the truth in it? Where is the understanding? How is this to be applied? Yes, we knew something was missing. We knew some other explanations were needed, but we feared </w:t>
      </w:r>
      <w:proofErr w:type="gramStart"/>
      <w:r>
        <w:t>to pry</w:t>
      </w:r>
      <w:proofErr w:type="gramEnd"/>
      <w:r>
        <w:t xml:space="preserve"> in because they had tied our hands. Is that right? </w:t>
      </w:r>
      <w:proofErr w:type="gramStart"/>
      <w:r>
        <w:t>So</w:t>
      </w:r>
      <w:proofErr w:type="gramEnd"/>
      <w:r>
        <w:t xml:space="preserve"> look, you don't go in to see who Jesus really is unless Jesus has become a problem to you. Look, how about coming through dear people? What makes you want to see </w:t>
      </w:r>
      <w:proofErr w:type="gramStart"/>
      <w:r>
        <w:t>Jesus</w:t>
      </w:r>
      <w:proofErr w:type="gramEnd"/>
      <w:r>
        <w:t xml:space="preserve"> face to face? That, no, I don't want it. I don't want to just feel him. I want to see him face </w:t>
      </w:r>
      <w:proofErr w:type="gramStart"/>
      <w:r>
        <w:t>of</w:t>
      </w:r>
      <w:proofErr w:type="gramEnd"/>
      <w:r>
        <w:t xml:space="preserve"> face.</w:t>
      </w:r>
    </w:p>
    <w:p w14:paraId="39631FFE" w14:textId="4FC1E750" w:rsidR="008553EF" w:rsidRDefault="008553EF" w:rsidP="008553EF">
      <w:r>
        <w:t xml:space="preserve">Say he's buried. Take him out of the tomb. There's a stone between you. Remove the stone. Open the coffin. I want to see in myself. I want to ask him if he really said this. Jesus, did you say that I should this </w:t>
      </w:r>
      <w:proofErr w:type="gramStart"/>
      <w:r>
        <w:t>next door</w:t>
      </w:r>
      <w:proofErr w:type="gramEnd"/>
      <w:r>
        <w:t xml:space="preserve"> neighbor beat the hell out of me? And I do nothing. Jesus did you </w:t>
      </w:r>
      <w:proofErr w:type="gramStart"/>
      <w:r>
        <w:t>really</w:t>
      </w:r>
      <w:proofErr w:type="gramEnd"/>
      <w:r>
        <w:t xml:space="preserve"> he is supposed to take everything from me and give me nothing. Jesus </w:t>
      </w:r>
      <w:proofErr w:type="gramStart"/>
      <w:r>
        <w:t>say</w:t>
      </w:r>
      <w:proofErr w:type="gramEnd"/>
      <w:r>
        <w:t xml:space="preserve">, "Hey, hold up. Don't you know you're not supposed to approach the grave of Christ without a ticket, without a license or ticket." Have you been ordained? Have you been hypnotized and trained </w:t>
      </w:r>
      <w:proofErr w:type="gramStart"/>
      <w:r>
        <w:t>into</w:t>
      </w:r>
      <w:proofErr w:type="gramEnd"/>
      <w:r>
        <w:t xml:space="preserve"> the discipline of </w:t>
      </w:r>
      <w:r>
        <w:t>Exegesis</w:t>
      </w:r>
      <w:r>
        <w:t xml:space="preserve"> and </w:t>
      </w:r>
      <w:r>
        <w:t>Hermeneutics</w:t>
      </w:r>
      <w:r>
        <w:t xml:space="preserve">? No heaven. I'm just an ordinary Christian person. Sorry, you cannot come in to see the tomb of Christ, not to speak of seeing his body. </w:t>
      </w:r>
      <w:proofErr w:type="gramStart"/>
      <w:r>
        <w:t>Well</w:t>
      </w:r>
      <w:proofErr w:type="gramEnd"/>
      <w:r>
        <w:t xml:space="preserve"> I got to see him, G-d says love. Forgive me. Forgive me Christ, forgive me Jesus. Yes, I </w:t>
      </w:r>
      <w:proofErr w:type="gramStart"/>
      <w:r>
        <w:t>love</w:t>
      </w:r>
      <w:proofErr w:type="gramEnd"/>
      <w:r>
        <w:t xml:space="preserve">. Go back, go back home before they go home, they go and stop at the store and get a gift for that devilish neighbor next door to prove to themselves and Christ that they really love their enemy. They say, "Look, I might have </w:t>
      </w:r>
      <w:proofErr w:type="spellStart"/>
      <w:proofErr w:type="gramStart"/>
      <w:r>
        <w:t>spoke</w:t>
      </w:r>
      <w:proofErr w:type="spellEnd"/>
      <w:proofErr w:type="gramEnd"/>
      <w:r>
        <w:t xml:space="preserve"> to you a little bit other than myself this morning when you came to me and asked me to give you my last pair of galoshes.</w:t>
      </w:r>
    </w:p>
    <w:p w14:paraId="2ACF343B" w14:textId="77777777" w:rsidR="008553EF" w:rsidRDefault="008553EF" w:rsidP="008553EF">
      <w:r>
        <w:lastRenderedPageBreak/>
        <w:t xml:space="preserve">I'm sorry, it wasn't Christian-like. Will you accept this gift from me, please?" The stone of universal love that has been twisted out of balance, that has been converted into a sick diabolic love, a love that empowers the beast, the Satan, and disarms the human being. That's what it does. It gives </w:t>
      </w:r>
      <w:proofErr w:type="gramStart"/>
      <w:r>
        <w:t>the power</w:t>
      </w:r>
      <w:proofErr w:type="gramEnd"/>
      <w:r>
        <w:t>. It gives the victory to Satan and disarms the human beings. Love the liar, love the corruptor, love the wicked people, take their abuses, share our earnings with them, walk with them, sacrifice, aid them in what they are doing. This is telling us to become willing, obedient, silent servants of the devil.</w:t>
      </w:r>
    </w:p>
    <w:p w14:paraId="6A1396EB" w14:textId="77777777" w:rsidR="008553EF" w:rsidRDefault="008553EF" w:rsidP="008553EF">
      <w:r>
        <w:t xml:space="preserve">Now, is that the kingdom of G-d or the kingdom of the devil? That's the kingdom of the devil. But what </w:t>
      </w:r>
      <w:proofErr w:type="gramStart"/>
      <w:r>
        <w:t>their</w:t>
      </w:r>
      <w:proofErr w:type="gramEnd"/>
      <w:r>
        <w:t xml:space="preserve"> scripture also </w:t>
      </w:r>
      <w:proofErr w:type="gramStart"/>
      <w:r>
        <w:t>say</w:t>
      </w:r>
      <w:proofErr w:type="gramEnd"/>
      <w:r>
        <w:t>? And believe me, they know that I know these things. That's why they're giving me the respect that they're giving me. What does that scripture also say? Says that they came one day to visit the tomb of Jesus and the stone had been rolled back. All praises due to Allah. All praises due to Allah. Didn't say who rolled the stone back. Did it? It only tells us who put him in that grave in that tomb that had never been used before.</w:t>
      </w:r>
    </w:p>
    <w:p w14:paraId="0C91AD43" w14:textId="77777777" w:rsidR="008553EF" w:rsidRDefault="008553EF" w:rsidP="008553EF">
      <w:r>
        <w:t xml:space="preserve">But it doesn't tell us who rolled the stone back. Just said the stone had been rolled back. No, it won't be rolled back by any individual. It'll be rolled back by G-d. G-d in His own good time brings the truth in advancing portions until eventually falsehood is knocked out of the way. Today they can't put that one over. They can't tell us that we </w:t>
      </w:r>
      <w:proofErr w:type="gramStart"/>
      <w:r>
        <w:t>have to</w:t>
      </w:r>
      <w:proofErr w:type="gramEnd"/>
      <w:r>
        <w:t xml:space="preserve"> stand back from investigation. Don't go any further. You on sacred ground. By whose authority? The stone says so. Who in the hell is the stone? You must love everybody, even your enemy and those that frightfully use you. Well, I'm sorry. I'm a new man. I don't go by the old laws.</w:t>
      </w:r>
    </w:p>
    <w:p w14:paraId="4BB0886E" w14:textId="77777777" w:rsidR="008553EF" w:rsidRDefault="008553EF" w:rsidP="008553EF">
      <w:r>
        <w:t xml:space="preserve">Move to roll the stone back. I'm going to inquire. </w:t>
      </w:r>
      <w:proofErr w:type="gramStart"/>
      <w:r>
        <w:t>So</w:t>
      </w:r>
      <w:proofErr w:type="gramEnd"/>
      <w:r>
        <w:t xml:space="preserve"> it means that when that principle is moved away from us and the path of inquiry, light will come into our lives and on the subject that we were attracted to. For when the stone was rolled back, the light of day came into the cave. Is that right? Yes. Which tells us according to their own scripture that all we have to do to bring the light of day into our dead lives, into our grave of religion, spiritual grave, so that we can see the true Jesus, all we have to do is just get that false principle of love that they gave us out of our view. Get it out of our view. Throw it away. Then you can investigate. You can make your inquiry. Yes. Now again, says that when they came in to find Jesus, he was not there. Oh man, this is getting so good to me. This is getting so good </w:t>
      </w:r>
      <w:proofErr w:type="gramStart"/>
      <w:r>
        <w:t>to</w:t>
      </w:r>
      <w:proofErr w:type="gramEnd"/>
      <w:r>
        <w:t xml:space="preserve"> me until I like to stand here and just teach all day long. I hope we still have some of our audience out there on the hookup, but if you had to leave, I understand. The food still </w:t>
      </w:r>
      <w:proofErr w:type="gramStart"/>
      <w:r>
        <w:t>tastes as</w:t>
      </w:r>
      <w:proofErr w:type="gramEnd"/>
      <w:r>
        <w:t xml:space="preserve"> good, though you are missing it.</w:t>
      </w:r>
    </w:p>
    <w:p w14:paraId="4E6EBA6D" w14:textId="77777777" w:rsidR="008553EF" w:rsidRDefault="008553EF" w:rsidP="008553EF">
      <w:r>
        <w:t xml:space="preserve">What </w:t>
      </w:r>
      <w:proofErr w:type="gramStart"/>
      <w:r>
        <w:t>does</w:t>
      </w:r>
      <w:proofErr w:type="gramEnd"/>
      <w:r>
        <w:t xml:space="preserve"> their scripture say? Oh, the Imam is bad. He can go into that Bible and unlock those secrets. Allah has revealed the truth that has no respect for Bible or anything else. Not the Imam, the truth that Allah has revealed. How come Jesus was not in that tomb when they got in there? Say, well, he was supposed to be there only for three days and three nights. </w:t>
      </w:r>
      <w:proofErr w:type="gramStart"/>
      <w:r>
        <w:t>So</w:t>
      </w:r>
      <w:proofErr w:type="gramEnd"/>
      <w:r>
        <w:t xml:space="preserve"> when they got there, the time had expired, he had risen. Yeah, the time expired when they removed the stone. Removing the stone was the proof that three days and three nights had expired.</w:t>
      </w:r>
    </w:p>
    <w:p w14:paraId="08F2D8F8" w14:textId="77777777" w:rsidR="008553EF" w:rsidRDefault="008553EF" w:rsidP="008553EF">
      <w:r>
        <w:t xml:space="preserve">For when you get the courage to rebel against their blind discipline that invites you to do something against your human nature, against your good human spirituality, </w:t>
      </w:r>
      <w:proofErr w:type="spellStart"/>
      <w:r>
        <w:t>ain't</w:t>
      </w:r>
      <w:proofErr w:type="spellEnd"/>
      <w:r>
        <w:t xml:space="preserve"> nothing </w:t>
      </w:r>
      <w:r>
        <w:lastRenderedPageBreak/>
        <w:t xml:space="preserve">in you of G-d's inspiration or man's knowledge that </w:t>
      </w:r>
      <w:proofErr w:type="gramStart"/>
      <w:r>
        <w:t>tell</w:t>
      </w:r>
      <w:proofErr w:type="gramEnd"/>
      <w:r>
        <w:t xml:space="preserve"> you to accept the principle like that. Whenever you get the courage to stand up and say, "I </w:t>
      </w:r>
      <w:proofErr w:type="spellStart"/>
      <w:r>
        <w:t>ain't</w:t>
      </w:r>
      <w:proofErr w:type="spellEnd"/>
      <w:r>
        <w:t xml:space="preserve"> </w:t>
      </w:r>
      <w:proofErr w:type="gramStart"/>
      <w:r>
        <w:t>accepting</w:t>
      </w:r>
      <w:proofErr w:type="gramEnd"/>
      <w:r>
        <w:t xml:space="preserve"> that principle no more." That's proof </w:t>
      </w:r>
      <w:proofErr w:type="spellStart"/>
      <w:proofErr w:type="gramStart"/>
      <w:r>
        <w:t>hat</w:t>
      </w:r>
      <w:proofErr w:type="spellEnd"/>
      <w:proofErr w:type="gramEnd"/>
      <w:r>
        <w:t xml:space="preserve"> three days and three nights have </w:t>
      </w:r>
      <w:proofErr w:type="spellStart"/>
      <w:proofErr w:type="gramStart"/>
      <w:r>
        <w:t>have</w:t>
      </w:r>
      <w:proofErr w:type="spellEnd"/>
      <w:proofErr w:type="gramEnd"/>
      <w:r>
        <w:t xml:space="preserve"> elapsed. It's proof that you have come out of a night of mental sleep into a day of mental </w:t>
      </w:r>
      <w:proofErr w:type="spellStart"/>
      <w:r>
        <w:t>awakeness</w:t>
      </w:r>
      <w:proofErr w:type="spellEnd"/>
      <w:r>
        <w:t xml:space="preserve">, a night of moral sleep into a day of moral </w:t>
      </w:r>
      <w:proofErr w:type="spellStart"/>
      <w:r>
        <w:t>awakeness</w:t>
      </w:r>
      <w:proofErr w:type="spellEnd"/>
      <w:r>
        <w:t xml:space="preserve"> and a night of spiritual sleep, into a day of spiritual </w:t>
      </w:r>
      <w:proofErr w:type="spellStart"/>
      <w:r>
        <w:t>awakeness</w:t>
      </w:r>
      <w:proofErr w:type="spellEnd"/>
      <w:r>
        <w:t xml:space="preserve">. Yes. Because to go against that principle, you </w:t>
      </w:r>
      <w:proofErr w:type="gramStart"/>
      <w:r>
        <w:t>have to</w:t>
      </w:r>
      <w:proofErr w:type="gramEnd"/>
      <w:r>
        <w:t xml:space="preserve"> have not only rational confidence, but you </w:t>
      </w:r>
      <w:proofErr w:type="gramStart"/>
      <w:r>
        <w:t>have to</w:t>
      </w:r>
      <w:proofErr w:type="gramEnd"/>
      <w:r>
        <w:t xml:space="preserve"> have moral strength. You </w:t>
      </w:r>
      <w:proofErr w:type="gramStart"/>
      <w:r>
        <w:t>have to</w:t>
      </w:r>
      <w:proofErr w:type="gramEnd"/>
      <w:r>
        <w:t xml:space="preserve"> have the firmness of your own moral convictions that what you're doing </w:t>
      </w:r>
      <w:proofErr w:type="gramStart"/>
      <w:r>
        <w:t>in</w:t>
      </w:r>
      <w:proofErr w:type="gramEnd"/>
      <w:r>
        <w:t xml:space="preserve"> morally right.</w:t>
      </w:r>
    </w:p>
    <w:p w14:paraId="677A4EC0" w14:textId="77777777" w:rsidR="008553EF" w:rsidRDefault="008553EF" w:rsidP="008553EF">
      <w:r>
        <w:t xml:space="preserve">Is that right? And you </w:t>
      </w:r>
      <w:proofErr w:type="gramStart"/>
      <w:r>
        <w:t>have to</w:t>
      </w:r>
      <w:proofErr w:type="gramEnd"/>
      <w:r>
        <w:t xml:space="preserve"> have the spiritual conviction that what you're doing is within the spirit of G-d and not against Him. Don't you see? It takes three days and three nights before that stone can be moved from the mouth of the </w:t>
      </w:r>
      <w:proofErr w:type="gramStart"/>
      <w:r>
        <w:t>tomb?</w:t>
      </w:r>
      <w:proofErr w:type="gramEnd"/>
      <w:r>
        <w:t xml:space="preserve"> Allahu Akbar! Yes.</w:t>
      </w:r>
    </w:p>
    <w:p w14:paraId="5A2BFF7A" w14:textId="45CC68D2" w:rsidR="008553EF" w:rsidRDefault="008553EF" w:rsidP="008553EF">
      <w:r>
        <w:t xml:space="preserve">Now, let us </w:t>
      </w:r>
      <w:proofErr w:type="gramStart"/>
      <w:r>
        <w:t>take a look</w:t>
      </w:r>
      <w:proofErr w:type="gramEnd"/>
      <w:r>
        <w:t xml:space="preserve"> at this special </w:t>
      </w:r>
      <w:r>
        <w:t>tomb</w:t>
      </w:r>
      <w:r>
        <w:t xml:space="preserve"> that entombed and imprisoned our human mind, spirituality and moral life. Let's </w:t>
      </w:r>
      <w:proofErr w:type="gramStart"/>
      <w:r>
        <w:t>take a look</w:t>
      </w:r>
      <w:proofErr w:type="gramEnd"/>
      <w:r>
        <w:t xml:space="preserve"> at it to see what it represents. Says that he would be buried three days and three nights in the HERT of the Earth. The heart of something means the core of it. The interior. Is that right? But it also means HEART, the human heart. So where was this knowledge buried? It was locked up in human sentimentalism. They had buried truth in human sentimentalism. Listen very carefully. Their appeals are made to our human emotion, our sentimental emotion. They tell us that Adam was a sinner and that we were punished by a stern G-d for the sins of our father. But He had a passionate son who was loving and not so stern. He had all open arms, all kisses for us.</w:t>
      </w:r>
    </w:p>
    <w:p w14:paraId="64F4E274" w14:textId="77777777" w:rsidR="008553EF" w:rsidRDefault="008553EF" w:rsidP="008553EF">
      <w:r>
        <w:t xml:space="preserve">Is that right? And He loved us so much that He gave the world His only begotten son. Born of a woman. Something we can identify with fleshly. This is the flesh of a woman that's being mistreated like this. Born to do what? To be scourged, to be whipped, to be flogged, to be spat upon, to be mocked, ridiculed, tortured, nailed on a wooden cross, spikes into his feet, his tender feet, that meant nobody, no harm. His loving </w:t>
      </w:r>
      <w:proofErr w:type="gramStart"/>
      <w:r>
        <w:t>hands</w:t>
      </w:r>
      <w:proofErr w:type="gramEnd"/>
      <w:r>
        <w:t xml:space="preserve"> that meant nobody any wrong</w:t>
      </w:r>
      <w:proofErr w:type="gramStart"/>
      <w:r>
        <w:t>, that</w:t>
      </w:r>
      <w:proofErr w:type="gramEnd"/>
      <w:r>
        <w:t xml:space="preserve"> were only trying to help and aid everybody. And thorns were pressed into his head, into they pressed into his skin, into his scalp, and drew blood from his head. In his head, his head acted not against anyone, only for love. You see this man, powerful, powerful picture, loaded with sentimental influences. Loaded with the power to influence us in our sentimental nature.</w:t>
      </w:r>
    </w:p>
    <w:p w14:paraId="21A07501" w14:textId="77777777" w:rsidR="008553EF" w:rsidRDefault="008553EF" w:rsidP="008553EF">
      <w:r>
        <w:t xml:space="preserve">So here they are establishing a leader with the approval of our sentiment and are locking up our </w:t>
      </w:r>
      <w:proofErr w:type="gramStart"/>
      <w:r>
        <w:t>intelligence</w:t>
      </w:r>
      <w:proofErr w:type="gramEnd"/>
      <w:r>
        <w:t xml:space="preserve"> so our intelligence won't have anything to say while the sentiments go blindly following this leader. Yes. The tomb is human sentimentalism. The tomb is sentimentalism that separates us from our rational senses. Light represents rational senses. The tomb is sentimentalism. Okay? Your sentimental nature is in one locked up in the church doctrine. All right? Your rational nature </w:t>
      </w:r>
      <w:proofErr w:type="gramStart"/>
      <w:r>
        <w:t>has to</w:t>
      </w:r>
      <w:proofErr w:type="gramEnd"/>
      <w:r>
        <w:t xml:space="preserve"> stay outside. Rational nature represents </w:t>
      </w:r>
      <w:proofErr w:type="gramStart"/>
      <w:r>
        <w:t>the light</w:t>
      </w:r>
      <w:proofErr w:type="gramEnd"/>
      <w:r>
        <w:t xml:space="preserve">. Your rational nature </w:t>
      </w:r>
      <w:proofErr w:type="gramStart"/>
      <w:r>
        <w:t>has to</w:t>
      </w:r>
      <w:proofErr w:type="gramEnd"/>
      <w:r>
        <w:t xml:space="preserve"> stay outside. It can't come in that tomb. Isn't that a fact? Your rational nature is desperate. It's miserable. It's in anguish and agony because it wants to unite back with its sentimental nature.</w:t>
      </w:r>
    </w:p>
    <w:p w14:paraId="23B55A51" w14:textId="1602EE7F" w:rsidR="008553EF" w:rsidRDefault="008553EF" w:rsidP="008553EF">
      <w:r>
        <w:t xml:space="preserve">So that it can give its life to sentimentalism so that sentimentalism won't become a sick human sentimentalism. So here, </w:t>
      </w:r>
      <w:proofErr w:type="gramStart"/>
      <w:r>
        <w:t>the rational</w:t>
      </w:r>
      <w:proofErr w:type="gramEnd"/>
      <w:r>
        <w:t xml:space="preserve"> life is separated from </w:t>
      </w:r>
      <w:proofErr w:type="gramStart"/>
      <w:r>
        <w:t>the sentimental</w:t>
      </w:r>
      <w:proofErr w:type="gramEnd"/>
      <w:r>
        <w:t xml:space="preserve"> life by </w:t>
      </w:r>
      <w:r>
        <w:lastRenderedPageBreak/>
        <w:t xml:space="preserve">the stone, the principles of false love for everybody and everything. Even the pig </w:t>
      </w:r>
      <w:proofErr w:type="spellStart"/>
      <w:r>
        <w:t>ain't</w:t>
      </w:r>
      <w:proofErr w:type="spellEnd"/>
      <w:r>
        <w:t xml:space="preserve"> bad no more. You can eat the pig. After Jesus, the pig is okay. The devil is okay. The pig is okay. Don't you know this is devil? What you have been under has been the devil's church. The </w:t>
      </w:r>
      <w:proofErr w:type="gramStart"/>
      <w:r>
        <w:t>devils</w:t>
      </w:r>
      <w:proofErr w:type="gramEnd"/>
      <w:r>
        <w:t xml:space="preserve"> worship, the devil's war. Oh, don't go so hard on them Chief. This is the </w:t>
      </w:r>
      <w:r>
        <w:t>softest</w:t>
      </w:r>
      <w:r>
        <w:t xml:space="preserve"> they have ever been walked upon in their whole history. It's hard when you don't solve problems. When you attack people and don't offer solutions. When you attack what they believe in and don't show light into their lives, that's a cruel surgeon. That's a cruel operation.</w:t>
      </w:r>
    </w:p>
    <w:p w14:paraId="7F569CAE" w14:textId="002E1A35" w:rsidR="008553EF" w:rsidRDefault="008553EF" w:rsidP="008553EF">
      <w:r>
        <w:t xml:space="preserve">But when you attack what they believe in and spread, show light on the problems and invite them to an easy </w:t>
      </w:r>
      <w:r>
        <w:t>sensible</w:t>
      </w:r>
      <w:r>
        <w:t xml:space="preserve"> life, that </w:t>
      </w:r>
      <w:proofErr w:type="spellStart"/>
      <w:r>
        <w:t>ain't</w:t>
      </w:r>
      <w:proofErr w:type="spellEnd"/>
      <w:r>
        <w:t xml:space="preserve"> no cruelty. That's not being brutal. That's not hard. I'm being soft on the Christians. It is mercy. This is </w:t>
      </w:r>
      <w:proofErr w:type="gramStart"/>
      <w:r>
        <w:t>a mercy</w:t>
      </w:r>
      <w:proofErr w:type="gramEnd"/>
      <w:r>
        <w:t xml:space="preserve">, </w:t>
      </w:r>
      <w:proofErr w:type="gramStart"/>
      <w:r>
        <w:t>a mercy</w:t>
      </w:r>
      <w:proofErr w:type="gramEnd"/>
      <w:r>
        <w:t xml:space="preserve"> that came with the revelation of G-d. This is a mercy that G-d let a world be built up and let it erect the house of worship and put the devil on the throne and subject the whole world to a diabolic so- called religious worship. And then come and give them mercy. Undo the mess they made. And show them the beauty in their religion. Show them the true Christ. Enable them to be reconciled again in their own life. Intelligence with heart, brain with heart, sentiments with intelligence. That is some mercy upon the people. That's right. I know some of them are listening to me on the telephone. Say this nigga talking like this over our telephone. </w:t>
      </w:r>
      <w:proofErr w:type="gramStart"/>
      <w:r>
        <w:t>Don't</w:t>
      </w:r>
      <w:proofErr w:type="gramEnd"/>
      <w:r>
        <w:t xml:space="preserve"> he know this is a Christian country? Yes, I know this is a Christian country and I'm your Christ for right now.</w:t>
      </w:r>
    </w:p>
    <w:p w14:paraId="38C5B573" w14:textId="3ACF47B2" w:rsidR="008553EF" w:rsidRDefault="008553EF" w:rsidP="008553EF">
      <w:r>
        <w:t xml:space="preserve">It's a mercy upon the people that G-d didn't just destroy it all outright. Yes. G-d could have destroyed it all outright. But He saved it for the steel hands of a man inspired by the Qur'an and </w:t>
      </w:r>
      <w:proofErr w:type="gramStart"/>
      <w:r>
        <w:t>it's</w:t>
      </w:r>
      <w:proofErr w:type="gramEnd"/>
      <w:r>
        <w:t xml:space="preserve"> message. Yes. He saved it. The Communists rose up and they wiped the Czars, the Christian Czar leaders out of Russia. Pardon me, the Russians rose up and they wiped the Czars, the Christian Czars from Russia. They cleaned them out, beat them out, knocked them out of Russia. The China revolution under Chairman Mao rose up, kicked the priest with his skirt and all, dress head piece and all. Kicked them out of China. Called them foreign devils. Called them the very destroyers of the human man. They condemned them for destroying the human man and kicked them out of their land. But look how merciful G-d is. He sent Prophet Muhammads. And Prophet Muhammad told them, he told us you will find the Christian people to be the nearest to you, that they are sincere. They shed tears. They spend nights in prayer. And told us that Muslims are obligated to protect their churches from </w:t>
      </w:r>
      <w:r>
        <w:t>sacrilegious</w:t>
      </w:r>
      <w:r>
        <w:t xml:space="preserve"> people who have no respect for houses of devotion. Look how mercifully Prophet Muhammad was directed to deal with them. And then showed them that yes, Jesus is the Christ. </w:t>
      </w:r>
      <w:proofErr w:type="gramStart"/>
      <w:r>
        <w:t>Certainly</w:t>
      </w:r>
      <w:proofErr w:type="gramEnd"/>
      <w:r>
        <w:t xml:space="preserve"> he is the Christ. His birth was an immaculate conception.</w:t>
      </w:r>
    </w:p>
    <w:p w14:paraId="13CEC888" w14:textId="77777777" w:rsidR="008553EF" w:rsidRDefault="008553EF" w:rsidP="008553EF">
      <w:r>
        <w:t xml:space="preserve">No, he didn't need a father. He didn't need a man to give birth to Christ. That G-d's will </w:t>
      </w:r>
      <w:proofErr w:type="gramStart"/>
      <w:r>
        <w:t>is</w:t>
      </w:r>
      <w:proofErr w:type="gramEnd"/>
      <w:r>
        <w:t xml:space="preserve"> only Kun </w:t>
      </w:r>
      <w:proofErr w:type="spellStart"/>
      <w:r>
        <w:t>Fiya</w:t>
      </w:r>
      <w:proofErr w:type="spellEnd"/>
      <w:r>
        <w:t xml:space="preserve"> Kun. Be, and it is. Is that right? But nevertheless, the same book says that the likeness or parable of Jesus is Adam. And Adam was made from dust or from clay. Is that right? Yes. And that Allah when He wants a servant, He has not to give birth a wife. Say oh, He </w:t>
      </w:r>
      <w:proofErr w:type="gramStart"/>
      <w:r>
        <w:t>takes not</w:t>
      </w:r>
      <w:proofErr w:type="gramEnd"/>
      <w:r>
        <w:t xml:space="preserve"> a consort. He never takes a wife, a female companion. Plain English. He never takes a female companion. Which tells us that the way the Christian sees it is wrong. Tells us plain, plain that the way that Christian sees, look at the immaculate conception is wrong. Allah never took no woman. He never had a physical woman </w:t>
      </w:r>
      <w:r>
        <w:lastRenderedPageBreak/>
        <w:t xml:space="preserve">companion. He never had a woman as His consort. He never gave </w:t>
      </w:r>
      <w:proofErr w:type="gramStart"/>
      <w:r>
        <w:t>any birth</w:t>
      </w:r>
      <w:proofErr w:type="gramEnd"/>
      <w:r>
        <w:t xml:space="preserve"> to </w:t>
      </w:r>
      <w:proofErr w:type="gramStart"/>
      <w:r>
        <w:t>no</w:t>
      </w:r>
      <w:proofErr w:type="gramEnd"/>
      <w:r>
        <w:t xml:space="preserve"> physical child.</w:t>
      </w:r>
    </w:p>
    <w:p w14:paraId="7EEFD561" w14:textId="77777777" w:rsidR="008553EF" w:rsidRDefault="008553EF" w:rsidP="008553EF">
      <w:r w:rsidRPr="008553EF">
        <w:rPr>
          <w:lang w:val="es-ES"/>
        </w:rPr>
        <w:t xml:space="preserve">Lam </w:t>
      </w:r>
      <w:proofErr w:type="spellStart"/>
      <w:r w:rsidRPr="008553EF">
        <w:rPr>
          <w:lang w:val="es-ES"/>
        </w:rPr>
        <w:t>Yu</w:t>
      </w:r>
      <w:proofErr w:type="spellEnd"/>
      <w:r w:rsidRPr="008553EF">
        <w:rPr>
          <w:lang w:val="es-ES"/>
        </w:rPr>
        <w:t xml:space="preserve"> Lid, Wa Lam </w:t>
      </w:r>
      <w:proofErr w:type="spellStart"/>
      <w:r w:rsidRPr="008553EF">
        <w:rPr>
          <w:lang w:val="es-ES"/>
        </w:rPr>
        <w:t>Yu</w:t>
      </w:r>
      <w:proofErr w:type="spellEnd"/>
      <w:r w:rsidRPr="008553EF">
        <w:rPr>
          <w:lang w:val="es-ES"/>
        </w:rPr>
        <w:t xml:space="preserve"> Lud. </w:t>
      </w:r>
      <w:r>
        <w:t xml:space="preserve">He never Himself birthed children and He never was a son of any parent. Say when He wants a servant, all He has to do is create one. When He wants a servant child, a man, all He has to do is create one. And He is the creator of the first life, the physical life. And He is also the creator of the spiritual life. Not by any hanky </w:t>
      </w:r>
      <w:proofErr w:type="spellStart"/>
      <w:r>
        <w:t>panky</w:t>
      </w:r>
      <w:proofErr w:type="spellEnd"/>
      <w:proofErr w:type="gramStart"/>
      <w:r>
        <w:t>, by</w:t>
      </w:r>
      <w:proofErr w:type="gramEnd"/>
      <w:r>
        <w:t xml:space="preserve"> divine inspiration. How simple this truth is, how plain it is. And </w:t>
      </w:r>
      <w:proofErr w:type="gramStart"/>
      <w:r>
        <w:t>still</w:t>
      </w:r>
      <w:proofErr w:type="gramEnd"/>
      <w:r>
        <w:t xml:space="preserve"> we have millions of Muslims in Muslim lands believing that there's an immaculate conception, a woman having a child without a man ever touching her, having a physical child.</w:t>
      </w:r>
    </w:p>
    <w:p w14:paraId="51D9F17C" w14:textId="5E1052BF" w:rsidR="008553EF" w:rsidRDefault="008553EF" w:rsidP="008553EF">
      <w:r>
        <w:t xml:space="preserve">1400 years and Prophet Muhammad </w:t>
      </w:r>
      <w:r>
        <w:t>threw</w:t>
      </w:r>
      <w:r>
        <w:t xml:space="preserve"> the stone at the head of Satan to kill </w:t>
      </w:r>
      <w:r>
        <w:t>falsehood</w:t>
      </w:r>
      <w:r>
        <w:t xml:space="preserve"> in religion. And we </w:t>
      </w:r>
      <w:proofErr w:type="gramStart"/>
      <w:r>
        <w:t>are continuing</w:t>
      </w:r>
      <w:proofErr w:type="gramEnd"/>
      <w:r>
        <w:t xml:space="preserve"> to throw the stone. And here today, the community of Prophet Muhammad are sleeping in the same lies that Islam rose to destroy. Yes. Jesus is a word. </w:t>
      </w:r>
      <w:proofErr w:type="spellStart"/>
      <w:r>
        <w:t>Kalimatan</w:t>
      </w:r>
      <w:proofErr w:type="spellEnd"/>
      <w:r>
        <w:t xml:space="preserve">. Jesus is a word. He's also the </w:t>
      </w:r>
      <w:proofErr w:type="spellStart"/>
      <w:r>
        <w:t>Ru'h</w:t>
      </w:r>
      <w:proofErr w:type="spellEnd"/>
      <w:r>
        <w:t xml:space="preserve"> of Allah. The inspiration of G-d. We are not to see Jesus in flesh. When we are trying to understand scripture, we are only to see Jesus in the concept of inspiration, that G-d inspired life. What kind of life? </w:t>
      </w:r>
      <w:proofErr w:type="spellStart"/>
      <w:r>
        <w:t>Ru'hiya</w:t>
      </w:r>
      <w:proofErr w:type="spellEnd"/>
      <w:r>
        <w:t xml:space="preserve">. Spiritual life. And what was he? </w:t>
      </w:r>
      <w:proofErr w:type="spellStart"/>
      <w:r>
        <w:t>Kalimatan</w:t>
      </w:r>
      <w:proofErr w:type="spellEnd"/>
      <w:r>
        <w:t xml:space="preserve">, a word. Does the </w:t>
      </w:r>
      <w:proofErr w:type="gramStart"/>
      <w:r>
        <w:t>word of</w:t>
      </w:r>
      <w:proofErr w:type="gramEnd"/>
      <w:r>
        <w:t xml:space="preserve"> G-d need a father? It only needs a nation to receive it. A mother to receive it. That's all it needs. It only needs a Mary. It needs no father. The </w:t>
      </w:r>
      <w:proofErr w:type="gramStart"/>
      <w:r>
        <w:t>word of</w:t>
      </w:r>
      <w:proofErr w:type="gramEnd"/>
      <w:r>
        <w:t xml:space="preserve"> G-d comes directly into the nation, from G-d to the nation.</w:t>
      </w:r>
    </w:p>
    <w:p w14:paraId="3111F6A4" w14:textId="77777777" w:rsidR="008553EF" w:rsidRDefault="008553EF" w:rsidP="008553EF">
      <w:r>
        <w:t xml:space="preserve">And the nations become pregnant with the </w:t>
      </w:r>
      <w:proofErr w:type="gramStart"/>
      <w:r>
        <w:t>word of</w:t>
      </w:r>
      <w:proofErr w:type="gramEnd"/>
      <w:r>
        <w:t xml:space="preserve"> G-d. Is that right? Oh, yes. Jesus is a sign. That's the clue. That's the clue. Jesus is not to be understood as a Prophet, physical Prophet. Jesus is a sign. That's the clue. We are not talking about Jesus the man. We're talking about Jesus, the spiritual light. Jesus the inspiration. Jesus, the word of G-d. Says He does not ... He never had a female companion. Never did He have a wife. You can't charge that He got a wife. When was the marriage for Him? </w:t>
      </w:r>
      <w:proofErr w:type="gramStart"/>
      <w:r>
        <w:t>So</w:t>
      </w:r>
      <w:proofErr w:type="gramEnd"/>
      <w:r>
        <w:t xml:space="preserve"> all you can do is charge Him with having a female companion. One that He had some special relationship with. </w:t>
      </w:r>
      <w:proofErr w:type="gramStart"/>
      <w:r>
        <w:t>So</w:t>
      </w:r>
      <w:proofErr w:type="gramEnd"/>
      <w:r>
        <w:t xml:space="preserve"> the Qur'an doesn't say a </w:t>
      </w:r>
      <w:proofErr w:type="spellStart"/>
      <w:r>
        <w:t>Zauja</w:t>
      </w:r>
      <w:proofErr w:type="spellEnd"/>
      <w:r>
        <w:t xml:space="preserve">. Is that the correct word? Yes. </w:t>
      </w:r>
      <w:proofErr w:type="gramStart"/>
      <w:r>
        <w:t>Doesn't</w:t>
      </w:r>
      <w:proofErr w:type="gramEnd"/>
      <w:r>
        <w:t xml:space="preserve"> even say </w:t>
      </w:r>
      <w:proofErr w:type="spellStart"/>
      <w:r>
        <w:t>Zauja</w:t>
      </w:r>
      <w:proofErr w:type="spellEnd"/>
      <w:r>
        <w:t xml:space="preserve"> because you know there was a wedding that should be known. This would be in the revelation that he took on a </w:t>
      </w:r>
      <w:proofErr w:type="spellStart"/>
      <w:r>
        <w:t>Zauja</w:t>
      </w:r>
      <w:proofErr w:type="spellEnd"/>
      <w:r>
        <w:t>.</w:t>
      </w:r>
    </w:p>
    <w:p w14:paraId="192FCE31" w14:textId="77777777" w:rsidR="008553EF" w:rsidRDefault="008553EF" w:rsidP="008553EF">
      <w:r>
        <w:t xml:space="preserve">That means a wife. There was a big wedding ceremony and He married a woman. No, no </w:t>
      </w:r>
      <w:proofErr w:type="spellStart"/>
      <w:r>
        <w:t>Zauja</w:t>
      </w:r>
      <w:proofErr w:type="spellEnd"/>
      <w:r>
        <w:t xml:space="preserve">. </w:t>
      </w:r>
      <w:proofErr w:type="gramStart"/>
      <w:r>
        <w:t>So</w:t>
      </w:r>
      <w:proofErr w:type="gramEnd"/>
      <w:r>
        <w:t xml:space="preserve"> what do you say this woman is? Oh, she's a female companion of G-d. She's a consort. One that the man was with. You say G-d was with such thing. G-d was with a consort, female consort. No. And he had a child, a boy child, a </w:t>
      </w:r>
      <w:proofErr w:type="gramStart"/>
      <w:r>
        <w:t>flesh</w:t>
      </w:r>
      <w:proofErr w:type="gramEnd"/>
      <w:r>
        <w:t xml:space="preserve"> and blood boy child. That G-d, the creator of the heavens and the earth, who made the first man, who made all people and didn't ask anything to come help Him. Are you saying that he had a flesh and blood boy. Oh, what an outrage. What an outrage Allah says. Allah says, "What an outrage. Oh, the heavens and the earth fall and go split asunder. Split apart. That they have said that big lie that He has a boy by a woman. Now, my voice can't go. My voice can't go.</w:t>
      </w:r>
    </w:p>
    <w:p w14:paraId="5A05F4C2" w14:textId="77777777" w:rsidR="008553EF" w:rsidRDefault="008553EF" w:rsidP="008553EF">
      <w:r>
        <w:t xml:space="preserve">My voice can't go all the way to the Masjid. My voice can't go all the way to the Masjid of Arabia, of Africa, Asia, all these places. But this is the message that the Muslim world needs to hear </w:t>
      </w:r>
      <w:proofErr w:type="gramStart"/>
      <w:r>
        <w:t>And</w:t>
      </w:r>
      <w:proofErr w:type="gramEnd"/>
      <w:r>
        <w:t xml:space="preserve"> if we </w:t>
      </w:r>
      <w:proofErr w:type="gramStart"/>
      <w:r>
        <w:t>will come</w:t>
      </w:r>
      <w:proofErr w:type="gramEnd"/>
      <w:r>
        <w:t xml:space="preserve"> to this understanding, the Muslim world will come to this understanding. You will find Christian Jews coming to us, putting their hand in our hands. And they'll say, </w:t>
      </w:r>
      <w:proofErr w:type="gramStart"/>
      <w:r>
        <w:t>Is</w:t>
      </w:r>
      <w:proofErr w:type="gramEnd"/>
      <w:r>
        <w:t xml:space="preserve"> this what the Prophet will say?" Well, we know this to be the truth. The </w:t>
      </w:r>
      <w:r>
        <w:lastRenderedPageBreak/>
        <w:t xml:space="preserve">Christians know I say it. I have been inspired to say it. I </w:t>
      </w:r>
      <w:proofErr w:type="gramStart"/>
      <w:r>
        <w:t>have been</w:t>
      </w:r>
      <w:proofErr w:type="gramEnd"/>
      <w:r>
        <w:t xml:space="preserve"> born out of an environment that was conducive to this awakening. Yes. Yes. Someone came in with fire to fight fire. And I </w:t>
      </w:r>
      <w:proofErr w:type="gramStart"/>
      <w:r>
        <w:t>sit</w:t>
      </w:r>
      <w:proofErr w:type="gramEnd"/>
      <w:r>
        <w:t xml:space="preserve"> down for almost 30 </w:t>
      </w:r>
      <w:proofErr w:type="gramStart"/>
      <w:r>
        <w:t>some years</w:t>
      </w:r>
      <w:proofErr w:type="gramEnd"/>
      <w:r>
        <w:t xml:space="preserve"> and I watched the battle, </w:t>
      </w:r>
      <w:proofErr w:type="spellStart"/>
      <w:r>
        <w:t>fire fighting</w:t>
      </w:r>
      <w:proofErr w:type="spellEnd"/>
      <w:r>
        <w:t xml:space="preserve"> fire.</w:t>
      </w:r>
    </w:p>
    <w:p w14:paraId="318B90D7" w14:textId="77777777" w:rsidR="008553EF" w:rsidRDefault="008553EF" w:rsidP="008553EF">
      <w:r>
        <w:t xml:space="preserve">And I stood up and I grabbed the secret out of the battle. And G-d has guided me to the right way. If you'll accept what we are saying, if you'll accept this knowledge that is given to us plainly in the Qur'an, if you have eyes to see, if you'll accept this, you will go on top. Eventually, the church people will come to the Masjid. They got to come. It's in prediction. They weren't established to stay where they are. They were established to come where we are. And we have been missioned to bring them, to show them, to take them by the hand and say, Brother Christian preacher, brother priest, brother rabbi. Heal is the way Allah showed it to us through Prophet Muhammad, Sa Alah </w:t>
      </w:r>
      <w:proofErr w:type="spellStart"/>
      <w:r>
        <w:t>Alahi</w:t>
      </w:r>
      <w:proofErr w:type="spellEnd"/>
      <w:r>
        <w:t xml:space="preserve"> </w:t>
      </w:r>
      <w:proofErr w:type="spellStart"/>
      <w:r>
        <w:t>Wa</w:t>
      </w:r>
      <w:proofErr w:type="spellEnd"/>
      <w:r>
        <w:t xml:space="preserve"> Salaam.</w:t>
      </w:r>
    </w:p>
    <w:p w14:paraId="52406431" w14:textId="66BC2D7D" w:rsidR="008553EF" w:rsidRDefault="008553EF" w:rsidP="008553EF">
      <w:r>
        <w:t xml:space="preserve">Dear beloved Muslim, this knowledge is too precious for anybody to treat it like it's an ordinary message. This is no ordinary message. This is a message that has been given to us in the Qur'an, waiting the proper time to </w:t>
      </w:r>
      <w:r>
        <w:t>illumine</w:t>
      </w:r>
      <w:r>
        <w:t xml:space="preserve"> the whole world. And if you all don't stand up like men and women and show faith in it and preach it to your neighbors, top floor, bottom floor, the whole house, preach it to the street, preach it everywhere you go. Look how bold the Jehovah Witnesses are. Look how faithful they are to something that they </w:t>
      </w:r>
      <w:proofErr w:type="gramStart"/>
      <w:r>
        <w:t>believe</w:t>
      </w:r>
      <w:proofErr w:type="gramEnd"/>
      <w:r>
        <w:t xml:space="preserve">, but for the most part do not understand it. Here Allah has blessed us with knowledge that we can believe </w:t>
      </w:r>
      <w:proofErr w:type="gramStart"/>
      <w:r>
        <w:t>and also</w:t>
      </w:r>
      <w:proofErr w:type="gramEnd"/>
      <w:r>
        <w:t xml:space="preserve"> can understand. Should we be less </w:t>
      </w:r>
      <w:proofErr w:type="gramStart"/>
      <w:r>
        <w:t>a soldier</w:t>
      </w:r>
      <w:proofErr w:type="gramEnd"/>
      <w:r>
        <w:t xml:space="preserve"> than the Jehovah Witness? No. You say you don't have jobs. You're not working. Whenever you leave that door, you shouldn't be anxious to get some water, to get some pop or to get some food. You should be anxious to go out there and find somebody that never heard this message. Are you a salesman? A salesman, he'll never be successful if he's intimidated by what he thinks the people will say. If he's intimidated by what he thinks the people will say when he </w:t>
      </w:r>
      <w:proofErr w:type="gramStart"/>
      <w:r>
        <w:t>show</w:t>
      </w:r>
      <w:proofErr w:type="gramEnd"/>
      <w:r>
        <w:t xml:space="preserve"> them his product, he will never be a salesman.</w:t>
      </w:r>
    </w:p>
    <w:p w14:paraId="0B508EB6" w14:textId="77777777" w:rsidR="008553EF" w:rsidRDefault="008553EF" w:rsidP="008553EF">
      <w:r>
        <w:t xml:space="preserve">I used to sell myself products. I sold Amway product. I sold Fuller Brush products. I've gone door to door. I've had people turn me down one after another. </w:t>
      </w:r>
      <w:proofErr w:type="gramStart"/>
      <w:r>
        <w:t>10,</w:t>
      </w:r>
      <w:proofErr w:type="gramEnd"/>
      <w:r>
        <w:t xml:space="preserve"> 20 people turned me down. I stood out there in those streets and walked up and down those people steps, rang their doorbells, went up and down in their apartment building until somebody said to me, "I'm interested." And </w:t>
      </w:r>
      <w:proofErr w:type="gramStart"/>
      <w:r>
        <w:t>sometime</w:t>
      </w:r>
      <w:proofErr w:type="gramEnd"/>
      <w:r>
        <w:t xml:space="preserve"> I came back home after being in the street eight hours, nine hours, 10 hours. I came back home with $3 profit, but I felt good. I had $3 that I could give my wife. And with that $3, my wife could go and buy something.</w:t>
      </w:r>
    </w:p>
    <w:p w14:paraId="2C7F869A" w14:textId="31BE148B" w:rsidR="008553EF" w:rsidRDefault="008553EF" w:rsidP="008553EF">
      <w:r>
        <w:t>I went back out again and I did the same thing. Many times, nothing, many days, nothing the whole day. Just some promises. On my good days, I came back and I told Shirley, I said, "Shirley, I made as much today as I did on my welding job. Shirley said, "Boy, oh boy." Say, "Can I go to the store?" I say, "Yes, baby, go on the store." And Shirley took the money and she went to store and she came back home with fruit, vegetables</w:t>
      </w:r>
      <w:proofErr w:type="gramStart"/>
      <w:r>
        <w:t>, good</w:t>
      </w:r>
      <w:proofErr w:type="gramEnd"/>
      <w:r>
        <w:t xml:space="preserve"> food. We had been eating canned goods. That's right. TV dinners, canned goods, beans, little beans, not beans like you eat, you eat big beans. Big pot of water, a few beans, a little piece of fresh vegetables and a bone. That's right. But we were surviving.</w:t>
      </w:r>
    </w:p>
    <w:p w14:paraId="335B9B69" w14:textId="77777777" w:rsidR="008553EF" w:rsidRDefault="008553EF" w:rsidP="008553EF">
      <w:r>
        <w:lastRenderedPageBreak/>
        <w:t xml:space="preserve">Something drove me out there in that street. Something would not let me be turned around. People all day long telling me, "No, I'm sorry. I'm not interested." People </w:t>
      </w:r>
      <w:proofErr w:type="gramStart"/>
      <w:r>
        <w:t>not</w:t>
      </w:r>
      <w:proofErr w:type="gramEnd"/>
      <w:r>
        <w:t xml:space="preserve"> even answering their door and I knew they were at home. I could hear them talking. But something kept driving me </w:t>
      </w:r>
      <w:proofErr w:type="gramStart"/>
      <w:r>
        <w:t>back out</w:t>
      </w:r>
      <w:proofErr w:type="gramEnd"/>
      <w:r>
        <w:t xml:space="preserve"> there. Something kept me walking into those people's homes. What was it? Self-respect. Dignity. I wasn't going to let nobody come to my house and pick me up starving or take me out of jail from stealing something from somebody or catch me on the street selling somebody reefers or narcotics or working in some Christian place that sold whiskey. Certainly, I had opportunities to work at pizza places that sold pork. I had opportunities to work at liquor stores. I turned them down.</w:t>
      </w:r>
    </w:p>
    <w:p w14:paraId="5C65E056" w14:textId="77777777" w:rsidR="008553EF" w:rsidRDefault="008553EF" w:rsidP="008553EF">
      <w:r>
        <w:t xml:space="preserve">I turned them down because I'm a Muslim. And I suffered for it. It is with hardship. Surely it is with hardship that ease </w:t>
      </w:r>
      <w:proofErr w:type="gramStart"/>
      <w:r>
        <w:t>come</w:t>
      </w:r>
      <w:proofErr w:type="gramEnd"/>
      <w:r>
        <w:t xml:space="preserve">. Look how easy it is for me now. I don't have to worry about selling no Amway </w:t>
      </w:r>
      <w:proofErr w:type="gramStart"/>
      <w:r>
        <w:t>product</w:t>
      </w:r>
      <w:proofErr w:type="gramEnd"/>
      <w:r>
        <w:t>. I don't have to worry about selling no Fullers product. I don't have to worry about how hot it's going to be on the welding job in August and July. Allah has taken that worry from me. Food is at home. The rent is paid. And I got somebody standing around all the time saying, "Do you need any more rent? Do you need any more food?" Dear beloved Muslim, this is the testimony. Look how we succeeded. And because of that, G-d has given me this beautiful life. He has made me perhaps the most significant preacher on this earth today.</w:t>
      </w:r>
    </w:p>
    <w:p w14:paraId="4B5C313D" w14:textId="77777777" w:rsidR="008553EF" w:rsidRDefault="008553EF" w:rsidP="008553EF">
      <w:r>
        <w:t xml:space="preserve">Yes. Allahu Akbar. Allah has done that. Now, I want to ask you about yourself. I was just trying to protect my human dignity and remain an ordinary Muslim obeying G-d's commandment. Here now, you have come into something that I did not see when I was making that struggle. I didn't see the answer to Jesus being in the tomb. The stone that rolled before it. The problem in the Christian religion. At that time, I didn't see it. But I was struggling </w:t>
      </w:r>
      <w:proofErr w:type="gramStart"/>
      <w:r>
        <w:t>for</w:t>
      </w:r>
      <w:proofErr w:type="gramEnd"/>
      <w:r>
        <w:t xml:space="preserve"> my human dignity. And I was struggling to not disobey G-d. The simple commandments that He had given every Muslim. Did I smoke? No. Did I drink? No. Did I hang out with sinners and whores? No.</w:t>
      </w:r>
    </w:p>
    <w:p w14:paraId="2AD9BD84" w14:textId="77777777" w:rsidR="008553EF" w:rsidRDefault="008553EF" w:rsidP="008553EF">
      <w:r>
        <w:t xml:space="preserve">Was my knowledge whole like it is now? No. You tell me G-d hasn't been with me. You tell me G-d hasn't been with you. You tell me G-d's hand wasn't on the Nation of Islam before it became. World Community of Al Islam. Don't tell me that I won't buy it. No. All of this has been divine. G-d hand has been on </w:t>
      </w:r>
      <w:proofErr w:type="gramStart"/>
      <w:r>
        <w:t>it</w:t>
      </w:r>
      <w:proofErr w:type="gramEnd"/>
      <w:r>
        <w:t xml:space="preserve"> and He has brought it to the beautiful flower that He wants it to be. And that flower is going to produce fruit for the whole world to eat, the fruit is the fruit of Al Islam. The fruit of the upright way established by Prophet Muhammad, Sa Ala </w:t>
      </w:r>
      <w:proofErr w:type="spellStart"/>
      <w:r>
        <w:t>Alahi</w:t>
      </w:r>
      <w:proofErr w:type="spellEnd"/>
      <w:r>
        <w:t xml:space="preserve"> </w:t>
      </w:r>
      <w:proofErr w:type="spellStart"/>
      <w:r>
        <w:t>Wa</w:t>
      </w:r>
      <w:proofErr w:type="spellEnd"/>
      <w:r>
        <w:t xml:space="preserve"> Salaam. How beautiful is this? How powerful it is. I feel right now that if the army was out there, they say, look, the American army is out there.</w:t>
      </w:r>
    </w:p>
    <w:p w14:paraId="7E4827F2" w14:textId="44B6BEAF" w:rsidR="008553EF" w:rsidRDefault="008553EF" w:rsidP="008553EF">
      <w:r>
        <w:t xml:space="preserve">The President say you are the wrong man. He has taken a change. The army is out there. They're going to kill you all. I would say Allahu Akbar. And I would stay here and if the army came in, I would live here fighting them or die here under their </w:t>
      </w:r>
      <w:r>
        <w:t>President</w:t>
      </w:r>
      <w:r>
        <w:t xml:space="preserve">. Yes. Yes. What I'm telling you </w:t>
      </w:r>
      <w:proofErr w:type="gramStart"/>
      <w:r>
        <w:t>with</w:t>
      </w:r>
      <w:proofErr w:type="gramEnd"/>
      <w:r>
        <w:t xml:space="preserve"> this number</w:t>
      </w:r>
      <w:proofErr w:type="gramStart"/>
      <w:r>
        <w:t>, and</w:t>
      </w:r>
      <w:proofErr w:type="gramEnd"/>
      <w:r>
        <w:t xml:space="preserve"> I know there's about 10% of this number that's firmly with us. With this number, I would stand up against the United States Army if it turned against us. That's how strong my faith is. Because I know the same G-d, the same creator who brought the light of the Qur'an into my life. The same creator who preserved me when I was under </w:t>
      </w:r>
      <w:proofErr w:type="spellStart"/>
      <w:r>
        <w:t>Yakubism</w:t>
      </w:r>
      <w:proofErr w:type="spellEnd"/>
      <w:r>
        <w:t xml:space="preserve">. When I was under the fictional teaching, the mathematical theology of darkness and confusion. The same G-d that preserved my morals, preserved my </w:t>
      </w:r>
      <w:r>
        <w:lastRenderedPageBreak/>
        <w:t>cleanliness, that preserved my mind. Under that darkness and in that confusion, the same G-d that preserved the goodness of me there and brought it into this, where I can truly be free and come into the full life of a Muslim.</w:t>
      </w:r>
    </w:p>
    <w:p w14:paraId="31317B8E" w14:textId="77777777" w:rsidR="008553EF" w:rsidRDefault="008553EF" w:rsidP="008553EF">
      <w:r>
        <w:t xml:space="preserve">That same G-d </w:t>
      </w:r>
      <w:proofErr w:type="gramStart"/>
      <w:r>
        <w:t>is able to</w:t>
      </w:r>
      <w:proofErr w:type="gramEnd"/>
      <w:r>
        <w:t xml:space="preserve"> turn </w:t>
      </w:r>
      <w:proofErr w:type="gramStart"/>
      <w:r>
        <w:t>a</w:t>
      </w:r>
      <w:proofErr w:type="gramEnd"/>
      <w:r>
        <w:t xml:space="preserve"> army around from that door, I don't care how big that army may be. Dear beloved Muslims, I want you now to show gratitude. And if any </w:t>
      </w:r>
      <w:proofErr w:type="gramStart"/>
      <w:r>
        <w:t>among</w:t>
      </w:r>
      <w:proofErr w:type="gramEnd"/>
      <w:r>
        <w:t xml:space="preserve"> you do not show gratitude, let them feel the wrath of your displeasure. Don't let any troublemakers who disrespect what we are doing and don't appreciate the great value in this message and in this community. Don't let any such person have a comfortable place here. When they show their displeasure, when they show their resentment for what Allah has established in me and in this community, you show your displeasure. Show your resentment. Let them know that they are not loved by you. They're not befriended by you and that you wish they would get </w:t>
      </w:r>
      <w:proofErr w:type="gramStart"/>
      <w:r>
        <w:t>the hell</w:t>
      </w:r>
      <w:proofErr w:type="gramEnd"/>
      <w:r>
        <w:t xml:space="preserve"> away from here. This is the way to get strong. Let them know they have no place here to hide in warm pockets. Legs and breed their own snakish race. Let them know that we are snake killers. Fill their holes with traps and poisons. </w:t>
      </w:r>
      <w:proofErr w:type="gramStart"/>
      <w:r>
        <w:t>Oh</w:t>
      </w:r>
      <w:proofErr w:type="gramEnd"/>
      <w:r>
        <w:t xml:space="preserve"> Imam That's not right. Prophet Muhammad said war is strategy. May I repeat? Prophet Muhammad, the peace and the blessings be upon him. He said war is strategy.</w:t>
      </w:r>
    </w:p>
    <w:p w14:paraId="525DCE2D" w14:textId="77777777" w:rsidR="008553EF" w:rsidRDefault="008553EF" w:rsidP="008553EF">
      <w:r>
        <w:t xml:space="preserve">Don't you know we are at war? Don't you know every time you stand up for G-d and universal </w:t>
      </w:r>
      <w:proofErr w:type="gramStart"/>
      <w:r>
        <w:t>truth,</w:t>
      </w:r>
      <w:proofErr w:type="gramEnd"/>
      <w:r>
        <w:t xml:space="preserve"> you are at war. That </w:t>
      </w:r>
      <w:proofErr w:type="gramStart"/>
      <w:r>
        <w:t>the majority of</w:t>
      </w:r>
      <w:proofErr w:type="gramEnd"/>
      <w:r>
        <w:t xml:space="preserve"> this world of materialism, lust and insanity are against you. But you are the victor. You are the mightiest. You are in the superior position. You are in </w:t>
      </w:r>
      <w:proofErr w:type="gramStart"/>
      <w:r>
        <w:t>the</w:t>
      </w:r>
      <w:proofErr w:type="gramEnd"/>
      <w:r>
        <w:t xml:space="preserve"> advantageous position. Not because you physically outnumber them, but because your truth is the mighty weapon. Yes. Fear them </w:t>
      </w:r>
      <w:proofErr w:type="gramStart"/>
      <w:r>
        <w:t>not, but</w:t>
      </w:r>
      <w:proofErr w:type="gramEnd"/>
      <w:r>
        <w:t xml:space="preserve"> realize that you are at war. We're at war with them. They're out to kill us. They're working day and night. When you are praying and happy and thinking the world is beautiful, they are planning on how to knock the beauty out from under you. </w:t>
      </w:r>
      <w:proofErr w:type="gramStart"/>
      <w:r>
        <w:t>Yes</w:t>
      </w:r>
      <w:proofErr w:type="gramEnd"/>
      <w:r>
        <w:t xml:space="preserve"> dear people. Listen, war is strategy. Do you know what strategy is? Strategy is not disclosing my movement to my enemy. All right? Let's repeat it. We are at war. Prophet Muhammad, the peace and the blessings be upon him said war Is strategy. Strategy is ... Not letting your enemy know your movement. Allahu Akbar.</w:t>
      </w:r>
    </w:p>
    <w:p w14:paraId="73BB7B25" w14:textId="77777777" w:rsidR="008553EF" w:rsidRDefault="008553EF" w:rsidP="008553EF">
      <w:r>
        <w:t>Some of you, as soon as you hear what I tell you, you go and you try to tell Brother Farrakhan, sister, our friends, somebody that'll see him. You try to tell him everything I said. He has taken a stand, opposing what we teach. We are not obeying the orders of Prophet Muhammad if we go and disclose to him everything that we say and do. You are arming him. You're giving him prior knowledge of where you're going tomorrow so that he will go out tomorrow a little bit ahead of you and make your way difficult. Now, Allah protects His warrior.</w:t>
      </w:r>
    </w:p>
    <w:p w14:paraId="7A7042BC" w14:textId="79DA1A67" w:rsidR="008553EF" w:rsidRDefault="008553EF" w:rsidP="008553EF">
      <w:r>
        <w:t xml:space="preserve">What I disclose to you is good for your protection. If you disclose it, you are hurt, not me. What I disclose is already time for me to disclose it. It </w:t>
      </w:r>
      <w:proofErr w:type="spellStart"/>
      <w:r>
        <w:t>ain't</w:t>
      </w:r>
      <w:proofErr w:type="spellEnd"/>
      <w:r>
        <w:t xml:space="preserve"> going to hurt me. But if you go out and give your pearls the dogs or </w:t>
      </w:r>
      <w:proofErr w:type="spellStart"/>
      <w:r>
        <w:t>swines</w:t>
      </w:r>
      <w:proofErr w:type="spellEnd"/>
      <w:r>
        <w:t xml:space="preserve">, and I look around, the </w:t>
      </w:r>
      <w:proofErr w:type="gramStart"/>
      <w:r>
        <w:t>swine's</w:t>
      </w:r>
      <w:proofErr w:type="gramEnd"/>
      <w:r>
        <w:t xml:space="preserve"> got the pearls that I gave you, and you got nothing. You misuse yourself. Yes. Don't waste your time on people who have </w:t>
      </w:r>
      <w:proofErr w:type="gramStart"/>
      <w:r>
        <w:t>took</w:t>
      </w:r>
      <w:proofErr w:type="gramEnd"/>
      <w:r>
        <w:t xml:space="preserve"> this position that they are not going to follow this way, that they believe in something altogether different. Don't waste your time on those people.</w:t>
      </w:r>
    </w:p>
    <w:p w14:paraId="3FBD0FB9" w14:textId="2238D899" w:rsidR="008553EF" w:rsidRDefault="008553EF" w:rsidP="008553EF">
      <w:r>
        <w:lastRenderedPageBreak/>
        <w:t xml:space="preserve">It's like me going with cosmetics to men in the graveyard. What those grave diggers need with cosmetics. I'm trying to sell Fullers or Amway lipstick and powder, face powder to men working in the graveyard. They'll look at me and they say, "Hey, say buddy, would you like to have a pop?" And while I'm drinking the pop, they'll be making some phone calls. And I know anything people are putting some </w:t>
      </w:r>
      <w:proofErr w:type="spellStart"/>
      <w:r>
        <w:t>straight</w:t>
      </w:r>
      <w:proofErr w:type="spellEnd"/>
      <w:r>
        <w:t xml:space="preserve"> jackets on me. They'll know I'm completely mad </w:t>
      </w:r>
      <w:r>
        <w:t>If</w:t>
      </w:r>
      <w:r>
        <w:t xml:space="preserve"> I go out to the graveyard and ask those grave diggers down there in all that dirt and mud, they </w:t>
      </w:r>
      <w:proofErr w:type="spellStart"/>
      <w:r>
        <w:t>ain't</w:t>
      </w:r>
      <w:proofErr w:type="spellEnd"/>
      <w:r>
        <w:t xml:space="preserve"> meeting no women. They </w:t>
      </w:r>
      <w:proofErr w:type="spellStart"/>
      <w:r>
        <w:t>ain't</w:t>
      </w:r>
      <w:proofErr w:type="spellEnd"/>
      <w:r>
        <w:t xml:space="preserve"> </w:t>
      </w:r>
      <w:proofErr w:type="gramStart"/>
      <w:r>
        <w:t>meeting</w:t>
      </w:r>
      <w:proofErr w:type="gramEnd"/>
      <w:r>
        <w:t xml:space="preserve"> nothing but dead folks. The family, the bereaved family don't even meet them. You ever seen them introduce the grieved family to the grave diggers?</w:t>
      </w:r>
    </w:p>
    <w:p w14:paraId="5310F590" w14:textId="452C02DF" w:rsidR="008553EF" w:rsidRDefault="008553EF" w:rsidP="008553EF">
      <w:proofErr w:type="gramStart"/>
      <w:r>
        <w:t>So</w:t>
      </w:r>
      <w:proofErr w:type="gramEnd"/>
      <w:r>
        <w:t xml:space="preserve"> you </w:t>
      </w:r>
      <w:proofErr w:type="gramStart"/>
      <w:r>
        <w:t>trying</w:t>
      </w:r>
      <w:proofErr w:type="gramEnd"/>
      <w:r>
        <w:t xml:space="preserve"> to keep, </w:t>
      </w:r>
      <w:proofErr w:type="gramStart"/>
      <w:r>
        <w:t>trying</w:t>
      </w:r>
      <w:proofErr w:type="gramEnd"/>
      <w:r>
        <w:t xml:space="preserve"> to show somebody that </w:t>
      </w:r>
      <w:proofErr w:type="gramStart"/>
      <w:r>
        <w:t>have</w:t>
      </w:r>
      <w:proofErr w:type="gramEnd"/>
      <w:r>
        <w:t xml:space="preserve"> taken the position that the Chief Imam is wrong. How he </w:t>
      </w:r>
      <w:proofErr w:type="gramStart"/>
      <w:r>
        <w:t>teach</w:t>
      </w:r>
      <w:proofErr w:type="gramEnd"/>
      <w:r>
        <w:t xml:space="preserve"> is wrong. When they say that, they're saying that they don't accept the Qur'an. Because that's my authority. If they say they don't accept the Chief Imam, they're telling you, "We do not accept the </w:t>
      </w:r>
      <w:r>
        <w:t>Qur’an</w:t>
      </w:r>
      <w:r>
        <w:t xml:space="preserve">." All right. </w:t>
      </w:r>
      <w:proofErr w:type="gramStart"/>
      <w:r>
        <w:t>So</w:t>
      </w:r>
      <w:proofErr w:type="gramEnd"/>
      <w:r>
        <w:t xml:space="preserve"> if they don't accept it, you know what they are? Now they're hypocrites that they continue to come over here and pretend like they </w:t>
      </w:r>
      <w:proofErr w:type="gramStart"/>
      <w:r>
        <w:t>interested</w:t>
      </w:r>
      <w:proofErr w:type="gramEnd"/>
      <w:r>
        <w:t xml:space="preserve">. They are Kafir, those who willfully reject the truth. If they're mentally sick people, I can understand that. I have patience with </w:t>
      </w:r>
      <w:proofErr w:type="gramStart"/>
      <w:r>
        <w:t>the mentally sick person</w:t>
      </w:r>
      <w:proofErr w:type="gramEnd"/>
      <w:r>
        <w:t>.</w:t>
      </w:r>
    </w:p>
    <w:p w14:paraId="4CA9687C" w14:textId="77777777" w:rsidR="008553EF" w:rsidRDefault="008553EF" w:rsidP="008553EF">
      <w:r>
        <w:t xml:space="preserve">But if they are people who have proved before to be capable of rational </w:t>
      </w:r>
      <w:proofErr w:type="gramStart"/>
      <w:r>
        <w:t>understanding,</w:t>
      </w:r>
      <w:proofErr w:type="gramEnd"/>
      <w:r>
        <w:t xml:space="preserve"> </w:t>
      </w:r>
      <w:proofErr w:type="gramStart"/>
      <w:r>
        <w:t>if</w:t>
      </w:r>
      <w:proofErr w:type="gramEnd"/>
      <w:r>
        <w:t xml:space="preserve"> they proved before it to be people that we could talk with rationally and they could follow a rational line of argument, and now they've taken this position. I say to you, they are Kafir. They are willful rejections of the truth. Why? Because Prophet Muhammad was not told to call people who had come into Islam and knew Islam Kafir. He was told to call those who came into Islam and then went back to something else hypocrites, </w:t>
      </w:r>
      <w:proofErr w:type="gramStart"/>
      <w:r>
        <w:t>Munafiq..</w:t>
      </w:r>
      <w:proofErr w:type="gramEnd"/>
      <w:r>
        <w:t xml:space="preserve"> But those who heard the message of truth plainly and then say, "I don't want it" Kafir. Is that right? I have Arabic speaking people here with me who will bear me witness. </w:t>
      </w:r>
      <w:proofErr w:type="gramStart"/>
      <w:r>
        <w:t>That those</w:t>
      </w:r>
      <w:proofErr w:type="gramEnd"/>
      <w:r>
        <w:t xml:space="preserve"> who are capable of a rational understanding, they have proven to be rational. They can follow rational </w:t>
      </w:r>
      <w:proofErr w:type="gramStart"/>
      <w:r>
        <w:t>arguments</w:t>
      </w:r>
      <w:proofErr w:type="gramEnd"/>
      <w:r>
        <w:t xml:space="preserve"> and they hear the plain truth, plainly given. Tell me, it wasn't my power to do so. G-d helped me do it. Look at the reply I gave to Minister Farrakhan. Wasn't that plain enough to convince anybody with any sense?</w:t>
      </w:r>
    </w:p>
    <w:p w14:paraId="1A1A285A" w14:textId="77777777" w:rsidR="008553EF" w:rsidRDefault="008553EF" w:rsidP="008553EF">
      <w:r>
        <w:t xml:space="preserve">I had Christians call me, telling me how that reply had affected them. That's right. Christians called me and told me how that reply affected them. They say, </w:t>
      </w:r>
      <w:proofErr w:type="gramStart"/>
      <w:r>
        <w:t>I don't</w:t>
      </w:r>
      <w:proofErr w:type="gramEnd"/>
      <w:r>
        <w:t xml:space="preserve"> see how, they say, "Look, we were confused at first. Now we hope that he will come back to you." And most of them, the great </w:t>
      </w:r>
      <w:proofErr w:type="gramStart"/>
      <w:r>
        <w:t>majority</w:t>
      </w:r>
      <w:proofErr w:type="gramEnd"/>
      <w:r>
        <w:t xml:space="preserve"> told me, "Don't you compromise with him." Say, "Don't you go to him it's not your place. Just let him know that you accept him. He should come to you. " That's what </w:t>
      </w:r>
      <w:proofErr w:type="gramStart"/>
      <w:r>
        <w:t>the majority of</w:t>
      </w:r>
      <w:proofErr w:type="gramEnd"/>
      <w:r>
        <w:t xml:space="preserve"> the Christians that talked to me told me. And the other few, </w:t>
      </w:r>
      <w:proofErr w:type="gramStart"/>
      <w:r>
        <w:t>not a single one</w:t>
      </w:r>
      <w:proofErr w:type="gramEnd"/>
      <w:r>
        <w:t xml:space="preserve"> told me that he's right. The other few told me, they said, "If </w:t>
      </w:r>
      <w:proofErr w:type="gramStart"/>
      <w:r>
        <w:t>you would</w:t>
      </w:r>
      <w:proofErr w:type="gramEnd"/>
      <w:r>
        <w:t xml:space="preserve"> just kind of show him love and say, </w:t>
      </w:r>
      <w:proofErr w:type="gramStart"/>
      <w:r>
        <w:t>Why</w:t>
      </w:r>
      <w:proofErr w:type="gramEnd"/>
      <w:r>
        <w:t xml:space="preserve"> don't you call him up, call him up, try to reach him."</w:t>
      </w:r>
    </w:p>
    <w:p w14:paraId="788ACD39" w14:textId="77777777" w:rsidR="008553EF" w:rsidRDefault="008553EF" w:rsidP="008553EF">
      <w:r>
        <w:t xml:space="preserve">I told them I would do that, and I did it. After that message in the paper, I again sent a message to him, inviting him. I told him that he had the same freedom here, the same opportunity that he had before. </w:t>
      </w:r>
      <w:proofErr w:type="gramStart"/>
      <w:r>
        <w:t>That if</w:t>
      </w:r>
      <w:proofErr w:type="gramEnd"/>
      <w:r>
        <w:t xml:space="preserve"> he would like to come back, he's welcome. He will be accepted. If he will pledge to be faithful to what we believe in, he can be the spokesman for the community. The person who I sent the message </w:t>
      </w:r>
      <w:proofErr w:type="gramStart"/>
      <w:r>
        <w:t>through</w:t>
      </w:r>
      <w:proofErr w:type="gramEnd"/>
      <w:r>
        <w:t xml:space="preserve"> told me, who's a very good </w:t>
      </w:r>
      <w:r>
        <w:lastRenderedPageBreak/>
        <w:t xml:space="preserve">friend of his, who was also interested in bringing us together. They told me with tears almost in their voice that he would not accept. Now, I'm supposed to treat him like he is not a Kafir. Minister Farrakhan is a Kafir. If he </w:t>
      </w:r>
      <w:proofErr w:type="gramStart"/>
      <w:r>
        <w:t>turn</w:t>
      </w:r>
      <w:proofErr w:type="gramEnd"/>
      <w:r>
        <w:t xml:space="preserve"> and </w:t>
      </w:r>
      <w:proofErr w:type="gramStart"/>
      <w:r>
        <w:t>accept</w:t>
      </w:r>
      <w:proofErr w:type="gramEnd"/>
      <w:r>
        <w:t xml:space="preserve"> the faith, G-d turns </w:t>
      </w:r>
      <w:proofErr w:type="gramStart"/>
      <w:r>
        <w:t>over and over again</w:t>
      </w:r>
      <w:proofErr w:type="gramEnd"/>
      <w:r>
        <w:t xml:space="preserve">. G-d says He turns </w:t>
      </w:r>
      <w:proofErr w:type="gramStart"/>
      <w:r>
        <w:t>over and over again</w:t>
      </w:r>
      <w:proofErr w:type="gramEnd"/>
      <w:r>
        <w:t xml:space="preserve">, accepting the person. As many times as we can turn, asking forgiveness, G-d turns accepting prayers of forgiveness. But until he turns and </w:t>
      </w:r>
      <w:proofErr w:type="gramStart"/>
      <w:r>
        <w:t>confess</w:t>
      </w:r>
      <w:proofErr w:type="gramEnd"/>
      <w:r>
        <w:t xml:space="preserve"> his sin because he has sins, until he has turned and accepts his sins, I'll never invite him and I'll never accept him even if he comes.</w:t>
      </w:r>
    </w:p>
    <w:p w14:paraId="7FEFFD50" w14:textId="77777777" w:rsidR="008553EF" w:rsidRDefault="008553EF" w:rsidP="008553EF">
      <w:r>
        <w:t xml:space="preserve">Yes. Let me repeat. If he should walk in the door right </w:t>
      </w:r>
      <w:proofErr w:type="gramStart"/>
      <w:r>
        <w:t>now, and</w:t>
      </w:r>
      <w:proofErr w:type="gramEnd"/>
      <w:r>
        <w:t xml:space="preserve"> say </w:t>
      </w:r>
      <w:proofErr w:type="spellStart"/>
      <w:r>
        <w:t>Asalaam</w:t>
      </w:r>
      <w:proofErr w:type="spellEnd"/>
      <w:r>
        <w:t xml:space="preserve"> Alaikum Chief. All praises be to Allah. I'm ready to be with you. I would say just a minute, will you come up here? And do you </w:t>
      </w:r>
      <w:proofErr w:type="gramStart"/>
      <w:r>
        <w:t>accept</w:t>
      </w:r>
      <w:proofErr w:type="gramEnd"/>
      <w:r>
        <w:t xml:space="preserve"> for our reporters, our secretaries and reporters to take this down and publicize it? And I would give him the declaration of faith that we give to Christians and </w:t>
      </w:r>
      <w:proofErr w:type="gramStart"/>
      <w:r>
        <w:t>Catholics</w:t>
      </w:r>
      <w:proofErr w:type="gramEnd"/>
      <w:r>
        <w:t xml:space="preserve"> and he would have to denounce everything that he stood upon that was un-Islamic. And he would have to pledge allegiance to everything that is Al Islam. Number one to the Qur'an. Number two to Prophet Muhammad. Number three, to the laws, the guidelines of the Qur'an, that they dominate the life of every Muslim, including his.</w:t>
      </w:r>
    </w:p>
    <w:p w14:paraId="34D5DEC6" w14:textId="77777777" w:rsidR="008553EF" w:rsidRDefault="008553EF" w:rsidP="008553EF">
      <w:r>
        <w:t xml:space="preserve">And I would keep giving it to him until I'm exhausted. Until I've exhausted the examination. When I've exhausted the examination, if he says yes, and we put it </w:t>
      </w:r>
      <w:proofErr w:type="gramStart"/>
      <w:r>
        <w:t>in</w:t>
      </w:r>
      <w:proofErr w:type="gramEnd"/>
      <w:r>
        <w:t xml:space="preserve"> paper and we publish it, make it public, I </w:t>
      </w:r>
      <w:proofErr w:type="gramStart"/>
      <w:r>
        <w:t>would</w:t>
      </w:r>
      <w:proofErr w:type="gramEnd"/>
      <w:r>
        <w:t xml:space="preserve"> accept him and sleep with him. Because I know Allah will protect us. If we do what is right, if people mean wrong, we don't have to worry. Allah will protect us. Yes. Dear beloved Muslims, you </w:t>
      </w:r>
      <w:proofErr w:type="gramStart"/>
      <w:r>
        <w:t>have to</w:t>
      </w:r>
      <w:proofErr w:type="gramEnd"/>
      <w:r>
        <w:t xml:space="preserve"> show your faith now. Just like I went out there to protect my </w:t>
      </w:r>
      <w:proofErr w:type="gramStart"/>
      <w:r>
        <w:t>dignity</w:t>
      </w:r>
      <w:proofErr w:type="gramEnd"/>
      <w:r>
        <w:t xml:space="preserve"> and I braved the intimidation, the shame, the humiliation, being turned down by people </w:t>
      </w:r>
      <w:proofErr w:type="gramStart"/>
      <w:r>
        <w:t>over and over again</w:t>
      </w:r>
      <w:proofErr w:type="gramEnd"/>
      <w:r>
        <w:t xml:space="preserve">, telling me, no, I'm not interested in any Amway products. Some were very nasty and insulting. Yes. But I kept </w:t>
      </w:r>
      <w:proofErr w:type="gramStart"/>
      <w:r>
        <w:t>on</w:t>
      </w:r>
      <w:proofErr w:type="gramEnd"/>
      <w:r>
        <w:t xml:space="preserve"> the job. I fought for my human dignity and G-d rewarded me. How much more should you be courageous, firm, determined, persevering with the product of Al Islam?</w:t>
      </w:r>
    </w:p>
    <w:p w14:paraId="0BD01D63" w14:textId="77777777" w:rsidR="008553EF" w:rsidRDefault="008553EF" w:rsidP="008553EF">
      <w:r>
        <w:t xml:space="preserve">That was Amway products, that was Fuller products. What about the message of Al Islam? That's what I'm asking you to take to the doors of these people, just like the Jehovah Witness does. I'm asking you to spend your time on the bus, not sleeping or reading Omar's horoscope or something un-Islamic that's taking you away from your natural life. I'm asking you to spend your time for the sake of G-d, to spread the truth in your going about while you're taking your drive through the city or in the cab or a bus or subway or whatever. You are there with people. Tell the people I've heard </w:t>
      </w:r>
      <w:proofErr w:type="gramStart"/>
      <w:r>
        <w:t>a news</w:t>
      </w:r>
      <w:proofErr w:type="gramEnd"/>
      <w:r>
        <w:t xml:space="preserve"> that </w:t>
      </w:r>
      <w:proofErr w:type="gramStart"/>
      <w:r>
        <w:t>make</w:t>
      </w:r>
      <w:proofErr w:type="gramEnd"/>
      <w:r>
        <w:t xml:space="preserve"> me believe that G-d is present. That G-d is present. That Christ is resurrected. I used to be a church going person. I used to go to such and such church or I used to be a no count drifter, or I used to be a doubter. I had no faith. Whatever your life </w:t>
      </w:r>
      <w:proofErr w:type="gramStart"/>
      <w:r>
        <w:t>was</w:t>
      </w:r>
      <w:proofErr w:type="gramEnd"/>
      <w:r>
        <w:t xml:space="preserve">, tell the people. But something has happened in my </w:t>
      </w:r>
      <w:proofErr w:type="gramStart"/>
      <w:r>
        <w:t>life</w:t>
      </w:r>
      <w:proofErr w:type="gramEnd"/>
      <w:r>
        <w:t xml:space="preserve"> has suddenly changed me. And I know that G-d is here.</w:t>
      </w:r>
    </w:p>
    <w:p w14:paraId="4A040F12" w14:textId="77777777" w:rsidR="008553EF" w:rsidRDefault="008553EF" w:rsidP="008553EF">
      <w:r>
        <w:t xml:space="preserve">G-d is present. Truth is resurrection. G-d is on our side. </w:t>
      </w:r>
      <w:proofErr w:type="gramStart"/>
      <w:r>
        <w:t>The</w:t>
      </w:r>
      <w:proofErr w:type="gramEnd"/>
      <w:r>
        <w:t xml:space="preserve"> good life is possible for all of us. Self-respect, dignity, social uplift, political progress, economic strength. It's possible for us today. Say, sister, I know it. Will you give us </w:t>
      </w:r>
      <w:proofErr w:type="gramStart"/>
      <w:r>
        <w:t>this two hours</w:t>
      </w:r>
      <w:proofErr w:type="gramEnd"/>
      <w:r>
        <w:t xml:space="preserve">? Will you come down and investigate for yourself? Will you spend a month visiting our place, listening to the same knowledge that I've been hearing for a month? And if you don't come out with the mind that I have, I'll pay you for the time you </w:t>
      </w:r>
      <w:proofErr w:type="gramStart"/>
      <w:r>
        <w:t>spent</w:t>
      </w:r>
      <w:proofErr w:type="gramEnd"/>
      <w:r>
        <w:t xml:space="preserve">. Tell them, say for every two hours you </w:t>
      </w:r>
      <w:proofErr w:type="gramStart"/>
      <w:r>
        <w:t>spent</w:t>
      </w:r>
      <w:proofErr w:type="gramEnd"/>
      <w:r>
        <w:t xml:space="preserve">, if you make $2 an hour or $10 an hour on your job, I'll give you $10 for each hour if that's </w:t>
      </w:r>
      <w:r>
        <w:lastRenderedPageBreak/>
        <w:t xml:space="preserve">what you </w:t>
      </w:r>
      <w:proofErr w:type="gramStart"/>
      <w:r>
        <w:t>make</w:t>
      </w:r>
      <w:proofErr w:type="gramEnd"/>
      <w:r>
        <w:t xml:space="preserve"> on your job. For the two hours that you spend </w:t>
      </w:r>
      <w:proofErr w:type="gramStart"/>
      <w:r>
        <w:t>for</w:t>
      </w:r>
      <w:proofErr w:type="gramEnd"/>
      <w:r>
        <w:t xml:space="preserve"> the month that you're going to be spending in our community.</w:t>
      </w:r>
    </w:p>
    <w:p w14:paraId="18C2F08C" w14:textId="77777777" w:rsidR="008553EF" w:rsidRDefault="008553EF" w:rsidP="008553EF">
      <w:r>
        <w:t xml:space="preserve">And if they are sincere, I will </w:t>
      </w:r>
      <w:proofErr w:type="gramStart"/>
      <w:r>
        <w:t>accept</w:t>
      </w:r>
      <w:proofErr w:type="gramEnd"/>
      <w:r>
        <w:t xml:space="preserve"> to pay them. That's right. If they're sincere, if they come here for a month and after month, they say it wasn't worth my time. I will return the money. Whatever they were paid an hour. If they were making $2,00 an hour and they came here 10 times, two hours each time, 20 hours, then I </w:t>
      </w:r>
      <w:proofErr w:type="gramStart"/>
      <w:r>
        <w:t>will</w:t>
      </w:r>
      <w:proofErr w:type="gramEnd"/>
      <w:r>
        <w:t xml:space="preserve"> give them $2, not $20, $40, 10 times that. If they </w:t>
      </w:r>
      <w:proofErr w:type="gramStart"/>
      <w:r>
        <w:t>spent</w:t>
      </w:r>
      <w:proofErr w:type="gramEnd"/>
      <w:r>
        <w:t xml:space="preserve"> 20 hours, $10 each hour, I'll give them $200 at the end of the month. Yes. I will give it to them. If they come down here for a month and open their mind, their ear and their heart, be sincere, be truthful. Don't come here just to get $10 or $20 or </w:t>
      </w:r>
      <w:proofErr w:type="gramStart"/>
      <w:r>
        <w:t>$200, but</w:t>
      </w:r>
      <w:proofErr w:type="gramEnd"/>
      <w:r>
        <w:t xml:space="preserve"> come here really to see if this is worth their time. If they come for that purpose, don't think they're not going to be examined. We're not going to give out money without an examination.</w:t>
      </w:r>
    </w:p>
    <w:p w14:paraId="0992D785" w14:textId="77777777" w:rsidR="008553EF" w:rsidRDefault="008553EF" w:rsidP="008553EF">
      <w:r>
        <w:t xml:space="preserve">Yes. And all those that prove to be truthful people and they </w:t>
      </w:r>
      <w:proofErr w:type="gramStart"/>
      <w:r>
        <w:t>spent</w:t>
      </w:r>
      <w:proofErr w:type="gramEnd"/>
      <w:r>
        <w:t xml:space="preserve"> the time will get the money. Sometimes, sometimes you need something unusual to get the people to respond. I think the problem we have is just that serious. The time demands that kind of charity and sacrifice from us. That if we </w:t>
      </w:r>
      <w:proofErr w:type="gramStart"/>
      <w:r>
        <w:t>have to</w:t>
      </w:r>
      <w:proofErr w:type="gramEnd"/>
      <w:r>
        <w:t xml:space="preserve">, we will tell the people, "Look, I know you've heard a lot of offers, you've heard a lot of people brag about new churches, new denominations, new messages. To show you that I'm not bluffing, that I'm not asking you to give your time and not caring about you losing your time. How much </w:t>
      </w:r>
      <w:proofErr w:type="gramStart"/>
      <w:r>
        <w:t>you</w:t>
      </w:r>
      <w:proofErr w:type="gramEnd"/>
      <w:r>
        <w:t xml:space="preserve"> make an hour on your job? Well, I make $2, $3 an hour. Okay. If </w:t>
      </w:r>
      <w:proofErr w:type="gramStart"/>
      <w:r>
        <w:t>you will</w:t>
      </w:r>
      <w:proofErr w:type="gramEnd"/>
      <w:r>
        <w:t xml:space="preserve"> come for a month and come to Jumu'ah, come to unity meetings, community nights, come to Sunday meetings. That's three times. If </w:t>
      </w:r>
      <w:proofErr w:type="gramStart"/>
      <w:r>
        <w:t>you'll</w:t>
      </w:r>
      <w:proofErr w:type="gramEnd"/>
      <w:r>
        <w:t xml:space="preserve"> give us five hours a week, that's all. Five hours a week. Five hours a week </w:t>
      </w:r>
      <w:proofErr w:type="gramStart"/>
      <w:r>
        <w:t>coming</w:t>
      </w:r>
      <w:proofErr w:type="gramEnd"/>
      <w:r>
        <w:t xml:space="preserve"> to our three meetings.</w:t>
      </w:r>
    </w:p>
    <w:p w14:paraId="6162C6AE" w14:textId="77777777" w:rsidR="008553EF" w:rsidRDefault="008553EF" w:rsidP="008553EF">
      <w:r>
        <w:t xml:space="preserve">Then we'll give you whatever you make on your job for that time. Five times three, $15 a week. 10 times three, $30 a week. Right? Yes. Well, I got some money and I got some brother over there and there' money in his big vest pocket. I got a brother with a vest pocket over </w:t>
      </w:r>
      <w:proofErr w:type="gramStart"/>
      <w:r>
        <w:t>there</w:t>
      </w:r>
      <w:proofErr w:type="gramEnd"/>
      <w:r>
        <w:t xml:space="preserve"> and he just raised his hand and told me, okay, I'll back it up. He backs it up. Do you know a lot of the good faithful people that's here now were brought because they saw people who were really concerned about them.</w:t>
      </w:r>
    </w:p>
    <w:p w14:paraId="256CF859" w14:textId="6B85D44D" w:rsidR="008553EF" w:rsidRDefault="008553EF" w:rsidP="008553EF">
      <w:r>
        <w:t xml:space="preserve">We had brothers used to go out and walk the streets fishing all day, sometime half the night, to bring someone to the temple of Honorable Elijah Muhammad, selling papers, walking the streets all day long to get people to see the way to the temples of the Honorable Elijah Muhammad. Is that right? We had people who would go into their pockets for people. </w:t>
      </w:r>
      <w:proofErr w:type="gramStart"/>
      <w:r>
        <w:t>Sometime</w:t>
      </w:r>
      <w:proofErr w:type="gramEnd"/>
      <w:r>
        <w:t xml:space="preserve"> they didn't know how they were going to get their weekend groceries, but they would go in their pockets and say, "Sister, I'll pay your fare. I'll pay your fare. I'll bring you down." Oh, that sister, Elizabeth Hassan, </w:t>
      </w:r>
      <w:proofErr w:type="gramStart"/>
      <w:r>
        <w:t>was that</w:t>
      </w:r>
      <w:proofErr w:type="gramEnd"/>
      <w:r>
        <w:t xml:space="preserve"> her name. Sister Elizabeth Hassan. And then the </w:t>
      </w:r>
      <w:r>
        <w:t>sister</w:t>
      </w:r>
      <w:r>
        <w:t xml:space="preserve"> right behind her </w:t>
      </w:r>
      <w:proofErr w:type="gramStart"/>
      <w:r>
        <w:t>Sister</w:t>
      </w:r>
      <w:proofErr w:type="gramEnd"/>
      <w:r>
        <w:t xml:space="preserve"> </w:t>
      </w:r>
      <w:proofErr w:type="gramStart"/>
      <w:r>
        <w:t>Mariam,</w:t>
      </w:r>
      <w:proofErr w:type="gramEnd"/>
      <w:r>
        <w:t xml:space="preserve"> brought many people down and believe me, </w:t>
      </w:r>
      <w:proofErr w:type="gramStart"/>
      <w:r>
        <w:t>she's</w:t>
      </w:r>
      <w:proofErr w:type="gramEnd"/>
      <w:r>
        <w:t xml:space="preserve"> still does. She's still inviting. You'd be surprised to know how long she's been around here on the job. Look like a young lady.</w:t>
      </w:r>
    </w:p>
    <w:p w14:paraId="608040D4" w14:textId="77777777" w:rsidR="008553EF" w:rsidRDefault="008553EF" w:rsidP="008553EF">
      <w:r>
        <w:t xml:space="preserve">She's a worker. She </w:t>
      </w:r>
      <w:proofErr w:type="gramStart"/>
      <w:r>
        <w:t>preach</w:t>
      </w:r>
      <w:proofErr w:type="gramEnd"/>
      <w:r>
        <w:t xml:space="preserve"> the word. That's right. Sisters and brothers used to go in their pockets, pay the car fare, pay the cab fare. And feed them. The brother just said it, that's true. Bring the guests to the temple, then take them to the restaurant and pay out of own </w:t>
      </w:r>
      <w:r>
        <w:lastRenderedPageBreak/>
        <w:t xml:space="preserve">pocket, out of their own pocket, pay for the food. Now I have people saying, "Look at the attendance going down." Sure, the attendance is not up to what it should be. But when in 1971, two, three, four, or five, were we able to get this many people out to sit this long in one place under FOI captains, lieutenants, MGT captains, lieutenants, under a minister who threatened to kill them sometimes? When were they ever able to get </w:t>
      </w:r>
      <w:proofErr w:type="gramStart"/>
      <w:r>
        <w:t>this</w:t>
      </w:r>
      <w:proofErr w:type="gramEnd"/>
      <w:r>
        <w:t xml:space="preserve"> many people to stand still? For here, five hours. Five hours. You've been sitting here patiently.</w:t>
      </w:r>
    </w:p>
    <w:p w14:paraId="3343DE55" w14:textId="057A515C" w:rsidR="008553EF" w:rsidRDefault="008553EF" w:rsidP="008553EF">
      <w:r>
        <w:t xml:space="preserve">If they would come here and support Wallace D. Mohammed, one tenth as much as they supported the old structure, the old administration. They wouldn't have </w:t>
      </w:r>
      <w:proofErr w:type="gramStart"/>
      <w:r>
        <w:t>no complaint</w:t>
      </w:r>
      <w:proofErr w:type="gramEnd"/>
      <w:r>
        <w:t xml:space="preserve"> to make. They would have their crew supporting. They would be selling </w:t>
      </w:r>
      <w:r>
        <w:t>Bilalian</w:t>
      </w:r>
      <w:r>
        <w:t xml:space="preserve"> news. They would </w:t>
      </w:r>
      <w:proofErr w:type="gramStart"/>
      <w:r>
        <w:t>be helping</w:t>
      </w:r>
      <w:proofErr w:type="gramEnd"/>
      <w:r>
        <w:t xml:space="preserve"> us get property in shape. They would be accepting to work for nothing. That's what they did under the Honorable Elijah Muhammad. I knew men with big families. Worked sometimes 14, 16 hours a day. In the 1950s and in the 60s for 25 and $40 a week. I'm talking about the great majority. In fact, </w:t>
      </w:r>
      <w:proofErr w:type="gramStart"/>
      <w:r>
        <w:t>I myself</w:t>
      </w:r>
      <w:proofErr w:type="gramEnd"/>
      <w:r>
        <w:t xml:space="preserve"> worked for the community Nation of Islam for $25 a week as a grown man. And I was moved up to $40 a week and I thought I was really getting some big money. That's right. Yes.</w:t>
      </w:r>
    </w:p>
    <w:p w14:paraId="4DB52A23" w14:textId="77777777" w:rsidR="008553EF" w:rsidRDefault="008553EF" w:rsidP="008553EF">
      <w:r>
        <w:t xml:space="preserve">The Honorable Elijah Muhammad before he passed, he was giving me, I think, $250 a week. Yes, $250 a week. And occasionally there was a bonus. Yes. But that was just in the last couple of years of his life. For the great portion of my life under the Honorable Elijah Muhammad, I was told to work for nothing. Yes, that you'll get yours, don't worry. My father told me that all of it was mine. He said, "Don't worry. It's all yours." And that's what we were told to tell you. You were working for </w:t>
      </w:r>
      <w:proofErr w:type="gramStart"/>
      <w:r>
        <w:t>your own</w:t>
      </w:r>
      <w:proofErr w:type="gramEnd"/>
      <w:r>
        <w:t>. Don't worry about getting anything. It's all yours. The Honorable Elijah Muhammad is your leader. He's your personal leader. That's your man. That's what we were told to tell you.</w:t>
      </w:r>
    </w:p>
    <w:p w14:paraId="3A1E5097" w14:textId="77777777" w:rsidR="008553EF" w:rsidRDefault="008553EF" w:rsidP="008553EF">
      <w:r>
        <w:t xml:space="preserve">The stores are your stores. Temple, your temple. Everything yours, the Nation of Islam, your Nation of Islam. Now you come </w:t>
      </w:r>
      <w:proofErr w:type="gramStart"/>
      <w:r>
        <w:t>ask</w:t>
      </w:r>
      <w:proofErr w:type="gramEnd"/>
      <w:r>
        <w:t xml:space="preserve"> for a salary. Their brothers are fruit. This brother wants us to pay him to help us with this detail, work detail. What do you think of a brother like this? That don't appreciate the Honorable Elijah Muhammad staying up staying night, working so he will have salvation, himself, and his babies. And now he's standing up here, don't care thing about the suffering of the Honorable Elijah Muhammad. We </w:t>
      </w:r>
      <w:proofErr w:type="gramStart"/>
      <w:r>
        <w:t>asking</w:t>
      </w:r>
      <w:proofErr w:type="gramEnd"/>
      <w:r>
        <w:t xml:space="preserve"> him to come and work on a detail to help the Honorable Elijah Muhammad, and he's telling us how much we got to pay him. What do you think of a brother like this? Throw him out. Throw him out. Throw him out. Throw him out.</w:t>
      </w:r>
    </w:p>
    <w:p w14:paraId="38067C75" w14:textId="77777777" w:rsidR="008553EF" w:rsidRDefault="008553EF" w:rsidP="008553EF">
      <w:r>
        <w:t xml:space="preserve">And in most instances, the man would be thrown out on his head. He'd be </w:t>
      </w:r>
      <w:proofErr w:type="gramStart"/>
      <w:r>
        <w:t>marched</w:t>
      </w:r>
      <w:proofErr w:type="gramEnd"/>
      <w:r>
        <w:t xml:space="preserve"> right out the door and </w:t>
      </w:r>
      <w:proofErr w:type="gramStart"/>
      <w:r>
        <w:t>thrown</w:t>
      </w:r>
      <w:proofErr w:type="gramEnd"/>
      <w:r>
        <w:t xml:space="preserve"> down the steps. </w:t>
      </w:r>
      <w:proofErr w:type="gramStart"/>
      <w:r>
        <w:t>Didn't</w:t>
      </w:r>
      <w:proofErr w:type="gramEnd"/>
      <w:r>
        <w:t xml:space="preserve"> care how he </w:t>
      </w:r>
      <w:proofErr w:type="gramStart"/>
      <w:r>
        <w:t>fall</w:t>
      </w:r>
      <w:proofErr w:type="gramEnd"/>
      <w:r>
        <w:t xml:space="preserve">. He </w:t>
      </w:r>
      <w:proofErr w:type="gramStart"/>
      <w:r>
        <w:t>lucky</w:t>
      </w:r>
      <w:proofErr w:type="gramEnd"/>
      <w:r>
        <w:t xml:space="preserve"> if somebody didn't fall on top of him with their shoes. Now, many of you are still around here from yesterday and you know I'm telling you the truth. Now I'm asking you and showing you the way for you to save your own manhood. Save your manhood, keep the work life in you. Save your manhood. And at the same time, build the community. And all I'm asking you is that if you are unemployed, use the time to work for us for nothing.</w:t>
      </w:r>
    </w:p>
    <w:p w14:paraId="6BE178E8" w14:textId="77777777" w:rsidR="008553EF" w:rsidRDefault="008553EF" w:rsidP="008553EF">
      <w:r>
        <w:t xml:space="preserve">Nothing except your dignity as a man, your manhood, to keep the work life in you, to keep respect for the work life in you and to increase the worth of this community. You're not working anyway. You don't go </w:t>
      </w:r>
      <w:proofErr w:type="gramStart"/>
      <w:r>
        <w:t>to a job</w:t>
      </w:r>
      <w:proofErr w:type="gramEnd"/>
      <w:r>
        <w:t xml:space="preserve"> anyway. You're going to spend the time in needless </w:t>
      </w:r>
      <w:r>
        <w:lastRenderedPageBreak/>
        <w:t xml:space="preserve">foolishness anyway or sitting around looking at the walls or something. Here is a chance for you to prove to me and prove to yourself and everybody that you are not lying, that you are not a hypocrite. I'm not going to ask you today. I'm going to leave you today. But I'm going to call back and </w:t>
      </w:r>
      <w:proofErr w:type="gramStart"/>
      <w:r>
        <w:t>Inshallah</w:t>
      </w:r>
      <w:proofErr w:type="gramEnd"/>
      <w:r>
        <w:t xml:space="preserve"> and I'm going to find out how many of you gave your name to Brother Mustafa, Brother Sydney. They </w:t>
      </w:r>
      <w:proofErr w:type="gramStart"/>
      <w:r>
        <w:t>all are</w:t>
      </w:r>
      <w:proofErr w:type="gramEnd"/>
      <w:r>
        <w:t xml:space="preserve"> here. They </w:t>
      </w:r>
      <w:proofErr w:type="gramStart"/>
      <w:r>
        <w:t>all can</w:t>
      </w:r>
      <w:proofErr w:type="gramEnd"/>
      <w:r>
        <w:t xml:space="preserve"> take your name. Brother Mustafa and Brother Sydney, they can even get some other helpers to help them.</w:t>
      </w:r>
    </w:p>
    <w:p w14:paraId="43E84568" w14:textId="77777777" w:rsidR="008553EF" w:rsidRDefault="008553EF" w:rsidP="008553EF">
      <w:r>
        <w:t xml:space="preserve">Sister Hafiza, I think she might be still here. There are people here who can take your name, your address, some number or some person that they can </w:t>
      </w:r>
      <w:proofErr w:type="gramStart"/>
      <w:r>
        <w:t>connect</w:t>
      </w:r>
      <w:proofErr w:type="gramEnd"/>
      <w:r>
        <w:t xml:space="preserve"> you, can reach you through. I want to see how many of you who are unemployed that will give this time you spend every day in nonproductive work to the community of Al Islam.</w:t>
      </w:r>
    </w:p>
    <w:p w14:paraId="40BB7AA0" w14:textId="31F8F005" w:rsidR="008553EF" w:rsidRDefault="008553EF" w:rsidP="008553EF">
      <w:r>
        <w:t>Until you find a job that will enable you to take care of yourself and your family or whatever your responsibilities are. The unemployed could never be unemployed. We have a community we are trying to build. So how can you be unemployed? We got work to do. Those who are employed, if you are half employed, working part-time, if you have a lot of time on your hands, you should also give us your name. Help us out. So that's what I expect. Before we leave here today, I expect you to give your name to E</w:t>
      </w:r>
      <w:r>
        <w:t>ri</w:t>
      </w:r>
      <w:r>
        <w:t xml:space="preserve">c B. Mustafa. And Brother Sydney Sharif will help him. And they might have some other person assisting them. But be aware of the snakes. Be aware of the snakes. Have your ears open for crooked language. They know how to cut our throats with flattery. Yeah, brother, </w:t>
      </w:r>
      <w:proofErr w:type="gramStart"/>
      <w:r>
        <w:t>you</w:t>
      </w:r>
      <w:proofErr w:type="gramEnd"/>
      <w:r>
        <w:t xml:space="preserve"> </w:t>
      </w:r>
      <w:proofErr w:type="gramStart"/>
      <w:r>
        <w:t>really energetic</w:t>
      </w:r>
      <w:proofErr w:type="gramEnd"/>
      <w:r>
        <w:t xml:space="preserve">, aren't you? Yeah, he's right here. He's right here. They </w:t>
      </w:r>
      <w:proofErr w:type="gramStart"/>
      <w:r>
        <w:t>saying</w:t>
      </w:r>
      <w:proofErr w:type="gramEnd"/>
      <w:r>
        <w:t xml:space="preserve"> that to kill your spirit. Devil psychology. What they're saying. Yeah, you </w:t>
      </w:r>
      <w:proofErr w:type="gramStart"/>
      <w:r>
        <w:t>right</w:t>
      </w:r>
      <w:proofErr w:type="gramEnd"/>
      <w:r>
        <w:t xml:space="preserve"> here, fool. Yeah, right here fool. They know how to say it with the tone and to place the words right. They know how to make nice words turn into damaging words.</w:t>
      </w:r>
    </w:p>
    <w:p w14:paraId="735C2FC7" w14:textId="77777777" w:rsidR="008553EF" w:rsidRDefault="008553EF" w:rsidP="008553EF">
      <w:r>
        <w:t xml:space="preserve">Be aware of them. Dear beloved Muslims, let us propagate this message. Study the Qur'an, read it daily. Ramadan is approaching. If you had been reading the Qur'an some ever since last Ramadan, this Ramadan, it'll be easy and smoother reading because you are more familiar with the Qur'an. </w:t>
      </w:r>
      <w:proofErr w:type="gramStart"/>
      <w:r>
        <w:t>You</w:t>
      </w:r>
      <w:proofErr w:type="gramEnd"/>
      <w:r>
        <w:t xml:space="preserve"> see? Read the Qur'an daily. Remember to pray to Allah daily and do something to improve the Muslim life in your own life and in all those under your charge daily. Children, husband help wife, wife, help husband. And you </w:t>
      </w:r>
      <w:proofErr w:type="gramStart"/>
      <w:r>
        <w:t>have to</w:t>
      </w:r>
      <w:proofErr w:type="gramEnd"/>
      <w:r>
        <w:t xml:space="preserve"> be tactful. I meet sisters and brothers. They say, "I can't talk to my husband. I can't talk to my wife." Be tactful.</w:t>
      </w:r>
    </w:p>
    <w:p w14:paraId="32A1D576" w14:textId="77777777" w:rsidR="008553EF" w:rsidRDefault="008553EF" w:rsidP="008553EF">
      <w:r>
        <w:t xml:space="preserve">You know how to talk to Brother Herbert. And the charity that he </w:t>
      </w:r>
      <w:proofErr w:type="gramStart"/>
      <w:r>
        <w:t>give</w:t>
      </w:r>
      <w:proofErr w:type="gramEnd"/>
      <w:r>
        <w:t xml:space="preserve"> us </w:t>
      </w:r>
      <w:proofErr w:type="spellStart"/>
      <w:r>
        <w:t>ain't</w:t>
      </w:r>
      <w:proofErr w:type="spellEnd"/>
      <w:r>
        <w:t xml:space="preserve"> going to save our life. Helping each other to be better Muslims will save our lives. </w:t>
      </w:r>
      <w:proofErr w:type="gramStart"/>
      <w:r>
        <w:t>So</w:t>
      </w:r>
      <w:proofErr w:type="gramEnd"/>
      <w:r>
        <w:t xml:space="preserve"> you </w:t>
      </w:r>
      <w:proofErr w:type="gramStart"/>
      <w:r>
        <w:t>have to</w:t>
      </w:r>
      <w:proofErr w:type="gramEnd"/>
      <w:r>
        <w:t xml:space="preserve"> remember to be tactful with each other. Don't say, "Oh, you haven't prayed at all this week. I've been noticing you. You haven't prayed at all this week. That's our problem. You don't carry out the instructions of the Imam. Be tactful. That money is important to </w:t>
      </w:r>
      <w:proofErr w:type="gramStart"/>
      <w:r>
        <w:t>you</w:t>
      </w:r>
      <w:proofErr w:type="gramEnd"/>
      <w:r>
        <w:t xml:space="preserve"> so you know how to be tactful when you want it, don't you? Oh, you can be so tactful.</w:t>
      </w:r>
    </w:p>
    <w:p w14:paraId="0586E690" w14:textId="77777777" w:rsidR="008553EF" w:rsidRDefault="008553EF" w:rsidP="008553EF">
      <w:r>
        <w:t xml:space="preserve">You think even how to address Brother Herbert before you address him. You remember his name is Jabir. Brother Jabir, I like that name you got. All praise is due to Allah brother. That's a wonderful name you got. Brother Jabir, I was wondering if you could help me out a little bit. I need a little help. I promise to give </w:t>
      </w:r>
      <w:proofErr w:type="gramStart"/>
      <w:r>
        <w:t>it right</w:t>
      </w:r>
      <w:proofErr w:type="gramEnd"/>
      <w:r>
        <w:t xml:space="preserve"> back to you. </w:t>
      </w:r>
      <w:proofErr w:type="gramStart"/>
      <w:r>
        <w:t>So</w:t>
      </w:r>
      <w:proofErr w:type="gramEnd"/>
      <w:r>
        <w:t xml:space="preserve"> you knew how to </w:t>
      </w:r>
      <w:r>
        <w:lastRenderedPageBreak/>
        <w:t xml:space="preserve">approach Brother Jabir. But the wife that you want to correct, I knew you'd never be no real Muslim. Yeah. You don't pray. That's </w:t>
      </w:r>
      <w:proofErr w:type="gramStart"/>
      <w:r>
        <w:t>how come</w:t>
      </w:r>
      <w:proofErr w:type="gramEnd"/>
      <w:r>
        <w:t xml:space="preserve"> there's so much trouble in this house.</w:t>
      </w:r>
    </w:p>
    <w:p w14:paraId="2347DBDC" w14:textId="77777777" w:rsidR="008553EF" w:rsidRDefault="008553EF" w:rsidP="008553EF">
      <w:r>
        <w:t xml:space="preserve">Or the sisters say the same thing to the brother. </w:t>
      </w:r>
      <w:proofErr w:type="gramStart"/>
      <w:r>
        <w:t>Oh</w:t>
      </w:r>
      <w:proofErr w:type="gramEnd"/>
      <w:r>
        <w:t xml:space="preserve"> you stop wasting your time around here. Praying so much. You </w:t>
      </w:r>
      <w:proofErr w:type="gramStart"/>
      <w:r>
        <w:t>unbalanced</w:t>
      </w:r>
      <w:proofErr w:type="gramEnd"/>
      <w:r>
        <w:t xml:space="preserve">. Every time I see you, you got some article in your hand, a Holy Qur'an or something. You </w:t>
      </w:r>
      <w:proofErr w:type="gramStart"/>
      <w:r>
        <w:t>praying</w:t>
      </w:r>
      <w:proofErr w:type="gramEnd"/>
      <w:r>
        <w:t xml:space="preserve">. </w:t>
      </w:r>
      <w:proofErr w:type="gramStart"/>
      <w:r>
        <w:t>Chief</w:t>
      </w:r>
      <w:proofErr w:type="gramEnd"/>
      <w:r>
        <w:t xml:space="preserve"> </w:t>
      </w:r>
      <w:proofErr w:type="gramStart"/>
      <w:r>
        <w:t>say</w:t>
      </w:r>
      <w:proofErr w:type="gramEnd"/>
      <w:r>
        <w:t xml:space="preserve"> you </w:t>
      </w:r>
      <w:proofErr w:type="gramStart"/>
      <w:r>
        <w:t>have to</w:t>
      </w:r>
      <w:proofErr w:type="gramEnd"/>
      <w:r>
        <w:t xml:space="preserve"> take care of your responsibility. You crazy, man. Unbalanced person. Now the brother </w:t>
      </w:r>
      <w:proofErr w:type="gramStart"/>
      <w:r>
        <w:t>got</w:t>
      </w:r>
      <w:proofErr w:type="gramEnd"/>
      <w:r>
        <w:t xml:space="preserve"> a </w:t>
      </w:r>
      <w:proofErr w:type="gramStart"/>
      <w:r>
        <w:t>problem</w:t>
      </w:r>
      <w:proofErr w:type="gramEnd"/>
      <w:r>
        <w:t xml:space="preserve"> and the sister </w:t>
      </w:r>
      <w:proofErr w:type="gramStart"/>
      <w:r>
        <w:t>got</w:t>
      </w:r>
      <w:proofErr w:type="gramEnd"/>
      <w:r>
        <w:t xml:space="preserve"> a problem. But that </w:t>
      </w:r>
      <w:proofErr w:type="spellStart"/>
      <w:r>
        <w:t>ain't</w:t>
      </w:r>
      <w:proofErr w:type="spellEnd"/>
      <w:r>
        <w:t xml:space="preserve"> the way to go at each other. We should be tactful like we are when we really want that $10 that we want brother Jabir to lend us.</w:t>
      </w:r>
    </w:p>
    <w:p w14:paraId="16CA4D95" w14:textId="77777777" w:rsidR="008553EF" w:rsidRDefault="008553EF" w:rsidP="008553EF">
      <w:r>
        <w:t xml:space="preserve">I say $10 to stop you from being crazy. Some of you go to him, you think he's crazy. Brother Jabir, if you just give me $5,000. Brother Jabir, if I had $10,000, I think I'd get this business started. Brother Jabir </w:t>
      </w:r>
      <w:proofErr w:type="spellStart"/>
      <w:r>
        <w:t>ain't</w:t>
      </w:r>
      <w:proofErr w:type="spellEnd"/>
      <w:r>
        <w:t xml:space="preserve"> crazy. He didn't throw a coin up in the air and the coin came down and told him where to go to make his money. He </w:t>
      </w:r>
      <w:proofErr w:type="gramStart"/>
      <w:r>
        <w:t>been</w:t>
      </w:r>
      <w:proofErr w:type="gramEnd"/>
      <w:r>
        <w:t xml:space="preserve"> working his brains for 20 years or more. Yeah. And you think you can go to him and ask for $10,000, $5,000. I told him to start sending you to me. I'm going to cuss you out.</w:t>
      </w:r>
    </w:p>
    <w:p w14:paraId="6A0F0B9E" w14:textId="69ABA2B3" w:rsidR="008553EF" w:rsidRDefault="008553EF" w:rsidP="008553EF">
      <w:r>
        <w:t xml:space="preserve">That's right. </w:t>
      </w:r>
      <w:proofErr w:type="gramStart"/>
      <w:r>
        <w:t>So</w:t>
      </w:r>
      <w:proofErr w:type="gramEnd"/>
      <w:r>
        <w:t xml:space="preserve"> you shame me. Yeah, you do shame me. More of the people that say they follow me </w:t>
      </w:r>
      <w:proofErr w:type="gramStart"/>
      <w:r>
        <w:t>coming</w:t>
      </w:r>
      <w:proofErr w:type="gramEnd"/>
      <w:r>
        <w:t xml:space="preserve"> to him than all the people in the world. People know him all around the world. They </w:t>
      </w:r>
      <w:proofErr w:type="spellStart"/>
      <w:r>
        <w:t>ain't</w:t>
      </w:r>
      <w:proofErr w:type="spellEnd"/>
      <w:r>
        <w:t xml:space="preserve"> coming to him like you are. </w:t>
      </w:r>
      <w:proofErr w:type="gramStart"/>
      <w:r>
        <w:t>So</w:t>
      </w:r>
      <w:proofErr w:type="gramEnd"/>
      <w:r>
        <w:t xml:space="preserve"> what's wrong with you? Lazy. Like hungry dogs. Come around the table of the rich man eating up the crumbs. They get everything up off the floor. Then they look at him and just sit down on their behind. You ever see a dog </w:t>
      </w:r>
      <w:proofErr w:type="gramStart"/>
      <w:r>
        <w:t>sit</w:t>
      </w:r>
      <w:proofErr w:type="gramEnd"/>
      <w:r>
        <w:t xml:space="preserve"> down on his hind? </w:t>
      </w:r>
      <w:proofErr w:type="gramStart"/>
      <w:r>
        <w:t>See</w:t>
      </w:r>
      <w:proofErr w:type="gramEnd"/>
      <w:r>
        <w:t xml:space="preserve"> me here looking pitiful? Will you drop another </w:t>
      </w:r>
      <w:r>
        <w:t>crumb</w:t>
      </w:r>
      <w:r>
        <w:t xml:space="preserve"> off the table? I know I'm not supposed to put my dirty paws on your table.</w:t>
      </w:r>
    </w:p>
    <w:p w14:paraId="5E3D98F8" w14:textId="77777777" w:rsidR="008553EF" w:rsidRDefault="008553EF" w:rsidP="008553EF">
      <w:proofErr w:type="gramStart"/>
      <w:r>
        <w:t>So</w:t>
      </w:r>
      <w:proofErr w:type="gramEnd"/>
      <w:r>
        <w:t xml:space="preserve"> you shame me. You discredit what we are worth. Don't do that. Ask Brother Jabir how many times I come to him for money. He'll tell you. I don't go to him for money. I've gone to him in my whole life maybe five times. Maybe it's five times. I know it's two times in my whole life </w:t>
      </w:r>
      <w:proofErr w:type="gramStart"/>
      <w:r>
        <w:t>have I</w:t>
      </w:r>
      <w:proofErr w:type="gramEnd"/>
      <w:r>
        <w:t xml:space="preserve"> gone to him. Two times. Maybe five at the most. To ask him for money. A Muslim is not a beggar. We accept to help people that beg, but a Muslim is not a beggar. No. And those that beg before they receive, I </w:t>
      </w:r>
      <w:proofErr w:type="gramStart"/>
      <w:r>
        <w:t>have to</w:t>
      </w:r>
      <w:proofErr w:type="gramEnd"/>
      <w:r>
        <w:t xml:space="preserve"> know that they qualify. That's right. Don't you know a Muslim is contributing to the weakness, to the weakness of the structure of society when he gives a beggar money and not knowing the evidence that beggar qualifies or not.</w:t>
      </w:r>
    </w:p>
    <w:p w14:paraId="7C22437F" w14:textId="77777777" w:rsidR="008553EF" w:rsidRDefault="008553EF" w:rsidP="008553EF">
      <w:r>
        <w:t xml:space="preserve">Are you </w:t>
      </w:r>
      <w:proofErr w:type="gramStart"/>
      <w:r>
        <w:t>a</w:t>
      </w:r>
      <w:proofErr w:type="gramEnd"/>
      <w:r>
        <w:t xml:space="preserve"> able bodied man? Have you been constantly trying to find work? You're </w:t>
      </w:r>
      <w:proofErr w:type="gramStart"/>
      <w:r>
        <w:t>a</w:t>
      </w:r>
      <w:proofErr w:type="gramEnd"/>
      <w:r>
        <w:t xml:space="preserve"> able bodied man, you haven't been constantly trying to find work? Don't come to me for no charity. Yeah. I haven't had a job in six weeks, brother. I need help. How many hours of the six weeks have you put into trying to find a job? Have you been going out 40 hours a week trying to find a job? A man works 40 hours a week on a job. Have you been going out 40 hours a week trying to find a job?</w:t>
      </w:r>
    </w:p>
    <w:p w14:paraId="4984646F" w14:textId="77777777" w:rsidR="008553EF" w:rsidRDefault="008553EF" w:rsidP="008553EF">
      <w:r>
        <w:t xml:space="preserve">If you haven't been going out 40 hours a week trying to find a job, then you don't deserve my charity. That's right. Now, if you're a disabled person, your legs broke. Eyes are knocked out. You can't hear. You can't sit in the corner and sell Bilalian news. There's nothing you can do. That person needs some help from us. You alone by yourself, you're disabled, you can't take care of yourself. You're old, disabled. That person needs help from us. Now we have such </w:t>
      </w:r>
      <w:proofErr w:type="gramStart"/>
      <w:r>
        <w:t>persons</w:t>
      </w:r>
      <w:proofErr w:type="gramEnd"/>
      <w:r>
        <w:t xml:space="preserve">. We </w:t>
      </w:r>
      <w:proofErr w:type="gramStart"/>
      <w:r>
        <w:t>got</w:t>
      </w:r>
      <w:proofErr w:type="gramEnd"/>
      <w:r>
        <w:t xml:space="preserve"> Brother David who lives alone. That poor brother needs help. He </w:t>
      </w:r>
      <w:r>
        <w:lastRenderedPageBreak/>
        <w:t xml:space="preserve">needs someone to visit him. Someone </w:t>
      </w:r>
      <w:proofErr w:type="gramStart"/>
      <w:r>
        <w:t>to visit</w:t>
      </w:r>
      <w:proofErr w:type="gramEnd"/>
      <w:r>
        <w:t xml:space="preserve"> him daily. Now we can find good sister like Sister Jamila, the nurse, who will go. Like Brother Travis. Sister Jamila, he needs a sister to go and just cook a meal for him a day and help him, make sure his house is all right.</w:t>
      </w:r>
    </w:p>
    <w:p w14:paraId="770DD58E" w14:textId="77777777" w:rsidR="008553EF" w:rsidRDefault="008553EF" w:rsidP="008553EF">
      <w:r>
        <w:t xml:space="preserve">If we can find the sister, I will take out of my personal </w:t>
      </w:r>
      <w:proofErr w:type="gramStart"/>
      <w:r>
        <w:t>charities</w:t>
      </w:r>
      <w:proofErr w:type="gramEnd"/>
      <w:r>
        <w:t xml:space="preserve"> and pay for it. And when I run out, Herbert will pay until he runs out. Jabir will pay until he runs out. But Brother David needs to be taken care of. We need a sister to help the brother. We </w:t>
      </w:r>
      <w:proofErr w:type="gramStart"/>
      <w:r>
        <w:t>got</w:t>
      </w:r>
      <w:proofErr w:type="gramEnd"/>
      <w:r>
        <w:t xml:space="preserve"> a sister who will help. How come we don't have the brother Sayid, Brother Sydney Sharif, or brother Edward B, or Sister Hafiza. How come they're not rushing to take that sister's name so this will be done. Quickly get these people's names. We </w:t>
      </w:r>
      <w:proofErr w:type="gramStart"/>
      <w:r>
        <w:t>not</w:t>
      </w:r>
      <w:proofErr w:type="gramEnd"/>
      <w:r>
        <w:t xml:space="preserve"> talking </w:t>
      </w:r>
      <w:proofErr w:type="gramStart"/>
      <w:r>
        <w:t>foolishness</w:t>
      </w:r>
      <w:proofErr w:type="gramEnd"/>
      <w:r>
        <w:t xml:space="preserve">. Damn it. We want to get this done. We got a man that's laying up home now and nobody take care of him. We need somebody to help. And we </w:t>
      </w:r>
      <w:proofErr w:type="gramStart"/>
      <w:r>
        <w:t>saying</w:t>
      </w:r>
      <w:proofErr w:type="gramEnd"/>
      <w:r>
        <w:t xml:space="preserve"> the money is here. Let's get the sister's name and get started.</w:t>
      </w:r>
    </w:p>
    <w:p w14:paraId="68C6A39E" w14:textId="6F7543C2" w:rsidR="008553EF" w:rsidRDefault="008553EF" w:rsidP="008553EF">
      <w:r>
        <w:t xml:space="preserve">We have Brother David. We have Sister Suzanne. We have other sisters. Brother Travis, he </w:t>
      </w:r>
      <w:proofErr w:type="gramStart"/>
      <w:r>
        <w:t>visit</w:t>
      </w:r>
      <w:proofErr w:type="gramEnd"/>
      <w:r>
        <w:t xml:space="preserve"> most of the sick. But Brother David is living alone. He's not in an old </w:t>
      </w:r>
      <w:proofErr w:type="gramStart"/>
      <w:r>
        <w:t>folks</w:t>
      </w:r>
      <w:proofErr w:type="gramEnd"/>
      <w:r>
        <w:t xml:space="preserve"> home. He's not in a nursing home. He's alone. He needs help right </w:t>
      </w:r>
      <w:r>
        <w:t>now. That’s</w:t>
      </w:r>
      <w:r>
        <w:t xml:space="preserve"> who our charity is for. We have put a stop on charities to you able bodied </w:t>
      </w:r>
      <w:proofErr w:type="spellStart"/>
      <w:r>
        <w:t>grown ups</w:t>
      </w:r>
      <w:proofErr w:type="spellEnd"/>
      <w:r>
        <w:t xml:space="preserve">. We want you to give. You </w:t>
      </w:r>
      <w:proofErr w:type="gramStart"/>
      <w:r>
        <w:t>got</w:t>
      </w:r>
      <w:proofErr w:type="gramEnd"/>
      <w:r>
        <w:t xml:space="preserve"> energy and muscles we want you to show you can give. All right, let's get this done. Let's </w:t>
      </w:r>
      <w:proofErr w:type="gramStart"/>
      <w:r>
        <w:t>get</w:t>
      </w:r>
      <w:proofErr w:type="gramEnd"/>
      <w:r>
        <w:t xml:space="preserve"> </w:t>
      </w:r>
      <w:proofErr w:type="gramStart"/>
      <w:r>
        <w:t>these things taken care of</w:t>
      </w:r>
      <w:proofErr w:type="gramEnd"/>
      <w:r>
        <w:t xml:space="preserve">. Now dear beloved people. This is the way for us to be successful. Allah will love us for being this way. He'll protect us. He will improve our lives. Don't worry. All we have to do is be truthful, be firm, steadfast, patient. That means keep at it. Don't </w:t>
      </w:r>
      <w:proofErr w:type="gramStart"/>
      <w:r>
        <w:t>give it</w:t>
      </w:r>
      <w:proofErr w:type="gramEnd"/>
      <w:r>
        <w:t xml:space="preserve"> up. And the future is nothing but bright for us.</w:t>
      </w:r>
    </w:p>
    <w:p w14:paraId="277FC821" w14:textId="6A91629D" w:rsidR="008553EF" w:rsidRDefault="008553EF" w:rsidP="008553EF">
      <w:r>
        <w:t xml:space="preserve">And more than that, Allah will give us full reward in the new creation. Dear beloved people, let us not forget to pray for the success of this mission. Daily, remember to pray for the success of this mission. Say O Allah exalt Prophet Muhammad and the followers of Prophet Muhammad. As you </w:t>
      </w:r>
      <w:r>
        <w:t>exalted</w:t>
      </w:r>
      <w:r>
        <w:t xml:space="preserve"> Abraham and the followers of Abraham. And bless Prophet Muhammad and the followers of Prophet Muhammad. As you blessed Abraham and the followers of Abraham. For surely in all the </w:t>
      </w:r>
      <w:proofErr w:type="gramStart"/>
      <w:r>
        <w:t>worlds</w:t>
      </w:r>
      <w:proofErr w:type="gramEnd"/>
      <w:r>
        <w:t>, yours is the greatest praise and you are the most magnified, the most exalted. Ameen. And dear beloved Muslims, don't forget that this is no ordinary mission, that this is no ordinary message.</w:t>
      </w:r>
    </w:p>
    <w:p w14:paraId="6C2D6AC2" w14:textId="77777777" w:rsidR="008553EF" w:rsidRDefault="008553EF" w:rsidP="008553EF">
      <w:r>
        <w:t xml:space="preserve">And that Allah is our aid, our friend, and protector. Fearing nothing. Do all you can and live a whole Muslim life. Don't be like the brother I was talking about who prays all the time and </w:t>
      </w:r>
      <w:proofErr w:type="gramStart"/>
      <w:r>
        <w:t>read</w:t>
      </w:r>
      <w:proofErr w:type="gramEnd"/>
      <w:r>
        <w:t xml:space="preserve"> all the </w:t>
      </w:r>
      <w:proofErr w:type="gramStart"/>
      <w:r>
        <w:t>time, but</w:t>
      </w:r>
      <w:proofErr w:type="gramEnd"/>
      <w:r>
        <w:t xml:space="preserve"> is not trying to bring income into his house so his wife will have dignity. </w:t>
      </w:r>
      <w:proofErr w:type="gramStart"/>
      <w:r>
        <w:t>So</w:t>
      </w:r>
      <w:proofErr w:type="gramEnd"/>
      <w:r>
        <w:t xml:space="preserve"> she will be proud of him as her husband. And don't be like the brother who can't leave his business for one hour to sit with us on Jumu'ah and return to his work. I never call anybody back. If I see a person come and he spends an hour and he leaves, I understand the work. Or if he spends </w:t>
      </w:r>
      <w:proofErr w:type="gramStart"/>
      <w:r>
        <w:t>a half</w:t>
      </w:r>
      <w:proofErr w:type="gramEnd"/>
      <w:r>
        <w:t xml:space="preserve"> an hour, he leaves. I never draw any attention to anybody because I understand the work.</w:t>
      </w:r>
    </w:p>
    <w:p w14:paraId="25658D56" w14:textId="77777777" w:rsidR="008553EF" w:rsidRDefault="008553EF" w:rsidP="008553EF">
      <w:r>
        <w:t xml:space="preserve">But most of </w:t>
      </w:r>
      <w:proofErr w:type="gramStart"/>
      <w:r>
        <w:t>us who</w:t>
      </w:r>
      <w:proofErr w:type="gramEnd"/>
      <w:r>
        <w:t xml:space="preserve"> are working for ourselves or working for the community. We can come down for half an hour, for an hour. Yeah. So </w:t>
      </w:r>
      <w:proofErr w:type="gramStart"/>
      <w:r>
        <w:t>let us</w:t>
      </w:r>
      <w:proofErr w:type="gramEnd"/>
      <w:r>
        <w:t xml:space="preserve"> do that. And don't be like this little sister who happens to be my daughter, who this morning asked me, could they practice for their parade demonstration while we have Jumu'ah? We'll say Al Fatihah, but we want to, while Jumu'ah </w:t>
      </w:r>
      <w:proofErr w:type="gramStart"/>
      <w:r>
        <w:t>going</w:t>
      </w:r>
      <w:proofErr w:type="gramEnd"/>
      <w:r>
        <w:t xml:space="preserve"> on, we want to practice for our demonstration that we are going to give in </w:t>
      </w:r>
      <w:r>
        <w:lastRenderedPageBreak/>
        <w:t xml:space="preserve">the parade. I told my daughter, Sister Ngina, she's 12 years old. I told her, I said, </w:t>
      </w:r>
      <w:proofErr w:type="gramStart"/>
      <w:r>
        <w:t>Look</w:t>
      </w:r>
      <w:proofErr w:type="gramEnd"/>
      <w:r>
        <w:t>, Allah says when the Jumu'ah prayer is called leave your business</w:t>
      </w:r>
      <w:proofErr w:type="gramStart"/>
      <w:r>
        <w:t>.</w:t>
      </w:r>
      <w:proofErr w:type="gramEnd"/>
      <w:r>
        <w:t xml:space="preserve"> I say, Ngina, I'm telling Muslims to leave their business, to leave the earnings that's coming to them so they can pay their rent by food." I said, </w:t>
      </w:r>
      <w:proofErr w:type="gramStart"/>
      <w:r>
        <w:t>You</w:t>
      </w:r>
      <w:proofErr w:type="gramEnd"/>
      <w:r>
        <w:t xml:space="preserve"> asking me to take time off to do some dance steps for the parade?" Told her, No.</w:t>
      </w:r>
    </w:p>
    <w:p w14:paraId="43EBF5A2" w14:textId="77777777" w:rsidR="008553EF" w:rsidRDefault="008553EF" w:rsidP="008553EF">
      <w:r>
        <w:t xml:space="preserve">When Jumu'ah is going on, nothing should be happening except Jumu'ah in this whole compound. Neither here nor in the school or anywhere else. </w:t>
      </w:r>
      <w:proofErr w:type="spellStart"/>
      <w:r>
        <w:t>Certaintly</w:t>
      </w:r>
      <w:proofErr w:type="spellEnd"/>
      <w:r>
        <w:t>, we are late for prayer. We know Jumu'ah prayer, the prayer should be said at a proper time. And this is very, very serious that we pray at the proper time, but here I've talked to you way beyond the time of the Salat. You know why? Because I know the rational teachings of Al Islam. The situation that we are in now is almost the same as the situation was for the fighters, the warriors who were out in the camp with their weapons, fighting the enemy on the battlefront.</w:t>
      </w:r>
    </w:p>
    <w:p w14:paraId="4E3B1613" w14:textId="77777777" w:rsidR="008553EF" w:rsidRDefault="008553EF" w:rsidP="008553EF">
      <w:r>
        <w:t xml:space="preserve">Some had to fight while the prayer was being said and wait for their time to make the prayer, take time to pray. And G-d says for ordinary prayers that if we are traveling, we can cut them short and we can say them later. Some can be combined. The Jumu'ah prayer is very, very strict, but even for Jumu'ah prayer, during the heated times of trouble for the followers of Prophet Muhammad, some watched while others prayed. Yes. Don't you know this war, this war, this moral war, this spiritual war, is the war of today. Not only for us, but for nations. The real war for nations </w:t>
      </w:r>
      <w:proofErr w:type="gramStart"/>
      <w:r>
        <w:t>is not</w:t>
      </w:r>
      <w:proofErr w:type="gramEnd"/>
      <w:r>
        <w:t xml:space="preserve"> no more the machine gun, the M1, the rockets. That's no more. The weapons. The weapons today </w:t>
      </w:r>
      <w:proofErr w:type="gramStart"/>
      <w:r>
        <w:t>is</w:t>
      </w:r>
      <w:proofErr w:type="gramEnd"/>
      <w:r>
        <w:t xml:space="preserve"> argument, propaganda, word of mouth. That's how nations are conducting war today. It has become the chief weapon of war, mouth, words.</w:t>
      </w:r>
    </w:p>
    <w:p w14:paraId="4BCAC905" w14:textId="77777777" w:rsidR="008553EF" w:rsidRDefault="008553EF" w:rsidP="008553EF">
      <w:proofErr w:type="gramStart"/>
      <w:r>
        <w:t>So</w:t>
      </w:r>
      <w:proofErr w:type="gramEnd"/>
      <w:r>
        <w:t xml:space="preserve"> you tell me this is not war. This is war. It is more important for me to save my poor brothers and sisters' life to get them out of the death that they're in, to get them away from the snakes that are killing them, to get them back on the path of Allah. It's more important for us to do this than to pray. We will pray after we have taken care of the business at hand. The business at hand is to save a man so that he will have life tomorrow to pray. Allahu Akbar. Oh Allah, bless Muhammad with the choicest blessings. Oh Allah, let us be </w:t>
      </w:r>
      <w:proofErr w:type="gramStart"/>
      <w:r>
        <w:t>that</w:t>
      </w:r>
      <w:proofErr w:type="gramEnd"/>
      <w:r>
        <w:t xml:space="preserve"> people fulfilling that that you ask. Wherein you say that there arise out of you, a band of </w:t>
      </w:r>
      <w:proofErr w:type="spellStart"/>
      <w:r>
        <w:t>of</w:t>
      </w:r>
      <w:proofErr w:type="spellEnd"/>
      <w:r>
        <w:t xml:space="preserve"> Muslims, calling to all that is good, resisting all that is bad and unlawful, not afraid of the criticism of the criticizers, kind and tender with believers, firm and strong against the enemies of faith.</w:t>
      </w:r>
    </w:p>
    <w:p w14:paraId="3D8E90CB" w14:textId="77777777" w:rsidR="008553EF" w:rsidRDefault="008553EF" w:rsidP="008553EF">
      <w:r>
        <w:t xml:space="preserve">All praises </w:t>
      </w:r>
      <w:proofErr w:type="gramStart"/>
      <w:r>
        <w:t>due</w:t>
      </w:r>
      <w:proofErr w:type="gramEnd"/>
      <w:r>
        <w:t xml:space="preserve"> to Allah, the Guardian </w:t>
      </w:r>
      <w:proofErr w:type="spellStart"/>
      <w:r>
        <w:t>evolveer</w:t>
      </w:r>
      <w:proofErr w:type="spellEnd"/>
      <w:r>
        <w:t xml:space="preserve">, the cherisher and sustainer of all the worlds. I've ever witnessed that nothing deserves worship, nothing deserves our prayers, but Allah, the creator alone, and I bear witness that Muhammad is His slave servant and His Messenger to all the world. Dear beloved Muslims, we thank Allah for the blessing of </w:t>
      </w:r>
      <w:proofErr w:type="gramStart"/>
      <w:r>
        <w:t>faith</w:t>
      </w:r>
      <w:proofErr w:type="gramEnd"/>
      <w:r>
        <w:t xml:space="preserve"> and we are told not to count our faith as a favor to Allah, our faith is a favor from Allah to us. I thank Allah for this faith. This faith is everything to us. It is salvation, it's success in our daily life. It is everything for us and it is assurance of life in the hereafter. We thank Allah and we pray that we will remain stronger, strong and grow strong and stronger day by day and that we will measure up to those strong companions of Soph Muhammad who </w:t>
      </w:r>
      <w:r>
        <w:lastRenderedPageBreak/>
        <w:t>sacrifice their wealth, their time, who sacrificed their all to make Al Islam advance more and more in the dark, miserable world that Prophet Muhammad was raised in.</w:t>
      </w:r>
    </w:p>
    <w:p w14:paraId="21559CA1" w14:textId="77777777" w:rsidR="008553EF" w:rsidRDefault="008553EF" w:rsidP="008553EF">
      <w:r>
        <w:t xml:space="preserve">Dear beloved Muslims, if we be such people, if we copy such examples, and if we be such people in our hearts, there is nothing that we cannot overcome that is in the way of Islamic progress here in America and in the world. We pray Allah will forever strengthen our faith and that He will save </w:t>
      </w:r>
      <w:proofErr w:type="gramStart"/>
      <w:r>
        <w:t>each and every</w:t>
      </w:r>
      <w:proofErr w:type="gramEnd"/>
      <w:r>
        <w:t xml:space="preserve"> one of us, that He will bring </w:t>
      </w:r>
      <w:proofErr w:type="gramStart"/>
      <w:r>
        <w:t>each and every</w:t>
      </w:r>
      <w:proofErr w:type="gramEnd"/>
      <w:r>
        <w:t xml:space="preserve"> one of us to understanding, that He will help us to see the life, the perfect life in this religion, that He will help us to embrace all Muslims. It will help us to pay respect to the Arabs, the Arab Muslims of the world, to recognize that the protectors of the holy house, the </w:t>
      </w:r>
      <w:proofErr w:type="spellStart"/>
      <w:r>
        <w:t>ka'ba</w:t>
      </w:r>
      <w:proofErr w:type="spellEnd"/>
      <w:r>
        <w:t xml:space="preserve"> and the holy shrines and Meccan Medina are the Arab people. And we do need their leadership. We do need the protection that they offer for our holy places in Mecca and in Medina.</w:t>
      </w:r>
    </w:p>
    <w:p w14:paraId="6C66A101" w14:textId="77777777" w:rsidR="008553EF" w:rsidRDefault="008553EF" w:rsidP="008553EF">
      <w:r>
        <w:t xml:space="preserve">And we do need them to stand by us as strong senior brothers in the faith until we are strong enough to offer them the kind of support that they can offer us. We offer them inspiration. We offer them </w:t>
      </w:r>
      <w:proofErr w:type="spellStart"/>
      <w:r>
        <w:t>encouragment</w:t>
      </w:r>
      <w:proofErr w:type="spellEnd"/>
      <w:r>
        <w:t xml:space="preserve">, and we offer them fortitude. We offer them spiritual strength. We are really a great inspiration to all the Muslims of the world because we are like a person who's in the depths of </w:t>
      </w:r>
      <w:proofErr w:type="gramStart"/>
      <w:r>
        <w:t>hell ,right</w:t>
      </w:r>
      <w:proofErr w:type="gramEnd"/>
      <w:r>
        <w:t xml:space="preserve"> in the furnace of the fires of lust and temptation. We have every invitation to neglect prayer, every invitation to eat forbidden things, every invitation to smoke a dope or take a pill, become a narcotic user, every invitation to get involved in sex unlawfully. We have every invitation to give ourselves to vice, to lust, to material things.</w:t>
      </w:r>
    </w:p>
    <w:p w14:paraId="383B9F5F" w14:textId="77777777" w:rsidR="008553EF" w:rsidRDefault="008553EF" w:rsidP="008553EF">
      <w:r>
        <w:t xml:space="preserve">But right here in the center of the storm of this tornado of lust, materialism, greed, selfishness, we are showing a measure of success that I believe </w:t>
      </w:r>
      <w:proofErr w:type="gramStart"/>
      <w:r>
        <w:t>equal</w:t>
      </w:r>
      <w:proofErr w:type="gramEnd"/>
      <w:r>
        <w:t xml:space="preserve"> most </w:t>
      </w:r>
      <w:proofErr w:type="spellStart"/>
      <w:r>
        <w:t>or</w:t>
      </w:r>
      <w:proofErr w:type="spellEnd"/>
      <w:r>
        <w:t xml:space="preserve"> the past most and is inferior to none. Where can you find Muslims who will not eat the pork? Poor, but will not buy the cracker because it says animal fat. The cracker is two percent cheaper, five </w:t>
      </w:r>
      <w:proofErr w:type="gramStart"/>
      <w:r>
        <w:t>cent</w:t>
      </w:r>
      <w:proofErr w:type="gramEnd"/>
      <w:r>
        <w:t xml:space="preserve"> cheaper. We </w:t>
      </w:r>
      <w:proofErr w:type="gramStart"/>
      <w:r>
        <w:t>pay to</w:t>
      </w:r>
      <w:proofErr w:type="gramEnd"/>
      <w:r>
        <w:t xml:space="preserve"> five cents more because we don't want to take chances that the animals may be </w:t>
      </w:r>
      <w:proofErr w:type="gramStart"/>
      <w:r>
        <w:t>the lard</w:t>
      </w:r>
      <w:proofErr w:type="gramEnd"/>
      <w:r>
        <w:t xml:space="preserve">, </w:t>
      </w:r>
      <w:proofErr w:type="gramStart"/>
      <w:r>
        <w:t>may be</w:t>
      </w:r>
      <w:proofErr w:type="gramEnd"/>
      <w:r>
        <w:t xml:space="preserve"> </w:t>
      </w:r>
      <w:proofErr w:type="gramStart"/>
      <w:r>
        <w:t>the pig</w:t>
      </w:r>
      <w:proofErr w:type="gramEnd"/>
      <w:r>
        <w:t xml:space="preserve"> fat. And believe me, you can boast. I've been over most of the world. Believe me, this is your superiority and you have a right to boast. You'll find such </w:t>
      </w:r>
      <w:proofErr w:type="gramStart"/>
      <w:r>
        <w:t>persons</w:t>
      </w:r>
      <w:proofErr w:type="gramEnd"/>
      <w:r>
        <w:t xml:space="preserve"> in Arabia, but history to us and such </w:t>
      </w:r>
      <w:proofErr w:type="gramStart"/>
      <w:r>
        <w:t>persons</w:t>
      </w:r>
      <w:proofErr w:type="gramEnd"/>
      <w:r>
        <w:t xml:space="preserve"> come here and stay for a few weeks they say that they don't have this what we have.</w:t>
      </w:r>
    </w:p>
    <w:p w14:paraId="625DCAAA" w14:textId="77777777" w:rsidR="008553EF" w:rsidRDefault="008553EF" w:rsidP="008553EF">
      <w:r>
        <w:t xml:space="preserve">We have it because we are used to the temptations of this society. For them they're new. They're excited more than we are. Not only are we used to these temptations, </w:t>
      </w:r>
      <w:proofErr w:type="gramStart"/>
      <w:r>
        <w:t>we are</w:t>
      </w:r>
      <w:proofErr w:type="gramEnd"/>
      <w:r>
        <w:t xml:space="preserve"> aware that these temptations are a net of a fishermen who want to fish the weekend for exploits. We see it all as a part of racism, colonialism, </w:t>
      </w:r>
      <w:proofErr w:type="spellStart"/>
      <w:r>
        <w:t>empirialism</w:t>
      </w:r>
      <w:proofErr w:type="spellEnd"/>
      <w:r>
        <w:t xml:space="preserve">. For that reason, we have more courage to resist it. We see it as the dirty dog that bit my grandfather and grandmother that robbed old folks of an opportunity to get established. </w:t>
      </w:r>
      <w:proofErr w:type="gramStart"/>
      <w:r>
        <w:t>So</w:t>
      </w:r>
      <w:proofErr w:type="gramEnd"/>
      <w:r>
        <w:t xml:space="preserve"> we have many, many incentives or stimulations coming from many directions to give us courage to stand up against these things. And this is fortunate. Fortunate for us, fortunate for the Muslims all over the world. Let us pray to Allah that we never fail this, that we take advantage of this good situation. You hear what I say?</w:t>
      </w:r>
    </w:p>
    <w:p w14:paraId="4334BCB7" w14:textId="77777777" w:rsidR="008553EF" w:rsidRDefault="008553EF" w:rsidP="008553EF">
      <w:r>
        <w:t xml:space="preserve">Good situation. Don't ever think that America and the American environment is a bad situation. America and the American environment </w:t>
      </w:r>
      <w:proofErr w:type="gramStart"/>
      <w:r>
        <w:t>is</w:t>
      </w:r>
      <w:proofErr w:type="gramEnd"/>
      <w:r>
        <w:t xml:space="preserve"> a good situation. Why is it so good? It keeps our faith awake. It brings out the best of the soldiers. This is a beautiful situation. </w:t>
      </w:r>
      <w:r>
        <w:lastRenderedPageBreak/>
        <w:t>And on the other side of the hill, there is light of hope. I hear the Pope saying, "Come on, Wallace. Come on, Wallace." I look and I see the President of the United States saying, "Come on Wallace, come on. Allahu Akbar. Yes. This is a good situation for the whole world. Allahu Akbar.</w:t>
      </w:r>
    </w:p>
    <w:p w14:paraId="03246663" w14:textId="77777777" w:rsidR="006F0309" w:rsidRPr="007E7A5E" w:rsidRDefault="006F0309" w:rsidP="008553EF"/>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85165" w14:textId="77777777" w:rsidR="009548E0" w:rsidRDefault="009548E0" w:rsidP="007E7A5E">
      <w:r>
        <w:separator/>
      </w:r>
    </w:p>
  </w:endnote>
  <w:endnote w:type="continuationSeparator" w:id="0">
    <w:p w14:paraId="767630A6" w14:textId="77777777" w:rsidR="009548E0" w:rsidRDefault="009548E0"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729A4AF"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639F94C1"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1CC1F" w14:textId="77777777" w:rsidR="009548E0" w:rsidRDefault="009548E0" w:rsidP="007E7A5E">
      <w:r>
        <w:separator/>
      </w:r>
    </w:p>
  </w:footnote>
  <w:footnote w:type="continuationSeparator" w:id="0">
    <w:p w14:paraId="14B49A3D" w14:textId="77777777" w:rsidR="009548E0" w:rsidRDefault="009548E0"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8553EF"/>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240D7"/>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553EF"/>
    <w:rsid w:val="0089246B"/>
    <w:rsid w:val="00896E9D"/>
    <w:rsid w:val="008A0DB0"/>
    <w:rsid w:val="008C5A94"/>
    <w:rsid w:val="008C6AF0"/>
    <w:rsid w:val="008D7CDD"/>
    <w:rsid w:val="008F18D9"/>
    <w:rsid w:val="008F7A45"/>
    <w:rsid w:val="00923282"/>
    <w:rsid w:val="00931AA4"/>
    <w:rsid w:val="009548E0"/>
    <w:rsid w:val="009735D4"/>
    <w:rsid w:val="00981ED3"/>
    <w:rsid w:val="00997D64"/>
    <w:rsid w:val="009E2EF7"/>
    <w:rsid w:val="009E587D"/>
    <w:rsid w:val="00A13C0A"/>
    <w:rsid w:val="00A16B31"/>
    <w:rsid w:val="00A24C8C"/>
    <w:rsid w:val="00A307FB"/>
    <w:rsid w:val="00A62034"/>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552F"/>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6275B"/>
  <w15:docId w15:val="{719CCEF2-04FE-4777-8185-83DF19898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13</TotalTime>
  <Pages>41</Pages>
  <Words>21610</Words>
  <Characters>123180</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2026-01-28T03:50:00Z</dcterms:created>
  <dcterms:modified xsi:type="dcterms:W3CDTF">2026-01-28T04:03:00Z</dcterms:modified>
</cp:coreProperties>
</file>