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E59BB" w14:textId="56390F7B" w:rsidR="00593ECC" w:rsidRPr="00593ECC" w:rsidRDefault="00C14559" w:rsidP="00896E9D">
      <w:pPr>
        <w:pStyle w:val="Heading1"/>
        <w:rPr>
          <w:sz w:val="32"/>
        </w:rPr>
      </w:pPr>
      <w:r>
        <w:rPr>
          <w:sz w:val="32"/>
        </w:rPr>
        <w:t>05/30/1978</w:t>
      </w:r>
    </w:p>
    <w:p w14:paraId="692515E6" w14:textId="77777777" w:rsidR="00593ECC" w:rsidRPr="00593ECC" w:rsidRDefault="00593ECC" w:rsidP="00896E9D">
      <w:pPr>
        <w:pStyle w:val="Heading1"/>
        <w:rPr>
          <w:sz w:val="36"/>
        </w:rPr>
      </w:pPr>
      <w:r w:rsidRPr="00593ECC">
        <w:rPr>
          <w:sz w:val="36"/>
        </w:rPr>
        <w:t>IWDM Study Library</w:t>
      </w:r>
    </w:p>
    <w:p w14:paraId="4EC616E2" w14:textId="372E7242" w:rsidR="003345CC" w:rsidRPr="00896E9D" w:rsidRDefault="00C14559" w:rsidP="00896E9D">
      <w:pPr>
        <w:pStyle w:val="Heading1"/>
        <w:spacing w:before="360" w:after="120"/>
        <w:contextualSpacing w:val="0"/>
        <w:rPr>
          <w:sz w:val="24"/>
        </w:rPr>
      </w:pPr>
      <w:r>
        <w:rPr>
          <w:sz w:val="44"/>
        </w:rPr>
        <w:t>Community Night</w:t>
      </w:r>
      <w:r w:rsidR="00BD4376" w:rsidRPr="007E7A5E">
        <w:br/>
      </w:r>
    </w:p>
    <w:p w14:paraId="2068BF62" w14:textId="77777777" w:rsidR="003345CC" w:rsidRPr="007E7A5E" w:rsidRDefault="003345CC" w:rsidP="00896E9D">
      <w:pPr>
        <w:pStyle w:val="Heading3"/>
      </w:pPr>
      <w:r w:rsidRPr="007E7A5E">
        <w:t>By Imam W. Deen Mohammed</w:t>
      </w:r>
    </w:p>
    <w:p w14:paraId="64E873FE" w14:textId="37BFDB84" w:rsidR="00134BA7" w:rsidRDefault="00134BA7" w:rsidP="00134BA7">
      <w:r>
        <w:t xml:space="preserve">All praises allow the guardian, evolve and sustainer the cherisher of all the worlds that cease and lessons be upon prophet Muhammad for whom the court honors </w:t>
      </w:r>
      <w:proofErr w:type="gramStart"/>
      <w:r>
        <w:t>reveals</w:t>
      </w:r>
      <w:proofErr w:type="gramEnd"/>
      <w:r>
        <w:t xml:space="preserve"> from the right to serving all of them upon us here in America and all over the world. And thereby Muslims that shortly we're going to go over to the nest and have Maghrib</w:t>
      </w:r>
      <w:r>
        <w:t xml:space="preserve"> </w:t>
      </w:r>
      <w:r>
        <w:t xml:space="preserve">prayer. That's </w:t>
      </w:r>
      <w:proofErr w:type="gramStart"/>
      <w:r>
        <w:t>after since</w:t>
      </w:r>
      <w:proofErr w:type="gramEnd"/>
      <w:r>
        <w:t xml:space="preserve"> that prayer.</w:t>
      </w:r>
    </w:p>
    <w:p w14:paraId="44B6C63E" w14:textId="5DB87831" w:rsidR="00134BA7" w:rsidRDefault="00134BA7" w:rsidP="00134BA7">
      <w:r>
        <w:t xml:space="preserve">Before going over for prayer, let us recite the popular names or attributes of </w:t>
      </w:r>
      <w:r>
        <w:t>G-d</w:t>
      </w:r>
      <w:r>
        <w:t xml:space="preserve"> as they're given in the list of attributes taken from the Quran versus. Many of you will recognize your name among the attributes because many of you have attributes of Allah as your own name and Allah's attributes as says Allah itself most high in the Qur'an are the most excellent names. We always say before reciting any part of the Qur'an. And the attributes of Allah, when we recite them, they are taken from the text of the Qur'an. </w:t>
      </w:r>
      <w:proofErr w:type="gramStart"/>
      <w:r>
        <w:t>So</w:t>
      </w:r>
      <w:proofErr w:type="gramEnd"/>
      <w:r>
        <w:t xml:space="preserve"> they are part of the Qur'an. Which means that is, I see refuge with Allah from the rejected enemy that is the Satan, the devil. Then we begin this. With the name Allah, most gracious, most compassionate. He is Allah, the one for whom there is nothing to be worshiped except him or no deity, nothing to worship accept him.</w:t>
      </w:r>
    </w:p>
    <w:p w14:paraId="32E012BD" w14:textId="77777777" w:rsidR="00134BA7" w:rsidRDefault="00134BA7" w:rsidP="00134BA7">
      <w:r>
        <w:t>A rock man. Now we'll start reciting. You repeat after me. A rough man. Got to break down communications here. Can we continue now.</w:t>
      </w:r>
    </w:p>
    <w:p w14:paraId="593BAACF" w14:textId="1E2962D1" w:rsidR="00134BA7" w:rsidRDefault="00134BA7" w:rsidP="00134BA7">
      <w:r>
        <w:t xml:space="preserve">Some people say. That's incorrect. It's accepted because some people can't </w:t>
      </w:r>
      <w:proofErr w:type="gramStart"/>
      <w:r>
        <w:t>speak right</w:t>
      </w:r>
      <w:proofErr w:type="gramEnd"/>
      <w:r>
        <w:t xml:space="preserve"> correctly. </w:t>
      </w:r>
      <w:proofErr w:type="gramStart"/>
      <w:r>
        <w:t>So</w:t>
      </w:r>
      <w:proofErr w:type="gramEnd"/>
      <w:r>
        <w:t xml:space="preserve"> it's accepted. Some </w:t>
      </w:r>
      <w:proofErr w:type="gramStart"/>
      <w:r>
        <w:t>dialect</w:t>
      </w:r>
      <w:proofErr w:type="gramEnd"/>
      <w:r>
        <w:t xml:space="preserve"> of Arabic </w:t>
      </w:r>
      <w:proofErr w:type="gramStart"/>
      <w:r>
        <w:t>have</w:t>
      </w:r>
      <w:proofErr w:type="gramEnd"/>
      <w:r>
        <w:t xml:space="preserve"> put the z instead of the prophet pronunciation. It is not correct, though it's accepted. </w:t>
      </w:r>
      <w:proofErr w:type="gramStart"/>
      <w:r>
        <w:t>So</w:t>
      </w:r>
      <w:proofErr w:type="gramEnd"/>
      <w:r>
        <w:t xml:space="preserve"> let's go, let's repeat it again. There's a TH sound at the end. That's what we say after reading the names of </w:t>
      </w:r>
      <w:r>
        <w:t>G-d</w:t>
      </w:r>
      <w:r>
        <w:t xml:space="preserve">. We say which means highly glorified is Allora. Perfect is he above all things. For </w:t>
      </w:r>
      <w:proofErr w:type="gramStart"/>
      <w:r>
        <w:t>him are</w:t>
      </w:r>
      <w:proofErr w:type="gramEnd"/>
      <w:r>
        <w:t xml:space="preserve"> all the names of excellent perfection are excellent, the most excellent names. When we read these names together, </w:t>
      </w:r>
      <w:proofErr w:type="gramStart"/>
      <w:r>
        <w:t>now</w:t>
      </w:r>
      <w:proofErr w:type="gramEnd"/>
      <w:r>
        <w:t xml:space="preserve"> watch how we change the sound change.</w:t>
      </w:r>
    </w:p>
    <w:p w14:paraId="6114B258" w14:textId="0682D2AA" w:rsidR="00134BA7" w:rsidRDefault="00134BA7" w:rsidP="00134BA7">
      <w:r>
        <w:t xml:space="preserve">When you read them, the last letter carries a sound, a syllabus or a bow sound we may say. Are you catching </w:t>
      </w:r>
      <w:proofErr w:type="gramStart"/>
      <w:r>
        <w:t>on</w:t>
      </w:r>
      <w:proofErr w:type="gramEnd"/>
      <w:r>
        <w:t xml:space="preserve"> what happened. You see, when the end sound, at the end as the oath, and when you read, you can keep reading as long as you break now unless you keep reading the oath. But if you stop, you don't sound the oath. If you stop. That is for reading the Qur'an of these divine names. If we are going to say something else, else after Allah, we say, "Who </w:t>
      </w:r>
      <w:proofErr w:type="gramStart"/>
      <w:r>
        <w:t>will .</w:t>
      </w:r>
      <w:proofErr w:type="gramEnd"/>
      <w:r>
        <w:t xml:space="preserve">" That's what comes next. You see, the oh is continuous. If you don't stop, but if you stop, you don't pronounce it. Let's recite them once more altogether behind me. Allah. Now I think it's time for us to go make </w:t>
      </w:r>
      <w:r>
        <w:t>Maghrib,</w:t>
      </w:r>
      <w:r>
        <w:t xml:space="preserve"> almost time we get over and get ourselves arranged in the proper order, it should be near time.</w:t>
      </w:r>
    </w:p>
    <w:p w14:paraId="067E8FA3" w14:textId="4059241A" w:rsidR="00134BA7" w:rsidRDefault="00134BA7" w:rsidP="00134BA7">
      <w:r>
        <w:lastRenderedPageBreak/>
        <w:t>Now the time is different in other places, so many places that are listening</w:t>
      </w:r>
      <w:r>
        <w:t>.</w:t>
      </w:r>
    </w:p>
    <w:p w14:paraId="225E6CC3" w14:textId="23EAEC78" w:rsidR="00C14559" w:rsidRDefault="00C14559" w:rsidP="00134BA7">
      <w:r>
        <w:t xml:space="preserve">To carry it a little further until you find something better. You can't pull </w:t>
      </w:r>
      <w:proofErr w:type="gramStart"/>
      <w:r>
        <w:t>up on it</w:t>
      </w:r>
      <w:proofErr w:type="gramEnd"/>
      <w:r>
        <w:t xml:space="preserve">. You eat just enough to give you enough strength so you can walk another mile until you find something to eat. </w:t>
      </w:r>
      <w:proofErr w:type="gramStart"/>
      <w:r>
        <w:t>You</w:t>
      </w:r>
      <w:proofErr w:type="gramEnd"/>
      <w:r>
        <w:t xml:space="preserve"> see? That's in the case of starvation. There </w:t>
      </w:r>
      <w:proofErr w:type="spellStart"/>
      <w:r>
        <w:t>ain't</w:t>
      </w:r>
      <w:proofErr w:type="spellEnd"/>
      <w:r>
        <w:t xml:space="preserve"> no case of starvation around here. There's no excuse for us even eating food with lard in it. There's no excuse. You </w:t>
      </w:r>
      <w:proofErr w:type="spellStart"/>
      <w:r>
        <w:t>ain't</w:t>
      </w:r>
      <w:proofErr w:type="spellEnd"/>
      <w:r>
        <w:t xml:space="preserve"> going to starve. You can live good without eating that mess. And let me tell you something. When times get hard, they put that cheap pork and lard in practically everything.</w:t>
      </w:r>
    </w:p>
    <w:p w14:paraId="1B7F2998" w14:textId="77777777" w:rsidR="00C14559" w:rsidRDefault="00C14559" w:rsidP="00C14559">
      <w:r>
        <w:t xml:space="preserve">When you go to the store and buy cookies, read the ingredients. You buy your </w:t>
      </w:r>
      <w:proofErr w:type="gramStart"/>
      <w:r>
        <w:t>breads</w:t>
      </w:r>
      <w:proofErr w:type="gramEnd"/>
      <w:r>
        <w:t xml:space="preserve">, read the ingredients. Buy your crackers, read the ingredients. If they got lard in all of it, eat some wheat germ. That's right. If you can't find </w:t>
      </w:r>
      <w:proofErr w:type="gramStart"/>
      <w:r>
        <w:t>no</w:t>
      </w:r>
      <w:proofErr w:type="gramEnd"/>
      <w:r>
        <w:t xml:space="preserve"> bread without lard, you can eat wheat germ. It's still </w:t>
      </w:r>
      <w:proofErr w:type="gramStart"/>
      <w:r>
        <w:t>bread</w:t>
      </w:r>
      <w:proofErr w:type="gramEnd"/>
      <w:r>
        <w:t xml:space="preserve"> in fact it's better. Instead of eating four or five slices of bread, take one </w:t>
      </w:r>
      <w:proofErr w:type="gramStart"/>
      <w:r>
        <w:t>tea spoon</w:t>
      </w:r>
      <w:proofErr w:type="gramEnd"/>
      <w:r>
        <w:t xml:space="preserve"> of wheat germ and sprinkle it over some fruit or something. And you got as much wheat there as you would have in six slices of bread maybe. Right? Yes. There </w:t>
      </w:r>
      <w:proofErr w:type="spellStart"/>
      <w:r>
        <w:t>ain't</w:t>
      </w:r>
      <w:proofErr w:type="spellEnd"/>
      <w:r>
        <w:t xml:space="preserve"> no excuses. Allah will give us more help from Himself when we show that we respect what He's given us already. Now, people that have been helped like us, </w:t>
      </w:r>
      <w:proofErr w:type="gramStart"/>
      <w:r>
        <w:t>lift up</w:t>
      </w:r>
      <w:proofErr w:type="gramEnd"/>
      <w:r>
        <w:t xml:space="preserve"> from the </w:t>
      </w:r>
      <w:proofErr w:type="gramStart"/>
      <w:r>
        <w:t>low</w:t>
      </w:r>
      <w:proofErr w:type="gramEnd"/>
      <w:r>
        <w:t xml:space="preserve"> class. See, a lot of us don't want to admit it, but even </w:t>
      </w:r>
      <w:proofErr w:type="gramStart"/>
      <w:r>
        <w:t>these</w:t>
      </w:r>
      <w:proofErr w:type="gramEnd"/>
      <w:r>
        <w:t xml:space="preserve"> brothers that got B.A. degrees, they come from a </w:t>
      </w:r>
      <w:proofErr w:type="gramStart"/>
      <w:r>
        <w:t>low</w:t>
      </w:r>
      <w:proofErr w:type="gramEnd"/>
      <w:r>
        <w:t xml:space="preserve"> class. And the image all over the world is low class. You understand? </w:t>
      </w:r>
      <w:proofErr w:type="gramStart"/>
      <w:r>
        <w:t>So</w:t>
      </w:r>
      <w:proofErr w:type="gramEnd"/>
      <w:r>
        <w:t xml:space="preserve"> </w:t>
      </w:r>
      <w:proofErr w:type="gramStart"/>
      <w:r>
        <w:t>look</w:t>
      </w:r>
      <w:proofErr w:type="gramEnd"/>
      <w:r>
        <w:t xml:space="preserve"> what Allah has given us. Now the King of Mecca. Whenever I </w:t>
      </w:r>
      <w:proofErr w:type="gramStart"/>
      <w:r>
        <w:t>come</w:t>
      </w:r>
      <w:proofErr w:type="gramEnd"/>
      <w:r>
        <w:t xml:space="preserve"> there, I don't have to ask for an invitation. I </w:t>
      </w:r>
      <w:proofErr w:type="gramStart"/>
      <w:r>
        <w:t>have to</w:t>
      </w:r>
      <w:proofErr w:type="gramEnd"/>
      <w:r>
        <w:t xml:space="preserve"> tell them this time I don't care </w:t>
      </w:r>
      <w:proofErr w:type="gramStart"/>
      <w:r>
        <w:t>to see</w:t>
      </w:r>
      <w:proofErr w:type="gramEnd"/>
      <w:r>
        <w:t xml:space="preserve"> the King. It's just standard procedures. Now when I go to Mecca, they take me to see the King Khalid. They recognize us now </w:t>
      </w:r>
      <w:proofErr w:type="gramStart"/>
      <w:r>
        <w:t>on</w:t>
      </w:r>
      <w:proofErr w:type="gramEnd"/>
      <w:r>
        <w:t xml:space="preserve"> that light. Yes. When I go to Egypt, the President </w:t>
      </w:r>
      <w:proofErr w:type="gramStart"/>
      <w:r>
        <w:t>has to</w:t>
      </w:r>
      <w:proofErr w:type="gramEnd"/>
      <w:r>
        <w:t xml:space="preserve"> see me. I don't </w:t>
      </w:r>
      <w:proofErr w:type="gramStart"/>
      <w:r>
        <w:t>ask for</w:t>
      </w:r>
      <w:proofErr w:type="gramEnd"/>
      <w:r>
        <w:t xml:space="preserve"> him. You know me. I don't even ask for brothers Sheik Shabazz.</w:t>
      </w:r>
    </w:p>
    <w:p w14:paraId="786B5AE5" w14:textId="77777777" w:rsidR="00C14559" w:rsidRDefault="00C14559" w:rsidP="00C14559">
      <w:r>
        <w:t xml:space="preserve">If I come here and Sheik Shabazz don't meet me, it doesn't bother me. The brothers can meet me watching the front door. It doesn't make any difference. Secretary doesn't have to meet me. You know I don't ask for no attention like that. Yes. But they give it without me asking. </w:t>
      </w:r>
      <w:proofErr w:type="gramStart"/>
      <w:r>
        <w:t>Don't</w:t>
      </w:r>
      <w:proofErr w:type="gramEnd"/>
      <w:r>
        <w:t xml:space="preserve"> you know that </w:t>
      </w:r>
      <w:proofErr w:type="gramStart"/>
      <w:r>
        <w:t>mean</w:t>
      </w:r>
      <w:proofErr w:type="gramEnd"/>
      <w:r>
        <w:t xml:space="preserve"> that they have seen some great works in us? Yes. I keep telling you, but a lot of you don't know it yet. There's a master on the scene. A master of what? A master of </w:t>
      </w:r>
      <w:proofErr w:type="gramStart"/>
      <w:r>
        <w:t>the understanding</w:t>
      </w:r>
      <w:proofErr w:type="gramEnd"/>
      <w:r>
        <w:t>. The understanding of the scripture, the understanding of Hadith.</w:t>
      </w:r>
    </w:p>
    <w:p w14:paraId="498B099D" w14:textId="2FE770B7" w:rsidR="00C14559" w:rsidRDefault="00C14559" w:rsidP="00C14559">
      <w:r>
        <w:t xml:space="preserve">They recognize a superior. I'm not boasting. No. Really, I wish it was somebody else I could point to. I don't like to point to myself. I do. I wish it was something but over there I could say it's Sheik Shabazz. They know that he masters what they have been studying. I would love to point to Sheik Shababzz. It'd be easier for me to point to Sheik Shabazz. Yes. But the truth </w:t>
      </w:r>
      <w:proofErr w:type="gramStart"/>
      <w:r>
        <w:t>has to</w:t>
      </w:r>
      <w:proofErr w:type="gramEnd"/>
      <w:r>
        <w:t xml:space="preserve"> be known. Allah hasn't done this so it should be quiet. Hushed up. Now, I'm not doing it. Allah </w:t>
      </w:r>
      <w:proofErr w:type="gramStart"/>
      <w:r>
        <w:t>want</w:t>
      </w:r>
      <w:proofErr w:type="gramEnd"/>
      <w:r>
        <w:t xml:space="preserve"> to show them. You see these people you used to call stupid, you used to call inferior, servile, monkeys, titty bugs and </w:t>
      </w:r>
      <w:proofErr w:type="gramStart"/>
      <w:r>
        <w:t>play things</w:t>
      </w:r>
      <w:proofErr w:type="gramEnd"/>
      <w:r>
        <w:t>.</w:t>
      </w:r>
    </w:p>
    <w:p w14:paraId="75FCA0C7" w14:textId="77777777" w:rsidR="00C14559" w:rsidRDefault="00C14559" w:rsidP="00C14559">
      <w:r>
        <w:t xml:space="preserve">One of them got the </w:t>
      </w:r>
      <w:proofErr w:type="gramStart"/>
      <w:r>
        <w:t>Masters</w:t>
      </w:r>
      <w:proofErr w:type="gramEnd"/>
      <w:r>
        <w:t xml:space="preserve"> degrees that you didn't get. Is that so Chief? Yes, indeed. Bring me </w:t>
      </w:r>
      <w:proofErr w:type="gramStart"/>
      <w:r>
        <w:t>a</w:t>
      </w:r>
      <w:proofErr w:type="gramEnd"/>
      <w:r>
        <w:t xml:space="preserve"> Arab and I'm ready for the test. Anybody. Bring me anybody. Bring him out from under the </w:t>
      </w:r>
      <w:proofErr w:type="spellStart"/>
      <w:r>
        <w:t>Ka'baa</w:t>
      </w:r>
      <w:proofErr w:type="spellEnd"/>
      <w:r>
        <w:t xml:space="preserve">, on top of the </w:t>
      </w:r>
      <w:proofErr w:type="spellStart"/>
      <w:r>
        <w:t>Ka'baa</w:t>
      </w:r>
      <w:proofErr w:type="spellEnd"/>
      <w:r>
        <w:t xml:space="preserve">. In the tomb, out of the tomb. I don't care. Bring him. And believe me, they heard me because I talk a lot. And I'm in America, where </w:t>
      </w:r>
      <w:r>
        <w:lastRenderedPageBreak/>
        <w:t xml:space="preserve">there's a whole lot of radios and TVs. Newspapers everywhere. </w:t>
      </w:r>
      <w:proofErr w:type="gramStart"/>
      <w:r>
        <w:t>So</w:t>
      </w:r>
      <w:proofErr w:type="gramEnd"/>
      <w:r>
        <w:t xml:space="preserve"> they've heard me. Now, if they thought that I wasn't what I said, don't you know they'd be the first to come here?</w:t>
      </w:r>
    </w:p>
    <w:p w14:paraId="77B0DCD7" w14:textId="77777777" w:rsidR="00C14559" w:rsidRDefault="00C14559" w:rsidP="00C14559">
      <w:r>
        <w:t xml:space="preserve">But when they come, they have been. You didn't know it, but I knew it. They've been, they came. Thinking that "I'm going to talk to these people when they hear what I got to say, then they'll know the Chief </w:t>
      </w:r>
      <w:proofErr w:type="spellStart"/>
      <w:r>
        <w:t>ain't</w:t>
      </w:r>
      <w:proofErr w:type="spellEnd"/>
      <w:r>
        <w:t xml:space="preserve"> as smart as they think he is." And they come and I always let them know don't commit suicide. Because I don't want to see them go out hurt too </w:t>
      </w:r>
      <w:proofErr w:type="gramStart"/>
      <w:r>
        <w:t>bad</w:t>
      </w:r>
      <w:proofErr w:type="gramEnd"/>
      <w:r>
        <w:t xml:space="preserve">. </w:t>
      </w:r>
      <w:proofErr w:type="gramStart"/>
      <w:r>
        <w:t>So</w:t>
      </w:r>
      <w:proofErr w:type="gramEnd"/>
      <w:r>
        <w:t xml:space="preserve"> I </w:t>
      </w:r>
      <w:proofErr w:type="gramStart"/>
      <w:r>
        <w:t>come</w:t>
      </w:r>
      <w:proofErr w:type="gramEnd"/>
      <w:r>
        <w:t xml:space="preserve"> up before them and </w:t>
      </w:r>
      <w:proofErr w:type="gramStart"/>
      <w:r>
        <w:t>say</w:t>
      </w:r>
      <w:proofErr w:type="gramEnd"/>
      <w:r>
        <w:t xml:space="preserve"> a few words. I know if they're smart, they're going to </w:t>
      </w:r>
      <w:proofErr w:type="gramStart"/>
      <w:r>
        <w:t>get the weight</w:t>
      </w:r>
      <w:proofErr w:type="gramEnd"/>
      <w:r>
        <w:t xml:space="preserve">. The smart ones </w:t>
      </w:r>
      <w:proofErr w:type="gramStart"/>
      <w:r>
        <w:t>get the weight</w:t>
      </w:r>
      <w:proofErr w:type="gramEnd"/>
      <w:r>
        <w:t xml:space="preserve">. The dumb ones, they see the power of </w:t>
      </w:r>
      <w:proofErr w:type="gramStart"/>
      <w:r>
        <w:t>the emotionalism</w:t>
      </w:r>
      <w:proofErr w:type="gramEnd"/>
      <w:r>
        <w:t>. And they're afraid. See the dumb ones are afraid of your emotions. The wise ones are afraid of the knowledge. So those that are dumb, they can't see the knowledge. But they see you sitting here looking at me intensely and bearing witness and not getting tired hour after hour.</w:t>
      </w:r>
    </w:p>
    <w:p w14:paraId="57150955" w14:textId="46DC811E" w:rsidR="00C14559" w:rsidRDefault="00C14559" w:rsidP="00C14559">
      <w:r>
        <w:t xml:space="preserve">They say, "Hell, that doctor </w:t>
      </w:r>
      <w:proofErr w:type="gramStart"/>
      <w:r>
        <w:t>got</w:t>
      </w:r>
      <w:proofErr w:type="gramEnd"/>
      <w:r>
        <w:t xml:space="preserve"> more power than we </w:t>
      </w:r>
      <w:proofErr w:type="gramStart"/>
      <w:r>
        <w:t>got</w:t>
      </w:r>
      <w:proofErr w:type="gramEnd"/>
      <w:r>
        <w:t>." They go away. They go and make their little talk. "Great Imam, you've got a great Imam. Imam Warith Mohammed is a great Imam. We would like to see him come to our country."</w:t>
      </w:r>
    </w:p>
    <w:p w14:paraId="5D13EB00" w14:textId="77777777" w:rsidR="00C14559" w:rsidRDefault="00C14559" w:rsidP="00C14559">
      <w:r>
        <w:t xml:space="preserve">And those with the knowledge, after they hear me speak, they say, "Whatever we can do for him and this community, we are ready to do it. " Isn't that the scripture? The scriptures say they shall take off their crown. Is that right? Yeah. Saying they shall bring gifts and pay tribute. Yes. And the fool's marvel. How does he do it? How does he do it? No kidding, that's what they ask. They say, how does he do it? How </w:t>
      </w:r>
      <w:proofErr w:type="gramStart"/>
      <w:r>
        <w:t>he</w:t>
      </w:r>
      <w:proofErr w:type="gramEnd"/>
      <w:r>
        <w:t xml:space="preserve"> </w:t>
      </w:r>
      <w:proofErr w:type="gramStart"/>
      <w:r>
        <w:t>keep</w:t>
      </w:r>
      <w:proofErr w:type="gramEnd"/>
      <w:r>
        <w:t xml:space="preserve"> people for hours just sitting like that? Say, we can't do that. See, we talked for a few </w:t>
      </w:r>
      <w:proofErr w:type="gramStart"/>
      <w:r>
        <w:t>minutes</w:t>
      </w:r>
      <w:proofErr w:type="gramEnd"/>
      <w:r>
        <w:t xml:space="preserve"> our people </w:t>
      </w:r>
      <w:proofErr w:type="gramStart"/>
      <w:r>
        <w:t>get</w:t>
      </w:r>
      <w:proofErr w:type="gramEnd"/>
      <w:r>
        <w:t xml:space="preserve"> restless. They've heard the record for 1400 years. And you don't even have the collection. He got just one record, one record out of the great collection that he's been playing for 1400 years. And wonder how come the people don't get excited. How come they can't stay awake while he's playing it. </w:t>
      </w:r>
      <w:proofErr w:type="spellStart"/>
      <w:r>
        <w:t>Asalaam</w:t>
      </w:r>
      <w:proofErr w:type="spellEnd"/>
      <w:r>
        <w:t xml:space="preserve"> Alaikum.</w:t>
      </w:r>
    </w:p>
    <w:p w14:paraId="50D57252"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47E71" w14:textId="77777777" w:rsidR="00DE077B" w:rsidRDefault="00DE077B" w:rsidP="007E7A5E">
      <w:r>
        <w:separator/>
      </w:r>
    </w:p>
  </w:endnote>
  <w:endnote w:type="continuationSeparator" w:id="0">
    <w:p w14:paraId="2F8F2EE5" w14:textId="77777777" w:rsidR="00DE077B" w:rsidRDefault="00DE077B"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58105340"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05569086"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F6DA6" w14:textId="77777777" w:rsidR="00DE077B" w:rsidRDefault="00DE077B" w:rsidP="007E7A5E">
      <w:r>
        <w:separator/>
      </w:r>
    </w:p>
  </w:footnote>
  <w:footnote w:type="continuationSeparator" w:id="0">
    <w:p w14:paraId="4250716F" w14:textId="77777777" w:rsidR="00DE077B" w:rsidRDefault="00DE077B"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C14559"/>
    <w:rsid w:val="00037705"/>
    <w:rsid w:val="0006009B"/>
    <w:rsid w:val="00063736"/>
    <w:rsid w:val="00065192"/>
    <w:rsid w:val="00094E84"/>
    <w:rsid w:val="000E15E1"/>
    <w:rsid w:val="000E4EE2"/>
    <w:rsid w:val="000F7AA4"/>
    <w:rsid w:val="000F7FF4"/>
    <w:rsid w:val="001246A7"/>
    <w:rsid w:val="001262EF"/>
    <w:rsid w:val="00134BA7"/>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74F1B"/>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14559"/>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DE077B"/>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C234"/>
  <w15:docId w15:val="{3AC94CA9-AD5C-47BD-A764-C6469C97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TotalTime>
  <Pages>3</Pages>
  <Words>1337</Words>
  <Characters>7062</Characters>
  <Application>Microsoft Office Word</Application>
  <DocSecurity>0</DocSecurity>
  <Lines>144</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2</cp:revision>
  <dcterms:created xsi:type="dcterms:W3CDTF">2026-02-07T16:32:00Z</dcterms:created>
  <dcterms:modified xsi:type="dcterms:W3CDTF">2026-02-07T17:27:00Z</dcterms:modified>
</cp:coreProperties>
</file>