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22F7D" w14:textId="08E1078F" w:rsidR="00593ECC" w:rsidRPr="00593ECC" w:rsidRDefault="00364A57" w:rsidP="00896E9D">
      <w:pPr>
        <w:pStyle w:val="Heading1"/>
        <w:rPr>
          <w:sz w:val="32"/>
        </w:rPr>
      </w:pPr>
      <w:r>
        <w:rPr>
          <w:sz w:val="32"/>
        </w:rPr>
        <w:t>04-23-1978</w:t>
      </w:r>
    </w:p>
    <w:p w14:paraId="2A64CF10" w14:textId="77777777" w:rsidR="00593ECC" w:rsidRPr="00593ECC" w:rsidRDefault="00593ECC" w:rsidP="00896E9D">
      <w:pPr>
        <w:pStyle w:val="Heading1"/>
        <w:rPr>
          <w:sz w:val="36"/>
        </w:rPr>
      </w:pPr>
      <w:r w:rsidRPr="00593ECC">
        <w:rPr>
          <w:sz w:val="36"/>
        </w:rPr>
        <w:t>IWDM Study Library</w:t>
      </w:r>
    </w:p>
    <w:p w14:paraId="78686E01" w14:textId="3BEBB26B" w:rsidR="003345CC" w:rsidRPr="00896E9D" w:rsidRDefault="00364A57" w:rsidP="00896E9D">
      <w:pPr>
        <w:pStyle w:val="Heading1"/>
        <w:spacing w:before="360" w:after="120"/>
        <w:contextualSpacing w:val="0"/>
        <w:rPr>
          <w:sz w:val="24"/>
        </w:rPr>
      </w:pPr>
      <w:r w:rsidRPr="00364A57">
        <w:rPr>
          <w:sz w:val="44"/>
        </w:rPr>
        <w:t>Houston TX</w:t>
      </w:r>
      <w:r w:rsidR="00BD4376" w:rsidRPr="007E7A5E">
        <w:br/>
      </w:r>
    </w:p>
    <w:p w14:paraId="59510A5B" w14:textId="77777777" w:rsidR="003345CC" w:rsidRPr="007E7A5E" w:rsidRDefault="003345CC" w:rsidP="00896E9D">
      <w:pPr>
        <w:pStyle w:val="Heading3"/>
      </w:pPr>
      <w:r w:rsidRPr="007E7A5E">
        <w:t>By Imam W. Deen Mohammed</w:t>
      </w:r>
    </w:p>
    <w:p w14:paraId="533B2DD5" w14:textId="77777777" w:rsidR="00364A57" w:rsidRDefault="00364A57" w:rsidP="00364A57">
      <w:r>
        <w:t xml:space="preserve">I thank his honor the </w:t>
      </w:r>
      <w:proofErr w:type="gramStart"/>
      <w:r>
        <w:t>Mayor</w:t>
      </w:r>
      <w:proofErr w:type="gramEnd"/>
      <w:r>
        <w:t xml:space="preserve"> for myself and for the World Community of Islam in the West. Indeed, it's a great, great honor, a great thrill for me to be welcomed like this in Houston, Texas. I expected a good reception here but to be truthful with you I didn't think it was going to be this good. Texas is a big state. Imam Kamaludin, he told me, he's been telling me for weeks now, he says, "When you come to Texas, you're going to really be pleased." He has really been encouraged, inspired by the people of Houston, Texas, especially by the Muslims of this community. He feels that really Houston is going to move up and maybe take the lead in the United States, that is among the Masjids of the World Community of Islam in the West. What I told him, I don't care which Masjid takes to lead as long as we lead, </w:t>
      </w:r>
      <w:proofErr w:type="gramStart"/>
      <w:r>
        <w:t>as long as</w:t>
      </w:r>
      <w:proofErr w:type="gramEnd"/>
      <w:r>
        <w:t xml:space="preserve"> we lead, I don't care. All we want to do is keep leading in the right direction. Excuse me here while I get out my paper. I've jotted down a few </w:t>
      </w:r>
      <w:proofErr w:type="gramStart"/>
      <w:r>
        <w:t>notes</w:t>
      </w:r>
      <w:proofErr w:type="gramEnd"/>
      <w:r>
        <w:t xml:space="preserve"> and I do this because I don't like to keep people who are not used to staying long hours. I don't like to keep </w:t>
      </w:r>
      <w:proofErr w:type="gramStart"/>
      <w:r>
        <w:t>you</w:t>
      </w:r>
      <w:proofErr w:type="gramEnd"/>
      <w:r>
        <w:t xml:space="preserve"> long hours. I like to let you go before you get cramped in your legs.</w:t>
      </w:r>
    </w:p>
    <w:p w14:paraId="205A1887" w14:textId="77777777" w:rsidR="00364A57" w:rsidRDefault="00364A57" w:rsidP="00364A57">
      <w:r>
        <w:t xml:space="preserve">My father, he was a long-winded preacher and I don't know, I guess I got the habit from him. </w:t>
      </w:r>
      <w:proofErr w:type="gramStart"/>
      <w:r>
        <w:t>Sometime</w:t>
      </w:r>
      <w:proofErr w:type="gramEnd"/>
      <w:r>
        <w:t xml:space="preserve"> I forget about the time. I think everybody's like I am. </w:t>
      </w:r>
      <w:proofErr w:type="gramStart"/>
      <w:r>
        <w:t>As long as</w:t>
      </w:r>
      <w:proofErr w:type="gramEnd"/>
      <w:r>
        <w:t xml:space="preserve"> I'm satisfied, I think everybody else is satisfied. I'd be going and going and going and before I know anything two or three hours </w:t>
      </w:r>
      <w:proofErr w:type="gramStart"/>
      <w:r>
        <w:t>has</w:t>
      </w:r>
      <w:proofErr w:type="gramEnd"/>
      <w:r>
        <w:t xml:space="preserve"> passed. One time in Chicago on a community night, Tuesday night, I joked about it. I said, "Well, it's no problem for us." I said, "We have time. We don't have anything to do but go to work, go back to our regular routine." I said, "What if we stayed here all night? It wouldn't matter." And I was just talking. And before I knew it, the sun was almost breaking on us.</w:t>
      </w:r>
    </w:p>
    <w:p w14:paraId="3B6BA5D8" w14:textId="77777777" w:rsidR="00364A57" w:rsidRDefault="00364A57" w:rsidP="00364A57">
      <w:r>
        <w:t xml:space="preserve">But don't worry today, I don't think it'll be </w:t>
      </w:r>
      <w:proofErr w:type="gramStart"/>
      <w:r>
        <w:t>sun up</w:t>
      </w:r>
      <w:proofErr w:type="gramEnd"/>
      <w:r>
        <w:t xml:space="preserve">. It might be </w:t>
      </w:r>
      <w:proofErr w:type="gramStart"/>
      <w:r>
        <w:t>sun down</w:t>
      </w:r>
      <w:proofErr w:type="gramEnd"/>
      <w:r>
        <w:t xml:space="preserve">, and I don't think it's going to be </w:t>
      </w:r>
      <w:proofErr w:type="gramStart"/>
      <w:r>
        <w:t>sun down</w:t>
      </w:r>
      <w:proofErr w:type="gramEnd"/>
      <w:r>
        <w:t xml:space="preserve">, but I'm sure it won't be </w:t>
      </w:r>
      <w:proofErr w:type="gramStart"/>
      <w:r>
        <w:t>sun up</w:t>
      </w:r>
      <w:proofErr w:type="gramEnd"/>
      <w:r>
        <w:t xml:space="preserve"> when we leave here. </w:t>
      </w:r>
      <w:proofErr w:type="gramStart"/>
      <w:r>
        <w:t>So</w:t>
      </w:r>
      <w:proofErr w:type="gramEnd"/>
      <w:r>
        <w:t xml:space="preserve"> I've been told, and this is good news, that there is an effort by a woman's organization. And I understand that some of the sisters, one of the sisters of the World Community Of Al Islam, is involved in this. I don't know who's heading it or what it's all about exactly, but the message here, I'm hoping that </w:t>
      </w:r>
      <w:proofErr w:type="gramStart"/>
      <w:r>
        <w:t>they'd</w:t>
      </w:r>
      <w:proofErr w:type="gramEnd"/>
      <w:r>
        <w:t xml:space="preserve"> be very, very successful.</w:t>
      </w:r>
    </w:p>
    <w:p w14:paraId="2BC62F27" w14:textId="5BA523EF" w:rsidR="00364A57" w:rsidRDefault="00364A57" w:rsidP="00364A57">
      <w:r>
        <w:t xml:space="preserve">There's an organization of women, Women </w:t>
      </w:r>
      <w:proofErr w:type="gramStart"/>
      <w:r>
        <w:t>To</w:t>
      </w:r>
      <w:proofErr w:type="gramEnd"/>
      <w:r>
        <w:t xml:space="preserve"> Save The World. They're dealing with problems facing world and world communities. We feel that Imam Wallace D. Mohammed needs to be on primetime TV to give his unique perspective on the moral and social issues facing American people. Women To Save The World request that you send letters to your local TV stations, care of program director with a copy sent to the station's national office. We expect thousands of letters to be out by May, or beginning, pardon me, May 1st, 1978. We ask for your support. Thank you. For further </w:t>
      </w:r>
      <w:r>
        <w:t>information, write</w:t>
      </w:r>
      <w:r>
        <w:t xml:space="preserve"> or call the New </w:t>
      </w:r>
      <w:r>
        <w:lastRenderedPageBreak/>
        <w:t>Pittsburgh Courier, Women to Save the World, PO Box 2939, Pittsburgh, Pennsylvania. And there's also a phone number here if someone wants to take it. Phone, area code 412-48342.</w:t>
      </w:r>
    </w:p>
    <w:p w14:paraId="6D0BC348" w14:textId="5CDA5CBE" w:rsidR="00364A57" w:rsidRDefault="00364A57" w:rsidP="00364A57">
      <w:proofErr w:type="gramStart"/>
      <w:r>
        <w:t>So</w:t>
      </w:r>
      <w:proofErr w:type="gramEnd"/>
      <w:r>
        <w:t xml:space="preserve"> we wish them every success because if they're successful, then that's going to improve my chances of being successful. I would like to begin the talk this afternoon at this auditorium here on the campus, Texas Southern University, and I like that. I've always wanted the dignity of speaking on a campus or something. I never graduated from </w:t>
      </w:r>
      <w:proofErr w:type="gramStart"/>
      <w:r>
        <w:t>a college</w:t>
      </w:r>
      <w:proofErr w:type="gramEnd"/>
      <w:r>
        <w:t>, but it does give me some feeling of achievement just to be here on this campus addressing you. I would like to begin with the symbolic language, symbolic language that we have inherited from religion, a language that has really shaped our lives and perhaps hold our lives, hold our lives for us. Most of our great leaders who have touched our hearts and got good response from us, organized us, directed us towards some goals in our community, men like Dr. King, Honorable Elijah Muhammad, many others, Marcus Garvey, Frederick Douglass, these great people, most of them have been able to reach us because they themselves believed in Almighty G-d. They themselves spoke of the need to fear, a need to love, a need to appreciate Almighty G-d. I believe that when religion is properly understood, the great majority of Americans and people all over the world will feel comfortable in religion, comfortable believing in Almighty G-d.</w:t>
      </w:r>
    </w:p>
    <w:p w14:paraId="774F925F" w14:textId="77777777" w:rsidR="00364A57" w:rsidRDefault="00364A57" w:rsidP="00364A57">
      <w:r>
        <w:t xml:space="preserve">When religion is not properly understood, then people naturally have problems. And these </w:t>
      </w:r>
      <w:proofErr w:type="gramStart"/>
      <w:r>
        <w:t>problems, they</w:t>
      </w:r>
      <w:proofErr w:type="gramEnd"/>
      <w:r>
        <w:t xml:space="preserve"> reach us in our whole life. We think of religion as a message for the spiritual needs of the human being. A message can come in spiritual </w:t>
      </w:r>
      <w:proofErr w:type="gramStart"/>
      <w:r>
        <w:t>form,</w:t>
      </w:r>
      <w:proofErr w:type="gramEnd"/>
      <w:r>
        <w:t xml:space="preserve"> it can come in the material form. It doesn't matter. If that message is accepted by us and it </w:t>
      </w:r>
      <w:proofErr w:type="gramStart"/>
      <w:r>
        <w:t>begin</w:t>
      </w:r>
      <w:proofErr w:type="gramEnd"/>
      <w:r>
        <w:t xml:space="preserve"> to dominate our lives and influence our direction, then that message has taken us over. Whether it's spiritual or material, it has taken us over. A spiritual message takes over the whole person. It doesn't just take over the spiritual side of the person. A spiritual message when accepted, it takes over the whole </w:t>
      </w:r>
      <w:proofErr w:type="gramStart"/>
      <w:r>
        <w:t>person</w:t>
      </w:r>
      <w:proofErr w:type="gramEnd"/>
      <w:r>
        <w:t xml:space="preserve"> and it influences </w:t>
      </w:r>
      <w:proofErr w:type="gramStart"/>
      <w:r>
        <w:t>a life</w:t>
      </w:r>
      <w:proofErr w:type="gramEnd"/>
      <w:r>
        <w:t xml:space="preserve"> of the whole person. A material message if accepted, and if it becomes a dominant influence in your life, then it has taken over your whole life, not just your material side.</w:t>
      </w:r>
    </w:p>
    <w:p w14:paraId="42AF3209" w14:textId="77777777" w:rsidR="00364A57" w:rsidRDefault="00364A57" w:rsidP="00364A57">
      <w:r>
        <w:t>The material message can take over both the material side of the human being and the physical or material, the spiritual side of the human being. There's no way to give a human being a message and not subject that human being to the influences of that message if that human being accepts that message.</w:t>
      </w:r>
    </w:p>
    <w:p w14:paraId="561F4FEC" w14:textId="77777777" w:rsidR="00364A57" w:rsidRDefault="00364A57" w:rsidP="00364A57">
      <w:r>
        <w:t xml:space="preserve">A spiritual message, a message that is heavily spiritual, may neglect the material needs of the human being. Such a message is not a proper representation of the message that G-d gave to His great Prophets. </w:t>
      </w:r>
      <w:proofErr w:type="gramStart"/>
      <w:r>
        <w:t>All of</w:t>
      </w:r>
      <w:proofErr w:type="gramEnd"/>
      <w:r>
        <w:t xml:space="preserve"> G-d's great Prophets were given a message designed to attend to the total needs of the human being, not just the spiritual needs. There were times when the message of Almighty G-d spoke more to </w:t>
      </w:r>
      <w:proofErr w:type="gramStart"/>
      <w:r>
        <w:t>the material</w:t>
      </w:r>
      <w:proofErr w:type="gramEnd"/>
      <w:r>
        <w:t xml:space="preserve"> needs than to </w:t>
      </w:r>
      <w:proofErr w:type="gramStart"/>
      <w:r>
        <w:t>the spiritual</w:t>
      </w:r>
      <w:proofErr w:type="gramEnd"/>
      <w:r>
        <w:t xml:space="preserve"> needs, and at other times the message spoke more to </w:t>
      </w:r>
      <w:proofErr w:type="gramStart"/>
      <w:r>
        <w:t>the spiritual</w:t>
      </w:r>
      <w:proofErr w:type="gramEnd"/>
      <w:r>
        <w:t xml:space="preserve"> needs than to </w:t>
      </w:r>
      <w:proofErr w:type="gramStart"/>
      <w:r>
        <w:t>the material</w:t>
      </w:r>
      <w:proofErr w:type="gramEnd"/>
      <w:r>
        <w:t xml:space="preserve"> needs. Whatever the great hunger was, whatever the great suffering was, that was what the message </w:t>
      </w:r>
      <w:proofErr w:type="gramStart"/>
      <w:r>
        <w:t>spoke</w:t>
      </w:r>
      <w:proofErr w:type="gramEnd"/>
      <w:r>
        <w:t xml:space="preserve"> to. That's where the message went. It went to the real needs, the real problems of the people. And today, religion shouldn't be any different. Religion should go directly to our serious needs.</w:t>
      </w:r>
    </w:p>
    <w:p w14:paraId="0A49E39C" w14:textId="1862BCAC" w:rsidR="00364A57" w:rsidRDefault="00364A57" w:rsidP="00364A57">
      <w:r>
        <w:lastRenderedPageBreak/>
        <w:t xml:space="preserve">It should speak directly to the serious problems of the human being, of the community. And if it doesn't do that, then </w:t>
      </w:r>
      <w:proofErr w:type="gramStart"/>
      <w:r>
        <w:t>the religion</w:t>
      </w:r>
      <w:proofErr w:type="gramEnd"/>
      <w:r>
        <w:t xml:space="preserve"> is not living up to its name. It's not living up to </w:t>
      </w:r>
      <w:proofErr w:type="spellStart"/>
      <w:proofErr w:type="gramStart"/>
      <w:r>
        <w:t>it's</w:t>
      </w:r>
      <w:proofErr w:type="spellEnd"/>
      <w:proofErr w:type="gramEnd"/>
      <w:r>
        <w:t xml:space="preserve"> name. Religion doesn't mean spiritual flight to the skies. Religion means bringing back that that G-d gave us some verse in our nature. G-d has put certain things into our nature. G-d wants those things to stay in our nature. G-d wants those things to grow so that the man and the woman can live a full life, the full life that G-d has designed for us. </w:t>
      </w:r>
      <w:proofErr w:type="gramStart"/>
      <w:r>
        <w:t>The full</w:t>
      </w:r>
      <w:proofErr w:type="gramEnd"/>
      <w:r>
        <w:t xml:space="preserve"> life can't be just a spiritual life. </w:t>
      </w:r>
      <w:proofErr w:type="gramStart"/>
      <w:r>
        <w:t>The full</w:t>
      </w:r>
      <w:proofErr w:type="gramEnd"/>
      <w:r>
        <w:t xml:space="preserve"> life can't be a life of prayer only. </w:t>
      </w:r>
      <w:proofErr w:type="gramStart"/>
      <w:r>
        <w:t>The full</w:t>
      </w:r>
      <w:proofErr w:type="gramEnd"/>
      <w:r>
        <w:t xml:space="preserve"> life </w:t>
      </w:r>
      <w:proofErr w:type="gramStart"/>
      <w:r>
        <w:t>has to</w:t>
      </w:r>
      <w:proofErr w:type="gramEnd"/>
      <w:r>
        <w:t xml:space="preserve"> be a life that rests the hunger of the human being. As you know in the Christian language of Bible, Jesus says, "Come to the water. And if you </w:t>
      </w:r>
      <w:proofErr w:type="gramStart"/>
      <w:r>
        <w:t>drink of</w:t>
      </w:r>
      <w:proofErr w:type="gramEnd"/>
      <w:r>
        <w:t xml:space="preserve"> this water, you will thirst no more. You will thirst no more." </w:t>
      </w:r>
      <w:proofErr w:type="gramStart"/>
      <w:r>
        <w:t>So</w:t>
      </w:r>
      <w:proofErr w:type="gramEnd"/>
      <w:r>
        <w:t xml:space="preserve"> the object of divine revelation is to satisfy human needs, to take away the biting pains of hunger for the things that G-d has made available for all of us as human beings as His </w:t>
      </w:r>
      <w:r>
        <w:t>creatures</w:t>
      </w:r>
      <w:r>
        <w:t xml:space="preserve"> on earth. What are these things? These needs are moral. These needs are spiritual. These needs are intellectual and these needs are also the needs of the spirit, the spirit, the understanding, the need for understanding. There's the spirit that </w:t>
      </w:r>
      <w:proofErr w:type="gramStart"/>
      <w:r>
        <w:t>yearn</w:t>
      </w:r>
      <w:proofErr w:type="gramEnd"/>
      <w:r>
        <w:t xml:space="preserve"> for understanding. We have a spirit that wants to be </w:t>
      </w:r>
      <w:proofErr w:type="gramStart"/>
      <w:r>
        <w:t>fed</w:t>
      </w:r>
      <w:proofErr w:type="gramEnd"/>
      <w:r>
        <w:t xml:space="preserve"> and we have a spirit that wants to see and understand. And the Bible says, above all, get an understanding.</w:t>
      </w:r>
    </w:p>
    <w:p w14:paraId="4FAD871A" w14:textId="77777777" w:rsidR="00364A57" w:rsidRDefault="00364A57" w:rsidP="00364A57">
      <w:r>
        <w:t xml:space="preserve">This is the highest degree of human achievement. The highest level of human achievement is to get an understanding. The human being is not satisfied until he understands. </w:t>
      </w:r>
      <w:proofErr w:type="gramStart"/>
      <w:r>
        <w:t>As long as</w:t>
      </w:r>
      <w:proofErr w:type="gramEnd"/>
      <w:r>
        <w:t xml:space="preserve"> there's confusion in the human being, the human being is restless. </w:t>
      </w:r>
      <w:proofErr w:type="gramStart"/>
      <w:r>
        <w:t>The human being is</w:t>
      </w:r>
      <w:proofErr w:type="gramEnd"/>
      <w:r>
        <w:t xml:space="preserve"> disturbed. </w:t>
      </w:r>
      <w:proofErr w:type="gramStart"/>
      <w:r>
        <w:t>The human being wants</w:t>
      </w:r>
      <w:proofErr w:type="gramEnd"/>
      <w:r>
        <w:t xml:space="preserve"> to clear up the problem. The human being wants to see with clear vision and scripture promises us that we shall see with clear vision. Why are we talking about religion when we have all these other human problems? Because religion incorporates </w:t>
      </w:r>
      <w:proofErr w:type="gramStart"/>
      <w:r>
        <w:t>all of</w:t>
      </w:r>
      <w:proofErr w:type="gramEnd"/>
      <w:r>
        <w:t xml:space="preserve"> these things. Religion is designed to attend to </w:t>
      </w:r>
      <w:proofErr w:type="gramStart"/>
      <w:r>
        <w:t>all of</w:t>
      </w:r>
      <w:proofErr w:type="gramEnd"/>
      <w:r>
        <w:t xml:space="preserve"> these needs. That's why we say religion. And who is better than G-d to write a prescription?</w:t>
      </w:r>
    </w:p>
    <w:p w14:paraId="4F24C976" w14:textId="77777777" w:rsidR="00364A57" w:rsidRDefault="00364A57" w:rsidP="00364A57">
      <w:r>
        <w:t xml:space="preserve">Now, if G-d has written a prescription, let us first do justice to G-d's prescription before we reject it. But if His prescription is just for the wings and we haven't yet spotted them and we say, "Well, we have to wait. We're not ready for that. " But His prescription is not just for wings, it's for feet, for walking people, for hungering people, for people that </w:t>
      </w:r>
      <w:proofErr w:type="gramStart"/>
      <w:r>
        <w:t>have to</w:t>
      </w:r>
      <w:proofErr w:type="gramEnd"/>
      <w:r>
        <w:t xml:space="preserve"> use their hands to work. G-d's prescription is for the total human being. We have color problems. Some </w:t>
      </w:r>
      <w:proofErr w:type="gramStart"/>
      <w:r>
        <w:t>people, they</w:t>
      </w:r>
      <w:proofErr w:type="gramEnd"/>
      <w:r>
        <w:t xml:space="preserve"> spend a lot of time just thinking about their color.</w:t>
      </w:r>
    </w:p>
    <w:p w14:paraId="5151859D" w14:textId="06A8ACD1" w:rsidR="00364A57" w:rsidRDefault="00364A57" w:rsidP="00364A57">
      <w:r>
        <w:t xml:space="preserve">Where do we get this problem from? From Abraham? No. Was it from Moses? No. It was from some people who didn't understand the message of religion. They never went to school. They never sat under a Moses, under </w:t>
      </w:r>
      <w:r>
        <w:t>a Jesus</w:t>
      </w:r>
      <w:r>
        <w:t xml:space="preserve">, under a Muhammad. They never sat under such great men and got understanding. They just pick up things and run away with </w:t>
      </w:r>
      <w:proofErr w:type="gramStart"/>
      <w:r>
        <w:t>it</w:t>
      </w:r>
      <w:proofErr w:type="gramEnd"/>
      <w:r>
        <w:t>. Some people think that, I mean, real so</w:t>
      </w:r>
      <w:proofErr w:type="gramStart"/>
      <w:r>
        <w:t>- called</w:t>
      </w:r>
      <w:proofErr w:type="gramEnd"/>
      <w:r>
        <w:t xml:space="preserve"> learned people in religion, think that there's a superiority of white or black. And some people think that there's a superiority of black old white. This responds to the message of religion. In religion, the only superiority is in the degree of your obedience to almighty G-d. That's the only superiority in religion. And I believe most people in religion will accept that. </w:t>
      </w:r>
      <w:proofErr w:type="gramStart"/>
      <w:r>
        <w:t>That there</w:t>
      </w:r>
      <w:proofErr w:type="gramEnd"/>
      <w:r>
        <w:t xml:space="preserve"> is no </w:t>
      </w:r>
      <w:r>
        <w:t>superiority</w:t>
      </w:r>
      <w:r>
        <w:t xml:space="preserve"> before G-d except </w:t>
      </w:r>
      <w:r>
        <w:t>superiority</w:t>
      </w:r>
      <w:r>
        <w:t xml:space="preserve"> in obedience to G-d. And G-d has ordered us to do many things.</w:t>
      </w:r>
    </w:p>
    <w:p w14:paraId="3F7FB865" w14:textId="77777777" w:rsidR="00364A57" w:rsidRDefault="00364A57" w:rsidP="00364A57">
      <w:proofErr w:type="gramStart"/>
      <w:r>
        <w:t>So</w:t>
      </w:r>
      <w:proofErr w:type="gramEnd"/>
      <w:r>
        <w:t xml:space="preserve"> some may excel others in one respect and be in theory and still other respect. Some think that light is superior to darkness. And because people look more like light than they do like darkness, they're superior to black. </w:t>
      </w:r>
      <w:proofErr w:type="gramStart"/>
      <w:r>
        <w:t>You</w:t>
      </w:r>
      <w:proofErr w:type="gramEnd"/>
      <w:r>
        <w:t xml:space="preserve"> see? This is ignorance. Yes, it is. You're </w:t>
      </w:r>
      <w:r>
        <w:lastRenderedPageBreak/>
        <w:t xml:space="preserve">ignorant, but don't think </w:t>
      </w:r>
      <w:proofErr w:type="gramStart"/>
      <w:r>
        <w:t>it's not</w:t>
      </w:r>
      <w:proofErr w:type="gramEnd"/>
      <w:r>
        <w:t xml:space="preserve"> a problem. This is a problem. If a doctor </w:t>
      </w:r>
      <w:proofErr w:type="gramStart"/>
      <w:r>
        <w:t>want</w:t>
      </w:r>
      <w:proofErr w:type="gramEnd"/>
      <w:r>
        <w:t xml:space="preserve"> to help the African American or Bilalians, as we call ourselves in the World Community of Al Islam in the West, he better bring along a prescription for color problems. Because I've learned by experience that the Honorable Elijah Muhammad wasn't just wasting his time when he was using his psychology to deal with the problems of color consciousness.</w:t>
      </w:r>
    </w:p>
    <w:p w14:paraId="21D1C4CC" w14:textId="77777777" w:rsidR="00364A57" w:rsidRDefault="00364A57" w:rsidP="00364A57">
      <w:r>
        <w:t xml:space="preserve">There was a real need for it, because people have been so deeply and seriously </w:t>
      </w:r>
      <w:proofErr w:type="gramStart"/>
      <w:r>
        <w:t>scarred</w:t>
      </w:r>
      <w:proofErr w:type="gramEnd"/>
      <w:r>
        <w:t xml:space="preserve"> by color prejudice, ugly color prejudices, that they just can't respond hardly to anything else. You'd be trying to take care of the tooth, the </w:t>
      </w:r>
      <w:proofErr w:type="gramStart"/>
      <w:r>
        <w:t>cavity</w:t>
      </w:r>
      <w:proofErr w:type="gramEnd"/>
      <w:r>
        <w:t xml:space="preserve">, you see, and they </w:t>
      </w:r>
      <w:proofErr w:type="spellStart"/>
      <w:r>
        <w:t>ain't</w:t>
      </w:r>
      <w:proofErr w:type="spellEnd"/>
      <w:r>
        <w:t xml:space="preserve"> interested in that. They keep jerking away. You're trying to fill the cavity or clean it up. Keep jerking away. Leave the cavity alone. They got a bigger cavity. It's not in the mouth It's in the color, you see. They have color problems, serious color problems. But </w:t>
      </w:r>
      <w:proofErr w:type="gramStart"/>
      <w:r>
        <w:t>again</w:t>
      </w:r>
      <w:proofErr w:type="gramEnd"/>
      <w:r>
        <w:t xml:space="preserve"> I say these things come to us through misunderstanding, misinterpretation of the language of scripture. In every human being, there's a black. In every human being, there's a white. In every human being, there's </w:t>
      </w:r>
      <w:proofErr w:type="gramStart"/>
      <w:r>
        <w:t>a red</w:t>
      </w:r>
      <w:proofErr w:type="gramEnd"/>
      <w:r>
        <w:t>.</w:t>
      </w:r>
    </w:p>
    <w:p w14:paraId="0777923E" w14:textId="77777777" w:rsidR="00364A57" w:rsidRDefault="00364A57" w:rsidP="00364A57">
      <w:r>
        <w:t xml:space="preserve">We have </w:t>
      </w:r>
      <w:proofErr w:type="gramStart"/>
      <w:r>
        <w:t>all of</w:t>
      </w:r>
      <w:proofErr w:type="gramEnd"/>
      <w:r>
        <w:t xml:space="preserve"> these colors in us. Not just one, but what </w:t>
      </w:r>
      <w:proofErr w:type="gramStart"/>
      <w:r>
        <w:t>does</w:t>
      </w:r>
      <w:proofErr w:type="gramEnd"/>
      <w:r>
        <w:t xml:space="preserve"> the colors mean in religion? White represents the need and human nature to have the lights on, to understand and see what's going on. There's </w:t>
      </w:r>
      <w:proofErr w:type="gramStart"/>
      <w:r>
        <w:t>a curiosity</w:t>
      </w:r>
      <w:proofErr w:type="gramEnd"/>
      <w:r>
        <w:t xml:space="preserve">, </w:t>
      </w:r>
      <w:proofErr w:type="gramStart"/>
      <w:r>
        <w:t>a natural</w:t>
      </w:r>
      <w:proofErr w:type="gramEnd"/>
      <w:r>
        <w:t xml:space="preserve"> curiosity. Where is that curiosity? It's in our blackness. The curiosity is seated in the blackness. And out of the blackness comes this curiosity. It wants to turn on the light. </w:t>
      </w:r>
      <w:proofErr w:type="gramStart"/>
      <w:r>
        <w:t>So</w:t>
      </w:r>
      <w:proofErr w:type="gramEnd"/>
      <w:r>
        <w:t xml:space="preserve"> here's the original nature wants more light on it. And some people call the light white. The light is not white, it's pure. If it was white, you have a hard time trying to see through it. In scripture light is not white. In scripture light is clear. Say shine a little light on the problem for me, brother. It doesn't mean </w:t>
      </w:r>
      <w:proofErr w:type="gramStart"/>
      <w:r>
        <w:t>put</w:t>
      </w:r>
      <w:proofErr w:type="gramEnd"/>
      <w:r>
        <w:t xml:space="preserve"> white paint on it. It means </w:t>
      </w:r>
      <w:proofErr w:type="gramStart"/>
      <w:r>
        <w:t>make</w:t>
      </w:r>
      <w:proofErr w:type="gramEnd"/>
      <w:r>
        <w:t xml:space="preserve"> it clear.</w:t>
      </w:r>
    </w:p>
    <w:p w14:paraId="1131F69E" w14:textId="77777777" w:rsidR="00364A57" w:rsidRDefault="00364A57" w:rsidP="00364A57">
      <w:r>
        <w:t>Materialistic people, political minded people who saw an opportunity to take advantage of ignorant people</w:t>
      </w:r>
      <w:proofErr w:type="gramStart"/>
      <w:r>
        <w:t>, they</w:t>
      </w:r>
      <w:proofErr w:type="gramEnd"/>
      <w:r>
        <w:t xml:space="preserve"> changed the language of religion and </w:t>
      </w:r>
      <w:proofErr w:type="gramStart"/>
      <w:r>
        <w:t>make</w:t>
      </w:r>
      <w:proofErr w:type="gramEnd"/>
      <w:r>
        <w:t xml:space="preserve"> the people think that G-d's light means white. And G-d's darkness means the black skin. No, indeed. No. Has nothing to do with it. The blackness of human nature is really an excellent, highly valuable possession. It has </w:t>
      </w:r>
      <w:proofErr w:type="gramStart"/>
      <w:r>
        <w:t>real</w:t>
      </w:r>
      <w:proofErr w:type="gramEnd"/>
      <w:r>
        <w:t xml:space="preserve"> worth, real value. But black skin doesn't have that much value. The blackness of human nature is where the value is. And that blackness is in every human being. We were taught under the Honorable Elijah Muhammad that black is original. Said that black is original. And we thought that he was talking about this black on the face. Now, some of </w:t>
      </w:r>
      <w:proofErr w:type="gramStart"/>
      <w:r>
        <w:t>you</w:t>
      </w:r>
      <w:proofErr w:type="gramEnd"/>
      <w:r>
        <w:t xml:space="preserve"> when I said </w:t>
      </w:r>
      <w:proofErr w:type="gramStart"/>
      <w:r>
        <w:t>that,</w:t>
      </w:r>
      <w:proofErr w:type="gramEnd"/>
      <w:r>
        <w:t xml:space="preserve"> you had no problems. And I have no black on my face, that's brown.</w:t>
      </w:r>
    </w:p>
    <w:p w14:paraId="44CED7AD" w14:textId="77777777" w:rsidR="00364A57" w:rsidRDefault="00364A57" w:rsidP="00364A57">
      <w:r>
        <w:t xml:space="preserve">The black of nature, that's what he was talking about, the blackness of human nature. </w:t>
      </w:r>
      <w:proofErr w:type="gramStart"/>
      <w:r>
        <w:t>The human being comes</w:t>
      </w:r>
      <w:proofErr w:type="gramEnd"/>
      <w:r>
        <w:t xml:space="preserve"> into the world. When he </w:t>
      </w:r>
      <w:proofErr w:type="gramStart"/>
      <w:r>
        <w:t>comes in</w:t>
      </w:r>
      <w:proofErr w:type="gramEnd"/>
      <w:r>
        <w:t xml:space="preserve"> here, he has intelligence. Don't you see the little baby? As soon as they </w:t>
      </w:r>
      <w:proofErr w:type="gramStart"/>
      <w:r>
        <w:t>delivered</w:t>
      </w:r>
      <w:proofErr w:type="gramEnd"/>
      <w:r>
        <w:t xml:space="preserve"> from the mother, as soon as they are delivered from the mother, you look at those little babies. There is a sign </w:t>
      </w:r>
      <w:proofErr w:type="spellStart"/>
      <w:proofErr w:type="gramStart"/>
      <w:r>
        <w:t>their</w:t>
      </w:r>
      <w:proofErr w:type="spellEnd"/>
      <w:proofErr w:type="gramEnd"/>
      <w:r>
        <w:t xml:space="preserve"> is evidence that there's intelligence alive in that baby. Is that right? Yes. But no understanding of the new environment that that child has been put into has come to the child yet. So light is not there.</w:t>
      </w:r>
    </w:p>
    <w:p w14:paraId="4E34DE3D" w14:textId="77777777" w:rsidR="00364A57" w:rsidRDefault="00364A57" w:rsidP="00364A57">
      <w:r>
        <w:t xml:space="preserve">There's darkness there and the darkness is hungering for light. Why? I </w:t>
      </w:r>
      <w:proofErr w:type="gramStart"/>
      <w:r>
        <w:t>have to</w:t>
      </w:r>
      <w:proofErr w:type="gramEnd"/>
      <w:r>
        <w:t xml:space="preserve"> understand this new world I'm in. Is that right? But there is already something forming we call </w:t>
      </w:r>
      <w:proofErr w:type="gramStart"/>
      <w:r>
        <w:t xml:space="preserve">the </w:t>
      </w:r>
      <w:r>
        <w:lastRenderedPageBreak/>
        <w:t>innate</w:t>
      </w:r>
      <w:proofErr w:type="gramEnd"/>
      <w:r>
        <w:t xml:space="preserve"> nature, inborn nature, an inborn ability. So how can light represent intelligence? Light doesn't represent intelligence. Black should represent intelligence. Intelligence is a blackness. And the friction in the blackness, that is the effort to get understanding of what's outside of the blackness creates the spark of light, brings about understanding. Is that right? So here, here out of blackness comes a light. And </w:t>
      </w:r>
      <w:proofErr w:type="gramStart"/>
      <w:r>
        <w:t>on</w:t>
      </w:r>
      <w:proofErr w:type="gramEnd"/>
      <w:r>
        <w:t xml:space="preserve"> the effort of the blackness by itself, light is born. Is that right? Yes. With my eyes open, I can be in blackness.</w:t>
      </w:r>
    </w:p>
    <w:p w14:paraId="5D3EB48F" w14:textId="77777777" w:rsidR="00364A57" w:rsidRDefault="00364A57" w:rsidP="00364A57">
      <w:r>
        <w:t xml:space="preserve">It depends on what my mind is dealing with at the time. Is that right? If my mind is dealing with a problem that I have not yet </w:t>
      </w:r>
      <w:proofErr w:type="gramStart"/>
      <w:r>
        <w:t>opened up</w:t>
      </w:r>
      <w:proofErr w:type="gramEnd"/>
      <w:r>
        <w:t>, then my mind is in the black on that problem. Is that right? But in that blackness, my mind is bringing things together, working with things. And eventually my mind brings light out of darkness. Is that right? What brought the light? The same blackness. The blackness brought the light. Now let's go to Genesis. Genesis said, in the beginning, darkness covered the face of the deep and the spirit of G-d moved on the face of the water. And G-d said, let there be light and there was light.</w:t>
      </w:r>
    </w:p>
    <w:p w14:paraId="49A1A917" w14:textId="77777777" w:rsidR="00364A57" w:rsidRDefault="00364A57" w:rsidP="00364A57">
      <w:r>
        <w:t xml:space="preserve">There wasn't </w:t>
      </w:r>
      <w:proofErr w:type="gramStart"/>
      <w:r>
        <w:t>light</w:t>
      </w:r>
      <w:proofErr w:type="gramEnd"/>
      <w:r>
        <w:t xml:space="preserve"> first there was darkness and the light came right out of the darkness. </w:t>
      </w:r>
      <w:proofErr w:type="gramStart"/>
      <w:r>
        <w:t>So</w:t>
      </w:r>
      <w:proofErr w:type="gramEnd"/>
      <w:r>
        <w:t xml:space="preserve"> what have these so- called white racists support of? In scripture, nothing. If they follow the language of scripture, they'll go back and find that black is original. Black is original and black is really the </w:t>
      </w:r>
      <w:proofErr w:type="gramStart"/>
      <w:r>
        <w:t>human excellent</w:t>
      </w:r>
      <w:proofErr w:type="gramEnd"/>
      <w:r>
        <w:t xml:space="preserve"> property that's his strength, that's his worth. His worth is in blackness. The knowledge can grow bad and become all no good. And we </w:t>
      </w:r>
      <w:proofErr w:type="gramStart"/>
      <w:r>
        <w:t>have to</w:t>
      </w:r>
      <w:proofErr w:type="gramEnd"/>
      <w:r>
        <w:t xml:space="preserve"> turn the lights out that we had on and go back to blackness and do it all over again. Is that right?</w:t>
      </w:r>
    </w:p>
    <w:p w14:paraId="59E0BAB6" w14:textId="77777777" w:rsidR="00364A57" w:rsidRDefault="00364A57" w:rsidP="00364A57">
      <w:r>
        <w:t xml:space="preserve">And again, the scripture says of Jesus, he said that this world's light is darkness with G-d. Is that right? The light of this world is darkness with G-d, meaning that their knowledge was nothing, hadn't produced anything. It was </w:t>
      </w:r>
      <w:proofErr w:type="gramStart"/>
      <w:r>
        <w:t>darkness</w:t>
      </w:r>
      <w:proofErr w:type="gramEnd"/>
      <w:r>
        <w:t xml:space="preserve"> with G-d as though no light, no knowledge had been made. Why? Because the knowledge was misplaced, knowledge misused, misdirected, abused. </w:t>
      </w:r>
      <w:proofErr w:type="gramStart"/>
      <w:r>
        <w:t>So</w:t>
      </w:r>
      <w:proofErr w:type="gramEnd"/>
      <w:r>
        <w:t xml:space="preserve"> it is of </w:t>
      </w:r>
      <w:proofErr w:type="gramStart"/>
      <w:r>
        <w:t>no good</w:t>
      </w:r>
      <w:proofErr w:type="gramEnd"/>
      <w:r>
        <w:t xml:space="preserve"> consequence. </w:t>
      </w:r>
      <w:proofErr w:type="gramStart"/>
      <w:r>
        <w:t>So</w:t>
      </w:r>
      <w:proofErr w:type="gramEnd"/>
      <w:r>
        <w:t xml:space="preserve"> it means ignorance. It was of darkness with G-d. It means that knowledge was ignorance, was the same as ignorance. But there is a blackness that is superior to knowledge of the world </w:t>
      </w:r>
      <w:proofErr w:type="gramStart"/>
      <w:r>
        <w:t>and also</w:t>
      </w:r>
      <w:proofErr w:type="gramEnd"/>
      <w:r>
        <w:t xml:space="preserve"> superior to the influences of ignorance. We can retreat from the ignorance that the world has given us and go back to the blackness of our human nature and use that blackness to birth ourselves again into the light. Now I know G-d, I know G-d cannot be excluded.</w:t>
      </w:r>
    </w:p>
    <w:p w14:paraId="1D67AC6A" w14:textId="77777777" w:rsidR="00364A57" w:rsidRDefault="00364A57" w:rsidP="00364A57">
      <w:r>
        <w:t>Certainly G-d has to bless us with His inspiration. G-d has to bless our efforts, but the book says, "Your faith has saved you. " Is that right? Your faith has saved you. If you have some faith in your human potential, if you have faith in your innate human nature to not only survive, but to create, and G-d says in the Qur'an, create yourselves.</w:t>
      </w:r>
    </w:p>
    <w:p w14:paraId="2D4E1F3F" w14:textId="2BA8A09B" w:rsidR="00364A57" w:rsidRDefault="00364A57" w:rsidP="00364A57">
      <w:r>
        <w:t xml:space="preserve">G-d has given us the tools to create ourselves. We can make ourselves in any form we want. Someone </w:t>
      </w:r>
      <w:proofErr w:type="gramStart"/>
      <w:r>
        <w:t>knock</w:t>
      </w:r>
      <w:proofErr w:type="gramEnd"/>
      <w:r>
        <w:t xml:space="preserve"> out our light, we can make new light. We don't have to stay in the dark. We can't do it though, unless we get knowledge of human nature. We </w:t>
      </w:r>
      <w:proofErr w:type="gramStart"/>
      <w:r>
        <w:t>have to</w:t>
      </w:r>
      <w:proofErr w:type="gramEnd"/>
      <w:r>
        <w:t xml:space="preserve"> first get some knowledge of human nature. The Muslim religion is not a spooky religion. It is the religion of Abraham, Noah, it's the religion of Moses. It's the religion of Christ Jesus. Our religion is the religion of G-d's great Prophets and our great giants, our heroes. These men didn't come up on earth to work magic, to charm and </w:t>
      </w:r>
      <w:r>
        <w:t>entertain</w:t>
      </w:r>
      <w:r>
        <w:t xml:space="preserve"> us. These men rose up in </w:t>
      </w:r>
      <w:r>
        <w:lastRenderedPageBreak/>
        <w:t>society to help us overcome our human problems, to help us make a better life for ourselves and our loved ones. That's why they were raised up.</w:t>
      </w:r>
    </w:p>
    <w:p w14:paraId="29118B54" w14:textId="77777777" w:rsidR="00364A57" w:rsidRDefault="00364A57" w:rsidP="00364A57">
      <w:r>
        <w:t xml:space="preserve">Let's look quickly at the mind, the searching mind of Prophet Abraham, the one that Muslims, Christians, and Jews point to as the patriarch, the great patriarch. In the Holy Qur'an of G-d tells us that our order is the order of Abraham. The form of our religion is that form established by Abraham, the Prophets, under the guidance of G-d. Let's look at Abraham and we'll see that Abraham represents a struggle </w:t>
      </w:r>
      <w:proofErr w:type="gramStart"/>
      <w:r>
        <w:t>in</w:t>
      </w:r>
      <w:proofErr w:type="gramEnd"/>
      <w:r>
        <w:t xml:space="preserve"> the earth, a struggle in people, </w:t>
      </w:r>
      <w:proofErr w:type="gramStart"/>
      <w:r>
        <w:t>in</w:t>
      </w:r>
      <w:proofErr w:type="gramEnd"/>
      <w:r>
        <w:t xml:space="preserve"> the earth. Abraham, the Qur'an says, he was observing the heavenly </w:t>
      </w:r>
      <w:proofErr w:type="gramStart"/>
      <w:r>
        <w:t>bodies</w:t>
      </w:r>
      <w:proofErr w:type="gramEnd"/>
      <w:r>
        <w:t xml:space="preserve"> and he saw the sun rise and set. He saw the moon. He saw stars. He saw all these things and he observed them.</w:t>
      </w:r>
    </w:p>
    <w:p w14:paraId="211AEE62" w14:textId="21886784" w:rsidR="00364A57" w:rsidRDefault="00364A57" w:rsidP="00364A57">
      <w:r>
        <w:t xml:space="preserve">He observed the moon and he </w:t>
      </w:r>
      <w:proofErr w:type="gramStart"/>
      <w:r>
        <w:t>says</w:t>
      </w:r>
      <w:proofErr w:type="gramEnd"/>
      <w:r>
        <w:t xml:space="preserve">, "This can't be a G-d." Why? Because it fades away. It goes away. He observed the sun. And when the sun rose, he </w:t>
      </w:r>
      <w:proofErr w:type="gramStart"/>
      <w:r>
        <w:t>says</w:t>
      </w:r>
      <w:proofErr w:type="gramEnd"/>
      <w:r>
        <w:t xml:space="preserve">, "Oh, this is really a glorious, a glorious G-d." Abraham referred to it as a G-d, but he kept observing it. And when it set, he asked G-d for protection against those things, against lies, against illusions, against false things that might trick his </w:t>
      </w:r>
      <w:r>
        <w:t>mind, He</w:t>
      </w:r>
      <w:r>
        <w:t xml:space="preserve"> glorified G-d, he said, Allahu Akbar, G-d He's the greatest, He's most glorified. The G-d who created these things. So here in Abraham, a man who observed the stars and observed the moon, observed the sun, a man who observed the things in nature, the great movements of objects in nature, and came to a conclusion that those objects could not be G-d because they were controlled themselves by Allah and that they weren't eternal, they were dying objects.</w:t>
      </w:r>
    </w:p>
    <w:p w14:paraId="2137E96A" w14:textId="77777777" w:rsidR="00364A57" w:rsidRDefault="00364A57" w:rsidP="00364A57">
      <w:r>
        <w:t xml:space="preserve">He said, no, this can't be my G-d. Abraham didn't rest until he came to the concept of G-d that was perfect. Perfect. That was Creator and not subject to laws of creation. He </w:t>
      </w:r>
      <w:proofErr w:type="gramStart"/>
      <w:r>
        <w:t>said</w:t>
      </w:r>
      <w:proofErr w:type="gramEnd"/>
      <w:r>
        <w:t xml:space="preserve"> the Creator, he is G-d. And this man, because of his search, his sincerity and his search, his faith, his truthfulness was chosen and made a model for all religious people according to the scripture. Is that right? All right. Why have I made these brief comments on the birth of Abraham into his mission? </w:t>
      </w:r>
      <w:proofErr w:type="gramStart"/>
      <w:r>
        <w:t>To remind</w:t>
      </w:r>
      <w:proofErr w:type="gramEnd"/>
      <w:r>
        <w:t xml:space="preserve"> religious people, and believe me, all of us are religious people. You might walk away from the church and say, "Oh, I'm not a Christian anymore. I don't belong in any church, but you're still under the </w:t>
      </w:r>
      <w:proofErr w:type="gramStart"/>
      <w:r>
        <w:t>influences</w:t>
      </w:r>
      <w:proofErr w:type="gramEnd"/>
      <w:r>
        <w:t>. And you can't escape the influences unless you come under some other influence. And coming under whiskey, wine, beer, reefers, coke and heroin is not coming away from the influences of the religion.</w:t>
      </w:r>
    </w:p>
    <w:p w14:paraId="790249BE" w14:textId="77777777" w:rsidR="00364A57" w:rsidRDefault="00364A57" w:rsidP="00364A57">
      <w:r>
        <w:t xml:space="preserve">You're just putting yourself under other influences, but the </w:t>
      </w:r>
      <w:proofErr w:type="gramStart"/>
      <w:r>
        <w:t>results</w:t>
      </w:r>
      <w:proofErr w:type="gramEnd"/>
      <w:r>
        <w:t xml:space="preserve"> of </w:t>
      </w:r>
      <w:proofErr w:type="gramStart"/>
      <w:r>
        <w:t>the religion</w:t>
      </w:r>
      <w:proofErr w:type="gramEnd"/>
      <w:r>
        <w:t xml:space="preserve"> </w:t>
      </w:r>
      <w:proofErr w:type="gramStart"/>
      <w:r>
        <w:t>is</w:t>
      </w:r>
      <w:proofErr w:type="gramEnd"/>
      <w:r>
        <w:t xml:space="preserve"> still there. You can't escape Christianity by taking up sin. The only way to escape Christianity is to be converted to something else. And then you don't escape it completely because Christianity is not </w:t>
      </w:r>
      <w:proofErr w:type="gramStart"/>
      <w:r>
        <w:t>all of</w:t>
      </w:r>
      <w:proofErr w:type="gramEnd"/>
      <w:r>
        <w:t xml:space="preserve"> such nature that you can throw it all out. It's impossible. Because much of it is direct from G-d. And you can't throw out the truth, can you? You can pretend to be successful at that, but if someone </w:t>
      </w:r>
      <w:proofErr w:type="gramStart"/>
      <w:r>
        <w:t>examine</w:t>
      </w:r>
      <w:proofErr w:type="gramEnd"/>
      <w:r>
        <w:t xml:space="preserve"> you, they'll prove to you that you haven't been successful. </w:t>
      </w:r>
      <w:proofErr w:type="gramStart"/>
      <w:r>
        <w:t>The human</w:t>
      </w:r>
      <w:proofErr w:type="gramEnd"/>
      <w:r>
        <w:t xml:space="preserve"> nature, </w:t>
      </w:r>
      <w:proofErr w:type="gramStart"/>
      <w:r>
        <w:t>the human being</w:t>
      </w:r>
      <w:proofErr w:type="gramEnd"/>
      <w:r>
        <w:t xml:space="preserve"> just can't throw out the truth. The truth </w:t>
      </w:r>
      <w:proofErr w:type="gramStart"/>
      <w:r>
        <w:t>stays</w:t>
      </w:r>
      <w:proofErr w:type="gramEnd"/>
      <w:r>
        <w:t xml:space="preserve">. Once you get it, it stays. You can close your eyes to it, but it's there. It hasn't gone </w:t>
      </w:r>
      <w:proofErr w:type="gramStart"/>
      <w:r>
        <w:t>any place</w:t>
      </w:r>
      <w:proofErr w:type="gramEnd"/>
      <w:r>
        <w:t>. You've just ignored it for a while.</w:t>
      </w:r>
    </w:p>
    <w:p w14:paraId="67D3EDBD" w14:textId="52128CAE" w:rsidR="00364A57" w:rsidRDefault="00364A57" w:rsidP="00364A57">
      <w:r>
        <w:t xml:space="preserve">Yes. </w:t>
      </w:r>
      <w:proofErr w:type="gramStart"/>
      <w:r>
        <w:t>So</w:t>
      </w:r>
      <w:proofErr w:type="gramEnd"/>
      <w:r>
        <w:t xml:space="preserve"> I've given this brief comment on Abraham's life to establish that the religious man, the ideal religious leader is a rational minded leader. He's not a leader that comes into his mission under the influences of spookism, under influence of some kind of weird magic. </w:t>
      </w:r>
      <w:r>
        <w:lastRenderedPageBreak/>
        <w:t xml:space="preserve">Abraham was observing nature. He was questioning nature. He was questioning the physical order of the universe. Abraham was conducting his search as a </w:t>
      </w:r>
      <w:proofErr w:type="gramStart"/>
      <w:r>
        <w:t>scientists</w:t>
      </w:r>
      <w:proofErr w:type="gramEnd"/>
      <w:r>
        <w:t xml:space="preserve"> </w:t>
      </w:r>
      <w:proofErr w:type="gramStart"/>
      <w:r>
        <w:t>conduct</w:t>
      </w:r>
      <w:proofErr w:type="gramEnd"/>
      <w:r>
        <w:t xml:space="preserve"> his inquiry. Is that right? In science, what are we taught to do? We are taught to observe what is happening before our eyes. And if you find something doesn't agree, you reject that that doesn't agree. </w:t>
      </w:r>
      <w:proofErr w:type="gramStart"/>
      <w:r>
        <w:t>So</w:t>
      </w:r>
      <w:proofErr w:type="gramEnd"/>
      <w:r>
        <w:t xml:space="preserve"> it didn't say Abraham was reading some magical scroll, was questioning the stars, the movement of the stars from some magical scroll, or through some </w:t>
      </w:r>
      <w:r>
        <w:t>spookism</w:t>
      </w:r>
      <w:r>
        <w:t>, says that he was observing it as a human being. And his human logical mind told Abraham.</w:t>
      </w:r>
    </w:p>
    <w:p w14:paraId="48546545" w14:textId="77777777" w:rsidR="00364A57" w:rsidRDefault="00364A57" w:rsidP="00364A57">
      <w:r>
        <w:t xml:space="preserve">The logical human mind told Abraham that the moon is not G-d. The sun is not G-d. The stars were not G-d. It was his human mind, his rational mind that convinced him of these things. He had faith in G-d already, but he wanted to see G-d. He wanted to know what </w:t>
      </w:r>
      <w:proofErr w:type="gramStart"/>
      <w:r>
        <w:t>is G-d.</w:t>
      </w:r>
      <w:proofErr w:type="gramEnd"/>
      <w:r>
        <w:t xml:space="preserve"> I believe there's a G-d. Abraham believed in G-d. But he wanted to know where is the </w:t>
      </w:r>
      <w:proofErr w:type="gramStart"/>
      <w:r>
        <w:t>image?</w:t>
      </w:r>
      <w:proofErr w:type="gramEnd"/>
      <w:r>
        <w:t xml:space="preserve"> Where is G-d's image? Is it the moon? Is it the sun? So here we see the story in Abraham, we see the story of religious community. How human beings were inspired spiritually to search for G-d, to know G-d. How they had G-d in their hearts, in their nature.</w:t>
      </w:r>
    </w:p>
    <w:p w14:paraId="68BDDA56" w14:textId="77777777" w:rsidR="00364A57" w:rsidRDefault="00364A57" w:rsidP="00364A57">
      <w:r>
        <w:t xml:space="preserve">But they wanted to find out where is His body. From what body does He speak? Is it from the moon? Is it from the sun? And they </w:t>
      </w:r>
      <w:proofErr w:type="gramStart"/>
      <w:r>
        <w:t>searched</w:t>
      </w:r>
      <w:proofErr w:type="gramEnd"/>
      <w:r>
        <w:t xml:space="preserve"> all these things and </w:t>
      </w:r>
      <w:proofErr w:type="gramStart"/>
      <w:r>
        <w:t>came to the conclusion</w:t>
      </w:r>
      <w:proofErr w:type="gramEnd"/>
      <w:r>
        <w:t xml:space="preserve"> that no, G-d does not exist as a body in the moon or in the sun. And Solomon said, not even the whole heaven of heaven can contain G-d. Is that right? Yes. The skies and the earth, all of it cannot contain G-d. </w:t>
      </w:r>
      <w:proofErr w:type="gramStart"/>
      <w:r>
        <w:t>So</w:t>
      </w:r>
      <w:proofErr w:type="gramEnd"/>
      <w:r>
        <w:t xml:space="preserve"> this is how the rational mind has grown in religion to reject these physical bodies as bodies to house G-d, that no creation can house G-d. G-d is the superior to and beyond the total creation. Yet He penetrates everything without Himself being touched by anything. This is what the great men discovered.</w:t>
      </w:r>
    </w:p>
    <w:p w14:paraId="566E0004" w14:textId="77777777" w:rsidR="00364A57" w:rsidRDefault="00364A57" w:rsidP="00364A57">
      <w:r>
        <w:t xml:space="preserve">This is what our great heroes discovered. Their rational mind led them to these conclusions and G-d blessed their efforts </w:t>
      </w:r>
      <w:proofErr w:type="gramStart"/>
      <w:r>
        <w:t>more and more</w:t>
      </w:r>
      <w:proofErr w:type="gramEnd"/>
      <w:r>
        <w:t xml:space="preserve"> until we come to this glorious revelation for the Qur'an. A book that appeals to rational thinking people, rational minded people, people of logic </w:t>
      </w:r>
      <w:proofErr w:type="gramStart"/>
      <w:r>
        <w:t>says</w:t>
      </w:r>
      <w:proofErr w:type="gramEnd"/>
      <w:r>
        <w:t xml:space="preserve"> old men of logic, old men of rational minds. This Holy Qur'an is not designed to spook us up. It's designed to </w:t>
      </w:r>
      <w:proofErr w:type="spellStart"/>
      <w:r>
        <w:t>unspook</w:t>
      </w:r>
      <w:proofErr w:type="spellEnd"/>
      <w:r>
        <w:t xml:space="preserve"> us. It is in accord with the teaching of Abraham. It is in accord with the teachings of the great Prophets. Those Prophets didn't come to make us primitive, superstitious people in religion.</w:t>
      </w:r>
    </w:p>
    <w:p w14:paraId="55036D12" w14:textId="77777777" w:rsidR="00364A57" w:rsidRDefault="00364A57" w:rsidP="00364A57">
      <w:r>
        <w:t xml:space="preserve">But someone did come to knock our lights out, to blind us, to cripple us, to divide us in ourselves, so that the right arm can't help the left. The right leg can't help the left, to separate us and our own members, so that we can't get the benefit from the total unity of our bodies and our minds, our soul, our total makeup. Yes, someone came. That one, someone is called Satan. Satan. Now, we've been made spooky on this </w:t>
      </w:r>
      <w:proofErr w:type="gramStart"/>
      <w:r>
        <w:t>particular figure</w:t>
      </w:r>
      <w:proofErr w:type="gramEnd"/>
      <w:r>
        <w:t xml:space="preserve"> too. We have been thinking that Satan is some figure that is supernatural and has supernatural power. We've been made to believe that I can't deal with Satan. Satan is too much for a human being. That Satan has powers greater than any human being. Satan can turn you into a dog. Satan can take on different forms, can transform himself, take on different shapes, can turn our nature against us.</w:t>
      </w:r>
    </w:p>
    <w:p w14:paraId="7F7C40A6" w14:textId="77777777" w:rsidR="00364A57" w:rsidRDefault="00364A57" w:rsidP="00364A57">
      <w:r>
        <w:t xml:space="preserve">That's too much. That's giving Satan more credit than he deserves. The scripture </w:t>
      </w:r>
      <w:proofErr w:type="gramStart"/>
      <w:r>
        <w:t>say</w:t>
      </w:r>
      <w:proofErr w:type="gramEnd"/>
      <w:r>
        <w:t xml:space="preserve">, rebuke Satan and he will run from you. That doesn't sound like a great contender to me. That </w:t>
      </w:r>
      <w:proofErr w:type="gramStart"/>
      <w:r>
        <w:t>sound</w:t>
      </w:r>
      <w:proofErr w:type="gramEnd"/>
      <w:r>
        <w:t xml:space="preserve"> like a coward. Allah says in the Qur'an that Satan has no power except the </w:t>
      </w:r>
      <w:r>
        <w:lastRenderedPageBreak/>
        <w:t xml:space="preserve">power you give him. And it says it in these words that he </w:t>
      </w:r>
      <w:proofErr w:type="gramStart"/>
      <w:r>
        <w:t>call</w:t>
      </w:r>
      <w:proofErr w:type="gramEnd"/>
      <w:r>
        <w:t xml:space="preserve"> you and you come. He only calls you and you come. He has no power to command you. Yes. All right. </w:t>
      </w:r>
      <w:proofErr w:type="gramStart"/>
      <w:r>
        <w:t>So</w:t>
      </w:r>
      <w:proofErr w:type="gramEnd"/>
      <w:r>
        <w:t xml:space="preserve"> this Satan, that's another problem in our life. And don't think you don't have it. There are Christians that don't go to church, maybe they haven't been to church in five years, but they'll go see a movie about the demons in somebody. And I'm telling you, they come out there more </w:t>
      </w:r>
      <w:proofErr w:type="gramStart"/>
      <w:r>
        <w:t>primitive</w:t>
      </w:r>
      <w:proofErr w:type="gramEnd"/>
      <w:r>
        <w:t xml:space="preserve"> than anything in the jungle. I've seen it happen. Yes. All spooked up.</w:t>
      </w:r>
    </w:p>
    <w:p w14:paraId="5CC91CD6" w14:textId="77777777" w:rsidR="00364A57" w:rsidRDefault="00364A57" w:rsidP="00364A57">
      <w:proofErr w:type="gramStart"/>
      <w:r>
        <w:t>So</w:t>
      </w:r>
      <w:proofErr w:type="gramEnd"/>
      <w:r>
        <w:t xml:space="preserve"> we </w:t>
      </w:r>
      <w:proofErr w:type="gramStart"/>
      <w:r>
        <w:t>have to</w:t>
      </w:r>
      <w:proofErr w:type="gramEnd"/>
      <w:r>
        <w:t xml:space="preserve"> know ourselves. We </w:t>
      </w:r>
      <w:proofErr w:type="gramStart"/>
      <w:r>
        <w:t>have to</w:t>
      </w:r>
      <w:proofErr w:type="gramEnd"/>
      <w:r>
        <w:t xml:space="preserve"> know our limitations, know our weaknesses, know our shortcomings and deal with these problems. That's the only way we're going to survive. The human being has </w:t>
      </w:r>
      <w:proofErr w:type="gramStart"/>
      <w:r>
        <w:t>a great</w:t>
      </w:r>
      <w:proofErr w:type="gramEnd"/>
      <w:r>
        <w:t xml:space="preserve"> power, but sometimes misguidance, ignorance</w:t>
      </w:r>
      <w:proofErr w:type="gramStart"/>
      <w:r>
        <w:t>, corruption</w:t>
      </w:r>
      <w:proofErr w:type="gramEnd"/>
      <w:r>
        <w:t xml:space="preserve"> turns off the power. Then G-d has to bless us. We </w:t>
      </w:r>
      <w:proofErr w:type="gramStart"/>
      <w:r>
        <w:t>have to</w:t>
      </w:r>
      <w:proofErr w:type="gramEnd"/>
      <w:r>
        <w:t xml:space="preserve"> repent and be blessed so the power can be turned back on. But if you turn human power on, you've got </w:t>
      </w:r>
      <w:proofErr w:type="gramStart"/>
      <w:r>
        <w:t>a power</w:t>
      </w:r>
      <w:proofErr w:type="gramEnd"/>
      <w:r>
        <w:t xml:space="preserve"> to save you and save the world. Human excellence is the power to save the world with G-d's guidance. G-d's guidance </w:t>
      </w:r>
      <w:proofErr w:type="gramStart"/>
      <w:r>
        <w:t>begin</w:t>
      </w:r>
      <w:proofErr w:type="gramEnd"/>
      <w:r>
        <w:t xml:space="preserve"> right in human power. Human nature is G-d's guidance. Yes. G-d has designed me in a certain way.</w:t>
      </w:r>
    </w:p>
    <w:p w14:paraId="2A641363" w14:textId="77777777" w:rsidR="00364A57" w:rsidRDefault="00364A57" w:rsidP="00364A57">
      <w:r>
        <w:t xml:space="preserve">If I live in accord with that design, if I build my human life on that design, according to G-d's scripture, I'll be successful. So that tells me that G-d's guidance is also in my very nature. G-d has made </w:t>
      </w:r>
      <w:proofErr w:type="gramStart"/>
      <w:r>
        <w:t>the human being</w:t>
      </w:r>
      <w:proofErr w:type="gramEnd"/>
      <w:r>
        <w:t xml:space="preserve"> with a conscience. G-d has made the human being with a nature that is disturbed by injustice. It is disturbed by lies. It is disturbed by moral corruption. If I just listen to that nature and give that nature the freedom to influence my judgment, won't I have a saving source in my life? Oh, yes. Human nature tells me that cruelty shouldn't be tolerated. That cruelty should be resisted.</w:t>
      </w:r>
    </w:p>
    <w:p w14:paraId="5C48880B" w14:textId="77777777" w:rsidR="00364A57" w:rsidRDefault="00364A57" w:rsidP="00364A57">
      <w:r>
        <w:t xml:space="preserve">It's hard for a person to hold themselves back when they see cruelties being </w:t>
      </w:r>
      <w:proofErr w:type="gramStart"/>
      <w:r>
        <w:t>meted</w:t>
      </w:r>
      <w:proofErr w:type="gramEnd"/>
      <w:r>
        <w:t xml:space="preserve"> out without cause to innocent victims. Something in us pushes us and we </w:t>
      </w:r>
      <w:proofErr w:type="gramStart"/>
      <w:r>
        <w:t>have to</w:t>
      </w:r>
      <w:proofErr w:type="gramEnd"/>
      <w:r>
        <w:t xml:space="preserve"> resist that push. Is that right? Or we </w:t>
      </w:r>
      <w:proofErr w:type="gramStart"/>
      <w:r>
        <w:t>have to</w:t>
      </w:r>
      <w:proofErr w:type="gramEnd"/>
      <w:r>
        <w:t xml:space="preserve"> give ourselves to it and do what we know is right. But most of the time we resist it because there are laws. We live in a civilized society. There are laws. We look for the law to protect these things. Is that right? </w:t>
      </w:r>
      <w:proofErr w:type="gramStart"/>
      <w:r>
        <w:t>So</w:t>
      </w:r>
      <w:proofErr w:type="gramEnd"/>
      <w:r>
        <w:t xml:space="preserve"> we'll call up the police department. I hope we will. Or we'll trust that somebody will stop this thing who has authority to stop it. </w:t>
      </w:r>
      <w:proofErr w:type="gramStart"/>
      <w:r>
        <w:t>The human</w:t>
      </w:r>
      <w:proofErr w:type="gramEnd"/>
      <w:r>
        <w:t xml:space="preserve"> nature, not </w:t>
      </w:r>
      <w:proofErr w:type="gramStart"/>
      <w:r>
        <w:t>the books</w:t>
      </w:r>
      <w:proofErr w:type="gramEnd"/>
      <w:r>
        <w:t xml:space="preserve">, </w:t>
      </w:r>
      <w:proofErr w:type="gramStart"/>
      <w:r>
        <w:t>the nature</w:t>
      </w:r>
      <w:proofErr w:type="gramEnd"/>
      <w:r>
        <w:t xml:space="preserve"> </w:t>
      </w:r>
      <w:proofErr w:type="gramStart"/>
      <w:r>
        <w:t>tell</w:t>
      </w:r>
      <w:proofErr w:type="gramEnd"/>
      <w:r>
        <w:t xml:space="preserve"> us to do something about it. Is this nature only human nature? No. It is the nature of all living creatures.</w:t>
      </w:r>
    </w:p>
    <w:p w14:paraId="6597E7FC" w14:textId="77777777" w:rsidR="00364A57" w:rsidRDefault="00364A57" w:rsidP="00364A57">
      <w:r>
        <w:t xml:space="preserve">All living creatures have that nature </w:t>
      </w:r>
      <w:proofErr w:type="gramStart"/>
      <w:r>
        <w:t>in</w:t>
      </w:r>
      <w:proofErr w:type="gramEnd"/>
      <w:r>
        <w:t xml:space="preserve"> some degree. A dog has mercy. A dog has compassion. A dog will sacrifice itself in a battle to save another dog. Yes. Isn't </w:t>
      </w:r>
      <w:proofErr w:type="gramStart"/>
      <w:r>
        <w:t>that</w:t>
      </w:r>
      <w:proofErr w:type="gramEnd"/>
      <w:r>
        <w:t xml:space="preserve"> right? Yes. I remember reading the paper, Sun Times one day, and the article says that this woman had had a terrible accident trying to keep from stepping on her cat. She could have saved herself in the accident, but the thought of stepping on the cat, the cat had got in the way of the brake. Dominated her, took her over, and she had the accident. She had </w:t>
      </w:r>
      <w:proofErr w:type="gramStart"/>
      <w:r>
        <w:t>the</w:t>
      </w:r>
      <w:proofErr w:type="gramEnd"/>
      <w:r>
        <w:t xml:space="preserve"> accident, trying to save the cat. This is human nature. That same nature is in the cat.</w:t>
      </w:r>
    </w:p>
    <w:p w14:paraId="0FAB8E29" w14:textId="77777777" w:rsidR="00364A57" w:rsidRDefault="00364A57" w:rsidP="00364A57">
      <w:r>
        <w:t xml:space="preserve">For a cat, for another cat. In all the animals, there's that nature. An animal will lose its own life to save </w:t>
      </w:r>
      <w:proofErr w:type="gramStart"/>
      <w:r>
        <w:t>his young</w:t>
      </w:r>
      <w:proofErr w:type="gramEnd"/>
      <w:r>
        <w:t xml:space="preserve">. Is that right? Yes. Will lose its life to save </w:t>
      </w:r>
      <w:proofErr w:type="gramStart"/>
      <w:r>
        <w:t>it's</w:t>
      </w:r>
      <w:proofErr w:type="gramEnd"/>
      <w:r>
        <w:t xml:space="preserve"> young. A bird that has no bravery, no carriage to attack a man, will attack a man if his baby, if his little baby is threatened by that man. The little birds that run from us all the time, we can't get near them. They're so afraid they stay away. You get the little young of that bird and that bird will </w:t>
      </w:r>
      <w:proofErr w:type="gramStart"/>
      <w:r>
        <w:t>swoop</w:t>
      </w:r>
      <w:proofErr w:type="gramEnd"/>
      <w:r>
        <w:t xml:space="preserve"> right down out of the trees from somewhere and attack you. G-d has put this in </w:t>
      </w:r>
      <w:r>
        <w:lastRenderedPageBreak/>
        <w:t xml:space="preserve">it. And </w:t>
      </w:r>
      <w:proofErr w:type="gramStart"/>
      <w:r>
        <w:t>look</w:t>
      </w:r>
      <w:proofErr w:type="gramEnd"/>
      <w:r>
        <w:t xml:space="preserve"> how animals nurse each other, how they pour out their affections to each other. And this is in human beings. Sometimes we think it's only in human beings. No, it's not only in human beings.</w:t>
      </w:r>
    </w:p>
    <w:p w14:paraId="437965AE" w14:textId="77777777" w:rsidR="00364A57" w:rsidRDefault="00364A57" w:rsidP="00364A57">
      <w:r>
        <w:t xml:space="preserve">It's in all living things. All living things have this nature. Although some things have a great amount of ugly nature in </w:t>
      </w:r>
      <w:proofErr w:type="gramStart"/>
      <w:r>
        <w:t>them, but</w:t>
      </w:r>
      <w:proofErr w:type="gramEnd"/>
      <w:r>
        <w:t xml:space="preserve"> this good nature is in all fame. Allah teaches us in this religion that he has made everything of a Muslim nature, of a Muslim nature. The Muslim nature is the very nature of creation itself. The heavenly bodies, everything </w:t>
      </w:r>
      <w:proofErr w:type="gramStart"/>
      <w:r>
        <w:t>have</w:t>
      </w:r>
      <w:proofErr w:type="gramEnd"/>
      <w:r>
        <w:t xml:space="preserve"> this nature. Every living creature </w:t>
      </w:r>
      <w:proofErr w:type="gramStart"/>
      <w:r>
        <w:t>have</w:t>
      </w:r>
      <w:proofErr w:type="gramEnd"/>
      <w:r>
        <w:t xml:space="preserve"> </w:t>
      </w:r>
      <w:proofErr w:type="gramStart"/>
      <w:r>
        <w:t>the nature</w:t>
      </w:r>
      <w:proofErr w:type="gramEnd"/>
      <w:r>
        <w:t xml:space="preserve">. The same good nature </w:t>
      </w:r>
      <w:proofErr w:type="gramStart"/>
      <w:r>
        <w:t>in</w:t>
      </w:r>
      <w:proofErr w:type="gramEnd"/>
      <w:r>
        <w:t xml:space="preserve"> </w:t>
      </w:r>
      <w:proofErr w:type="gramStart"/>
      <w:r>
        <w:t>the human being</w:t>
      </w:r>
      <w:proofErr w:type="gramEnd"/>
      <w:r>
        <w:t xml:space="preserve"> is in </w:t>
      </w:r>
      <w:proofErr w:type="gramStart"/>
      <w:r>
        <w:t>all the</w:t>
      </w:r>
      <w:proofErr w:type="gramEnd"/>
      <w:r>
        <w:t xml:space="preserve"> living creatures. In fact, we find the social life of some of these animals much better than our social life. They have more peace. They have more support from each other than we can find among ourselves. </w:t>
      </w:r>
      <w:proofErr w:type="gramStart"/>
      <w:r>
        <w:t>You</w:t>
      </w:r>
      <w:proofErr w:type="gramEnd"/>
      <w:r>
        <w:t xml:space="preserve"> see? </w:t>
      </w:r>
      <w:proofErr w:type="gramStart"/>
      <w:r>
        <w:t>So</w:t>
      </w:r>
      <w:proofErr w:type="gramEnd"/>
      <w:r>
        <w:t xml:space="preserve"> G-d has put this in the creatures. G-d has given the creature these powers and the human being </w:t>
      </w:r>
      <w:proofErr w:type="gramStart"/>
      <w:r>
        <w:t>has</w:t>
      </w:r>
      <w:proofErr w:type="gramEnd"/>
      <w:r>
        <w:t xml:space="preserve"> intelligence, has intelligence. The human being has freedom to grow. We can become </w:t>
      </w:r>
      <w:proofErr w:type="gramStart"/>
      <w:r>
        <w:t>the superior</w:t>
      </w:r>
      <w:proofErr w:type="gramEnd"/>
      <w:r>
        <w:t xml:space="preserve"> as the scriptures tell us. We can become </w:t>
      </w:r>
      <w:proofErr w:type="gramStart"/>
      <w:r>
        <w:t>the superior</w:t>
      </w:r>
      <w:proofErr w:type="gramEnd"/>
      <w:r>
        <w:t xml:space="preserve">. We can grow and become the greatest of </w:t>
      </w:r>
      <w:proofErr w:type="gramStart"/>
      <w:r>
        <w:t>all the</w:t>
      </w:r>
      <w:proofErr w:type="gramEnd"/>
      <w:r>
        <w:t xml:space="preserve"> creatures because we have intelligence and freedom.</w:t>
      </w:r>
    </w:p>
    <w:p w14:paraId="233E9330" w14:textId="77777777" w:rsidR="00364A57" w:rsidRDefault="00364A57" w:rsidP="00364A57">
      <w:r>
        <w:t xml:space="preserve">And we can also become the worst of all the creatures for the same reason, because we have intelligence and freedom. The tool that will make us great is the same tool that will make us inferior. We will become great by using it properly and become inferior by abusing </w:t>
      </w:r>
      <w:proofErr w:type="gramStart"/>
      <w:r>
        <w:t>it, or</w:t>
      </w:r>
      <w:proofErr w:type="gramEnd"/>
      <w:r>
        <w:t xml:space="preserve"> using it in the wrong way. The influences in our life today, our influence is designed to kill the original man, designed to kill the original man, the original woman. There are influences that are designed to make you artificial, to give your powers, to give your </w:t>
      </w:r>
      <w:proofErr w:type="gramStart"/>
      <w:r>
        <w:t>energies</w:t>
      </w:r>
      <w:proofErr w:type="gramEnd"/>
      <w:r>
        <w:t>, to things other than your true human nature.</w:t>
      </w:r>
    </w:p>
    <w:p w14:paraId="32A15D26" w14:textId="77777777" w:rsidR="00364A57" w:rsidRDefault="00364A57" w:rsidP="00364A57">
      <w:r>
        <w:t xml:space="preserve">One psychologist refers to it as a hunger for high sensation, hunger for high sensation. If everybody is going to find happiness in uppers or in fast living, </w:t>
      </w:r>
      <w:proofErr w:type="gramStart"/>
      <w:r>
        <w:t>dissipating</w:t>
      </w:r>
      <w:proofErr w:type="gramEnd"/>
      <w:r>
        <w:t xml:space="preserve"> their life forces, what is going to happen to </w:t>
      </w:r>
      <w:proofErr w:type="gramStart"/>
      <w:r>
        <w:t>the society</w:t>
      </w:r>
      <w:proofErr w:type="gramEnd"/>
      <w:r>
        <w:t xml:space="preserve">? It's going to be destroyed. And there are forces in power that want to </w:t>
      </w:r>
      <w:proofErr w:type="gramStart"/>
      <w:r>
        <w:t>see masses, great</w:t>
      </w:r>
      <w:proofErr w:type="gramEnd"/>
      <w:r>
        <w:t xml:space="preserve"> masses destroyed. There'll be less mouths to feed, less problems to deal with. They don't care. They're insensitive. This cold </w:t>
      </w:r>
      <w:proofErr w:type="spellStart"/>
      <w:r>
        <w:t>monstermind</w:t>
      </w:r>
      <w:proofErr w:type="spellEnd"/>
      <w:r>
        <w:t xml:space="preserve"> has been on </w:t>
      </w:r>
      <w:proofErr w:type="gramStart"/>
      <w:r>
        <w:t>earth</w:t>
      </w:r>
      <w:proofErr w:type="gramEnd"/>
      <w:r>
        <w:t xml:space="preserve"> a long time. We call it the Jacubites, taken from a term in the Bible, in the early books of the Bible in Genesis, Jacob.</w:t>
      </w:r>
    </w:p>
    <w:p w14:paraId="737F43EF" w14:textId="77777777" w:rsidR="00364A57" w:rsidRDefault="00364A57" w:rsidP="00364A57">
      <w:r>
        <w:t xml:space="preserve">Jacob, before he repented of his evils, he was a terrible, terrible man. He was Satan in the flesh. Jacob went about undoing the good works of G-d. Jacob went about supplanting, turning societies upside down, reversing their growth, retarding their growth. This is a story you find in the Bible. He began his work by destroying the work of Abraham. The book says Abraham had done well. Jacob, when he began his mission, he went and put dirt in the wells that Abraham had done. This is how he starts out. Well, the very beginning of his start is his teachings he gets from his mother. His mother teaches him how to trick his brother and get the birthrights of his brother and the blessings of his brother. But when he leaves his mother and starts out on his mission, he goes and </w:t>
      </w:r>
      <w:proofErr w:type="gramStart"/>
      <w:r>
        <w:t>put</w:t>
      </w:r>
      <w:proofErr w:type="gramEnd"/>
      <w:r>
        <w:t xml:space="preserve"> dirt in the wells that Abraham dug.</w:t>
      </w:r>
    </w:p>
    <w:p w14:paraId="745E0C73" w14:textId="77777777" w:rsidR="00364A57" w:rsidRDefault="00364A57" w:rsidP="00364A57">
      <w:r>
        <w:t xml:space="preserve">If Abraham dug those well so that water would be in the well and water, if water means spiritual life, then what was the work of this Jacob? His work was to kill spiritual life. If he </w:t>
      </w:r>
      <w:proofErr w:type="gramStart"/>
      <w:r>
        <w:t>put</w:t>
      </w:r>
      <w:proofErr w:type="gramEnd"/>
      <w:r>
        <w:t xml:space="preserve"> dirt in it. Now, if he put dirt in it and mixed it with the water, that'd be a different story. </w:t>
      </w:r>
      <w:r>
        <w:lastRenderedPageBreak/>
        <w:t>He would be doing a good service. If he's going to bring dirt and water together, that would be a good service because we know we bring dirt and water together, we get growth. Is that right? But I assure you that that wasn't what he was doing.</w:t>
      </w:r>
    </w:p>
    <w:p w14:paraId="571095E1" w14:textId="77777777" w:rsidR="00364A57" w:rsidRDefault="00364A57" w:rsidP="00364A57">
      <w:proofErr w:type="gramStart"/>
      <w:r>
        <w:t>So</w:t>
      </w:r>
      <w:proofErr w:type="gramEnd"/>
      <w:r>
        <w:t xml:space="preserve"> let's come up a little further in the Bible and you'll see. Says that Joseph's brothers put Joseph down in a dry well. Didn't say they dug it. It was </w:t>
      </w:r>
      <w:proofErr w:type="gramStart"/>
      <w:r>
        <w:t>already made</w:t>
      </w:r>
      <w:proofErr w:type="gramEnd"/>
      <w:r>
        <w:t xml:space="preserve"> dry. Jacob had made it dry, not Jacob the Prophet. Jacob, the wicked, wicked people in religion. There are people in religion that will take the religion and use it for the good of people to please G-d. And there are wicked people who will use it to get people under their control, so that they can control you, so that you'll be blind dummies for them in their grips. And believe me, this world is filled with blind dummies.</w:t>
      </w:r>
    </w:p>
    <w:p w14:paraId="3252CD8D" w14:textId="77777777" w:rsidR="00364A57" w:rsidRDefault="00364A57" w:rsidP="00364A57">
      <w:r>
        <w:t xml:space="preserve">It's changing. </w:t>
      </w:r>
      <w:proofErr w:type="gramStart"/>
      <w:r>
        <w:t>It's changing All</w:t>
      </w:r>
      <w:proofErr w:type="gramEnd"/>
      <w:r>
        <w:t xml:space="preserve"> praise is due to Allah. The people are leaving the water and sky religion because they </w:t>
      </w:r>
      <w:proofErr w:type="gramStart"/>
      <w:r>
        <w:t>fed</w:t>
      </w:r>
      <w:proofErr w:type="gramEnd"/>
      <w:r>
        <w:t xml:space="preserve"> up with it. </w:t>
      </w:r>
      <w:proofErr w:type="gramStart"/>
      <w:r>
        <w:t>You</w:t>
      </w:r>
      <w:proofErr w:type="gramEnd"/>
      <w:r>
        <w:t xml:space="preserve"> see? And they should be fed up with it. G-d didn't just make water and sky, made water, sky, land, and fire, and everything. But some people think they can just keep feeding the masses the religion of water and sky. And hold you forever. They can't. No. Water in religion represents the spiritual nature of the human being. </w:t>
      </w:r>
      <w:proofErr w:type="gramStart"/>
      <w:r>
        <w:t>The human being likes</w:t>
      </w:r>
      <w:proofErr w:type="gramEnd"/>
      <w:r>
        <w:t xml:space="preserve"> to be at rest. </w:t>
      </w:r>
      <w:proofErr w:type="gramStart"/>
      <w:r>
        <w:t>The human</w:t>
      </w:r>
      <w:proofErr w:type="gramEnd"/>
      <w:r>
        <w:t xml:space="preserve"> beings like equality and peace, and </w:t>
      </w:r>
      <w:proofErr w:type="gramStart"/>
      <w:r>
        <w:t>the water</w:t>
      </w:r>
      <w:proofErr w:type="gramEnd"/>
      <w:r>
        <w:t xml:space="preserve"> is a strong symbol speaking for equality and peace.</w:t>
      </w:r>
    </w:p>
    <w:p w14:paraId="2DA47AE2" w14:textId="77777777" w:rsidR="00364A57" w:rsidRDefault="00364A57" w:rsidP="00364A57">
      <w:r>
        <w:t xml:space="preserve">The water has </w:t>
      </w:r>
      <w:proofErr w:type="gramStart"/>
      <w:r>
        <w:t>a beautiful</w:t>
      </w:r>
      <w:proofErr w:type="gramEnd"/>
      <w:r>
        <w:t xml:space="preserve">, beautiful property, properties, pardon me. Excellent properties, excellent qualities for speaking or explaining </w:t>
      </w:r>
      <w:proofErr w:type="gramStart"/>
      <w:r>
        <w:t>the human</w:t>
      </w:r>
      <w:proofErr w:type="gramEnd"/>
      <w:r>
        <w:t xml:space="preserve"> nature. The Bible speaks of quiet water, peaceful waters, because it is descriptive of the human being's nature. The water likes to rest. The water likes to find its place of rest. The water, if you put it in a container</w:t>
      </w:r>
      <w:proofErr w:type="gramStart"/>
      <w:r>
        <w:t>, it</w:t>
      </w:r>
      <w:proofErr w:type="gramEnd"/>
      <w:r>
        <w:t xml:space="preserve"> is obedient. It will stay right there. It takes the shape of the container. Is that right? But </w:t>
      </w:r>
      <w:proofErr w:type="gramStart"/>
      <w:r>
        <w:t>the water</w:t>
      </w:r>
      <w:proofErr w:type="gramEnd"/>
      <w:r>
        <w:t xml:space="preserve"> also has a spiritual nature. The water likes to </w:t>
      </w:r>
      <w:proofErr w:type="gramStart"/>
      <w:r>
        <w:t>rise up</w:t>
      </w:r>
      <w:proofErr w:type="gramEnd"/>
      <w:r>
        <w:t xml:space="preserve">. It evaporates slowly and </w:t>
      </w:r>
      <w:proofErr w:type="gramStart"/>
      <w:r>
        <w:t>rises up</w:t>
      </w:r>
      <w:proofErr w:type="gramEnd"/>
      <w:r>
        <w:t xml:space="preserve">. Is that right? You put heat to </w:t>
      </w:r>
      <w:proofErr w:type="gramStart"/>
      <w:r>
        <w:t>it</w:t>
      </w:r>
      <w:proofErr w:type="gramEnd"/>
      <w:r>
        <w:t xml:space="preserve"> and it evaporates more. And heating it up won't destroy it. It just evaporates it.</w:t>
      </w:r>
    </w:p>
    <w:p w14:paraId="1A0AEFB8" w14:textId="77B67D9A" w:rsidR="00364A57" w:rsidRDefault="00364A57" w:rsidP="00364A57">
      <w:r>
        <w:t xml:space="preserve">The more it just </w:t>
      </w:r>
      <w:proofErr w:type="gramStart"/>
      <w:r>
        <w:t>rises up</w:t>
      </w:r>
      <w:proofErr w:type="gramEnd"/>
      <w:r>
        <w:t xml:space="preserve">, the evaporation </w:t>
      </w:r>
      <w:proofErr w:type="gramStart"/>
      <w:r>
        <w:t>rise up</w:t>
      </w:r>
      <w:proofErr w:type="gramEnd"/>
      <w:r>
        <w:t xml:space="preserve">. Is that right? Yes. The water has very, very special </w:t>
      </w:r>
      <w:proofErr w:type="gramStart"/>
      <w:r>
        <w:t>kind of nature</w:t>
      </w:r>
      <w:proofErr w:type="gramEnd"/>
      <w:r>
        <w:t xml:space="preserve"> for speaking to human nature, or human problem. </w:t>
      </w:r>
      <w:proofErr w:type="gramStart"/>
      <w:r>
        <w:t>The excellence</w:t>
      </w:r>
      <w:proofErr w:type="gramEnd"/>
      <w:r>
        <w:t xml:space="preserve"> </w:t>
      </w:r>
      <w:proofErr w:type="gramStart"/>
      <w:r>
        <w:t>pardon</w:t>
      </w:r>
      <w:proofErr w:type="gramEnd"/>
      <w:r>
        <w:t xml:space="preserve"> me, human excellence. The water, if you freeze it, it will freeze, but unlike other liquids, it will </w:t>
      </w:r>
      <w:proofErr w:type="gramStart"/>
      <w:r>
        <w:t>resist being made</w:t>
      </w:r>
      <w:proofErr w:type="gramEnd"/>
      <w:r>
        <w:t xml:space="preserve"> solid ice though it's overcome. At the last point in the struggle to resist being frozen, the water expands, whereas everything else continues to draw up. The water expands, showing that it doesn't like to be made ice. It doesn't like to be frozen. It expands. It expands. It lets in air. It expands. It gives room for air to come in between </w:t>
      </w:r>
      <w:proofErr w:type="spellStart"/>
      <w:proofErr w:type="gramStart"/>
      <w:r>
        <w:t>it's</w:t>
      </w:r>
      <w:proofErr w:type="spellEnd"/>
      <w:proofErr w:type="gramEnd"/>
      <w:r>
        <w:t xml:space="preserve"> </w:t>
      </w:r>
      <w:r>
        <w:t>molecules</w:t>
      </w:r>
      <w:r>
        <w:t xml:space="preserve">. </w:t>
      </w:r>
      <w:proofErr w:type="gramStart"/>
      <w:r>
        <w:t>So</w:t>
      </w:r>
      <w:proofErr w:type="gramEnd"/>
      <w:r>
        <w:t xml:space="preserve"> the water has so many beautiful descriptions. You can't heat it too hot. It resists being made too hot. It'll just get up and fly away from the fire.</w:t>
      </w:r>
    </w:p>
    <w:p w14:paraId="309B217D" w14:textId="77777777" w:rsidR="00364A57" w:rsidRDefault="00364A57" w:rsidP="00364A57">
      <w:r>
        <w:t xml:space="preserve">Yes, it's a beautiful, beautiful thing. The ancient people they saw in water, a symbol that was beautiful for describing the original nature, the original nature of </w:t>
      </w:r>
      <w:proofErr w:type="gramStart"/>
      <w:r>
        <w:t>the human</w:t>
      </w:r>
      <w:proofErr w:type="gramEnd"/>
      <w:r>
        <w:t xml:space="preserve"> beings, the nature of the human being that calls for peace, equality.</w:t>
      </w:r>
    </w:p>
    <w:p w14:paraId="4A60825D" w14:textId="77777777" w:rsidR="00364A57" w:rsidRDefault="00364A57" w:rsidP="00364A57">
      <w:r>
        <w:t xml:space="preserve">And then the moral message is there too, because we use water to clean. And water doesn't like to be clouded up. You can put things into water and cloud it up. Most of the things will settle. The water comes clear again, right? You </w:t>
      </w:r>
      <w:proofErr w:type="gramStart"/>
      <w:r>
        <w:t>have to</w:t>
      </w:r>
      <w:proofErr w:type="gramEnd"/>
      <w:r>
        <w:t xml:space="preserve"> design something or define something that culls the water. Most things will just settle. The water is not </w:t>
      </w:r>
      <w:proofErr w:type="gramStart"/>
      <w:r>
        <w:t>the secretive</w:t>
      </w:r>
      <w:proofErr w:type="gramEnd"/>
      <w:r>
        <w:t xml:space="preserve">, the water reveals. Is that right? Yeah. There's something in the water if it's pure water, you </w:t>
      </w:r>
      <w:r>
        <w:lastRenderedPageBreak/>
        <w:t>can see it. This is the water. And the water, as you know</w:t>
      </w:r>
      <w:proofErr w:type="gramStart"/>
      <w:r>
        <w:t>, it</w:t>
      </w:r>
      <w:proofErr w:type="gramEnd"/>
      <w:r>
        <w:t xml:space="preserve"> pushes out the filth. You put filth in the lake or in the ocean, it pushes it out to the shore. Is that right? </w:t>
      </w:r>
      <w:proofErr w:type="gramStart"/>
      <w:r>
        <w:t>So</w:t>
      </w:r>
      <w:proofErr w:type="gramEnd"/>
      <w:r>
        <w:t xml:space="preserve"> the wise </w:t>
      </w:r>
      <w:proofErr w:type="gramStart"/>
      <w:r>
        <w:t>people, they</w:t>
      </w:r>
      <w:proofErr w:type="gramEnd"/>
      <w:r>
        <w:t xml:space="preserve"> observed all these things in water, and they felt that G-d had inspired them to see that water was a great symbol for identifying or for describing what is </w:t>
      </w:r>
      <w:proofErr w:type="gramStart"/>
      <w:r>
        <w:t>the human</w:t>
      </w:r>
      <w:proofErr w:type="gramEnd"/>
      <w:r>
        <w:t xml:space="preserve"> being's basic essential nature.</w:t>
      </w:r>
    </w:p>
    <w:p w14:paraId="73760E56" w14:textId="77777777" w:rsidR="00364A57" w:rsidRDefault="00364A57" w:rsidP="00364A57">
      <w:r>
        <w:t xml:space="preserve">The human being is a creature that loves peace, quiet, equality. The water won't stand up above water. You won't find part of the water standing above the other water. The water </w:t>
      </w:r>
      <w:proofErr w:type="gramStart"/>
      <w:r>
        <w:t>stays</w:t>
      </w:r>
      <w:proofErr w:type="gramEnd"/>
      <w:r>
        <w:t xml:space="preserve"> level. Is that right? Everybody </w:t>
      </w:r>
      <w:proofErr w:type="gramStart"/>
      <w:r>
        <w:t>on</w:t>
      </w:r>
      <w:proofErr w:type="gramEnd"/>
      <w:r>
        <w:t xml:space="preserve"> the same plane. </w:t>
      </w:r>
      <w:proofErr w:type="gramStart"/>
      <w:r>
        <w:t>You</w:t>
      </w:r>
      <w:proofErr w:type="gramEnd"/>
      <w:r>
        <w:t xml:space="preserve"> see? </w:t>
      </w:r>
      <w:proofErr w:type="gramStart"/>
      <w:r>
        <w:t>So</w:t>
      </w:r>
      <w:proofErr w:type="gramEnd"/>
      <w:r>
        <w:t xml:space="preserve"> it's a beautiful picture of the human </w:t>
      </w:r>
      <w:proofErr w:type="gramStart"/>
      <w:r>
        <w:t>beings</w:t>
      </w:r>
      <w:proofErr w:type="gramEnd"/>
      <w:r>
        <w:t xml:space="preserve"> aspirations. We want this kind of life. And then when we feel the warmth of G-d's guidance reaching us through our ears, we respond like the water </w:t>
      </w:r>
      <w:proofErr w:type="gramStart"/>
      <w:r>
        <w:t>respond</w:t>
      </w:r>
      <w:proofErr w:type="gramEnd"/>
      <w:r>
        <w:t xml:space="preserve"> to the sun. We </w:t>
      </w:r>
      <w:proofErr w:type="gramStart"/>
      <w:r>
        <w:t>rise up</w:t>
      </w:r>
      <w:proofErr w:type="gramEnd"/>
      <w:r>
        <w:t xml:space="preserve"> as the mist, the water </w:t>
      </w:r>
      <w:proofErr w:type="gramStart"/>
      <w:r>
        <w:t>rises up</w:t>
      </w:r>
      <w:proofErr w:type="gramEnd"/>
      <w:r>
        <w:t xml:space="preserve"> in a vapor or mist </w:t>
      </w:r>
      <w:proofErr w:type="gramStart"/>
      <w:r>
        <w:t>rises up</w:t>
      </w:r>
      <w:proofErr w:type="gramEnd"/>
      <w:r>
        <w:t xml:space="preserve"> to the sun, to the sky, right? But it doesn't go up there to disappear somewhere. It doesn't want to go out there and vanish in the sky. The water </w:t>
      </w:r>
      <w:proofErr w:type="gramStart"/>
      <w:r>
        <w:t>want</w:t>
      </w:r>
      <w:proofErr w:type="gramEnd"/>
      <w:r>
        <w:t xml:space="preserve"> to come back down. And when it comes back down, it's better than it was when it went up, right?</w:t>
      </w:r>
    </w:p>
    <w:p w14:paraId="1310F04E" w14:textId="77777777" w:rsidR="00364A57" w:rsidRDefault="00364A57" w:rsidP="00364A57">
      <w:r>
        <w:t xml:space="preserve">Yeah, the water can be drawn up by the heat of the sun from a cesspool, from a filthy place. But when the water is taken up in the air, it leaves the filth below, and we can get that water and drink it. Rainwater is fit to drink, though it might have come from a cesspool. Is that right? </w:t>
      </w:r>
      <w:proofErr w:type="gramStart"/>
      <w:r>
        <w:t>it's fit</w:t>
      </w:r>
      <w:proofErr w:type="gramEnd"/>
      <w:r>
        <w:t xml:space="preserve"> the drink. </w:t>
      </w:r>
      <w:proofErr w:type="gramStart"/>
      <w:r>
        <w:t>So</w:t>
      </w:r>
      <w:proofErr w:type="gramEnd"/>
      <w:r>
        <w:t xml:space="preserve"> the people saw a great description like we </w:t>
      </w:r>
      <w:proofErr w:type="gramStart"/>
      <w:r>
        <w:t>rise up</w:t>
      </w:r>
      <w:proofErr w:type="gramEnd"/>
      <w:r>
        <w:t xml:space="preserve"> to G-d, </w:t>
      </w:r>
      <w:proofErr w:type="gramStart"/>
      <w:r>
        <w:t>leaving back</w:t>
      </w:r>
      <w:proofErr w:type="gramEnd"/>
      <w:r>
        <w:t xml:space="preserve"> behind us our impurities, our sins, our corruption. And in doing so, we become pure and fit to feed life on earth. Yes, like the rain. When it comes </w:t>
      </w:r>
      <w:proofErr w:type="gramStart"/>
      <w:r>
        <w:t>down</w:t>
      </w:r>
      <w:proofErr w:type="gramEnd"/>
      <w:r>
        <w:t xml:space="preserve"> it's for the animals to drink, for us to drink. It feeds the plant, the growth of plant life, everything. Is that right? Yes. </w:t>
      </w:r>
      <w:proofErr w:type="gramStart"/>
      <w:r>
        <w:t>So</w:t>
      </w:r>
      <w:proofErr w:type="gramEnd"/>
      <w:r>
        <w:t xml:space="preserve"> it's a beautiful description of the spiritual aspiration and the spiritual nature of human beings. But is that the limit of </w:t>
      </w:r>
      <w:proofErr w:type="gramStart"/>
      <w:r>
        <w:t>the human</w:t>
      </w:r>
      <w:proofErr w:type="gramEnd"/>
      <w:r>
        <w:t xml:space="preserve"> aspiration? No. Human aspiration requires that the human being also turn the lights on.</w:t>
      </w:r>
    </w:p>
    <w:p w14:paraId="0BDFABF1" w14:textId="1FDF077A" w:rsidR="00364A57" w:rsidRDefault="00364A57" w:rsidP="00364A57">
      <w:r>
        <w:t xml:space="preserve">We want the lights on. Is that right? We want to understand this nature. It's our nature, but we would like to see it and understand it. </w:t>
      </w:r>
      <w:proofErr w:type="gramStart"/>
      <w:r>
        <w:t>So</w:t>
      </w:r>
      <w:proofErr w:type="gramEnd"/>
      <w:r>
        <w:t xml:space="preserve"> we want the lights on too. </w:t>
      </w:r>
      <w:proofErr w:type="gramStart"/>
      <w:r>
        <w:t>So</w:t>
      </w:r>
      <w:proofErr w:type="gramEnd"/>
      <w:r>
        <w:t xml:space="preserve"> there's a need for intelligent growth. And intelligence growth can be brought about when the human being gives his good nature to production like the good rain gives itself to the dry land for production, to the thirsting creatures for growth, for life and production. If we </w:t>
      </w:r>
      <w:proofErr w:type="gramStart"/>
      <w:r>
        <w:t>would give</w:t>
      </w:r>
      <w:proofErr w:type="gramEnd"/>
      <w:r>
        <w:t xml:space="preserve"> our good human nature to </w:t>
      </w:r>
      <w:proofErr w:type="gramStart"/>
      <w:r>
        <w:t>the society</w:t>
      </w:r>
      <w:proofErr w:type="gramEnd"/>
      <w:r>
        <w:t xml:space="preserve"> for production, then we would get the total life. </w:t>
      </w:r>
      <w:proofErr w:type="gramStart"/>
      <w:r>
        <w:t>So</w:t>
      </w:r>
      <w:proofErr w:type="gramEnd"/>
      <w:r>
        <w:t xml:space="preserve"> we have it </w:t>
      </w:r>
      <w:r>
        <w:t>in Jonah</w:t>
      </w:r>
      <w:r>
        <w:t xml:space="preserve">, don't we? Jonah, he was told to </w:t>
      </w:r>
      <w:proofErr w:type="gramStart"/>
      <w:r>
        <w:t>go</w:t>
      </w:r>
      <w:proofErr w:type="gramEnd"/>
      <w:r>
        <w:t xml:space="preserve"> one place, but he disobeyed. Jonah chose to go in a different direction.</w:t>
      </w:r>
    </w:p>
    <w:p w14:paraId="1ED3FA98" w14:textId="77777777" w:rsidR="00364A57" w:rsidRDefault="00364A57" w:rsidP="00364A57">
      <w:r>
        <w:t xml:space="preserve">And it says that on this ship, Jonah was found sleeping. He forgot all about what he's supposed to do. On the ship, down there in the hull of the ship sleeping. But G-d caused the ship to be disturbed. And when it was disturbed, the </w:t>
      </w:r>
      <w:proofErr w:type="gramStart"/>
      <w:r>
        <w:t>people, they</w:t>
      </w:r>
      <w:proofErr w:type="gramEnd"/>
      <w:r>
        <w:t xml:space="preserve"> were looking around for a problem. Where is the cause </w:t>
      </w:r>
      <w:proofErr w:type="gramStart"/>
      <w:r>
        <w:t>for</w:t>
      </w:r>
      <w:proofErr w:type="gramEnd"/>
      <w:r>
        <w:t xml:space="preserve"> this disturbance? They searched everywhere and they couldn't find a cause. Finally, they went down, they found Jonah. He was sleeping down in the hull of the ship. And they decided that he was the cause of all that trouble. And they threw him overboard.</w:t>
      </w:r>
    </w:p>
    <w:p w14:paraId="45415BFB" w14:textId="77777777" w:rsidR="00364A57" w:rsidRDefault="00364A57" w:rsidP="00364A57">
      <w:r>
        <w:t xml:space="preserve">Some of you know the story of Jonah. They threw him overboard it. And G-d caused the big fish to swallow him up. Now, everything you read in the Bible has more than one interpretation. Jacob has his senses there. I mean the bad Jacob, the one we call Jacubite. </w:t>
      </w:r>
      <w:r>
        <w:lastRenderedPageBreak/>
        <w:t xml:space="preserve">Yes. </w:t>
      </w:r>
      <w:proofErr w:type="gramStart"/>
      <w:r>
        <w:t>So</w:t>
      </w:r>
      <w:proofErr w:type="gramEnd"/>
      <w:r>
        <w:t xml:space="preserve"> let's quickly </w:t>
      </w:r>
      <w:proofErr w:type="gramStart"/>
      <w:r>
        <w:t>take a look</w:t>
      </w:r>
      <w:proofErr w:type="gramEnd"/>
      <w:r>
        <w:t xml:space="preserve"> at this now. Here is Jonah again representing </w:t>
      </w:r>
      <w:proofErr w:type="gramStart"/>
      <w:r>
        <w:t>the human</w:t>
      </w:r>
      <w:proofErr w:type="gramEnd"/>
      <w:r>
        <w:t xml:space="preserve"> society, leaving one problem, looking for rest from the problem. Jonah was running away from problems, away from captivity, away from hardship. And he took this ship to carry him to </w:t>
      </w:r>
      <w:proofErr w:type="gramStart"/>
      <w:r>
        <w:t>a land</w:t>
      </w:r>
      <w:proofErr w:type="gramEnd"/>
      <w:r>
        <w:t xml:space="preserve"> where he thought he would be free from all that.</w:t>
      </w:r>
    </w:p>
    <w:p w14:paraId="77727FF3" w14:textId="77777777" w:rsidR="00364A57" w:rsidRDefault="00364A57" w:rsidP="00364A57">
      <w:r>
        <w:t xml:space="preserve">But he was disobeying G-d. That wasn't his destiny. He was going away from </w:t>
      </w:r>
      <w:proofErr w:type="gramStart"/>
      <w:r>
        <w:t>the destiny</w:t>
      </w:r>
      <w:proofErr w:type="gramEnd"/>
      <w:r>
        <w:t xml:space="preserve">. G-d had told him to go to Nineveh and preach to a city, a wicked sinful city called Nineveh. Is that right? Yes. But he didn't heed G-d's call. And he got on a </w:t>
      </w:r>
      <w:proofErr w:type="gramStart"/>
      <w:r>
        <w:t>ship</w:t>
      </w:r>
      <w:proofErr w:type="gramEnd"/>
      <w:r>
        <w:t xml:space="preserve"> and he was going out to another destination. On this ship, there were people gambling according to the scripture Bible. Jonah, he went down in the belly or the hull of the ship. What's in the hull of the ship? What </w:t>
      </w:r>
      <w:proofErr w:type="gramStart"/>
      <w:r>
        <w:t>they</w:t>
      </w:r>
      <w:proofErr w:type="gramEnd"/>
      <w:r>
        <w:t xml:space="preserve"> put down there? The cargo. They put the cargo down there. The merchandise. The goods that are being carried that were bought or sold. They're down there in the hull. </w:t>
      </w:r>
      <w:proofErr w:type="gramStart"/>
      <w:r>
        <w:t>So</w:t>
      </w:r>
      <w:proofErr w:type="gramEnd"/>
      <w:r>
        <w:t xml:space="preserve"> he got down there with the merchandise and went to sleep. Now don't we do that? Don't we get a call to do something about the human conditions in our society? But instead of doing it, we get another vision, an attractive vision for self, right?</w:t>
      </w:r>
    </w:p>
    <w:p w14:paraId="7EA39053" w14:textId="77777777" w:rsidR="00364A57" w:rsidRDefault="00364A57" w:rsidP="00364A57">
      <w:r>
        <w:t xml:space="preserve">And we find comfort in the material gains and go to sleep and forget all about that call we got to get involved in society and fight the human conditions. Right? Yeah, you know that happens. </w:t>
      </w:r>
      <w:proofErr w:type="gramStart"/>
      <w:r>
        <w:t>So</w:t>
      </w:r>
      <w:proofErr w:type="gramEnd"/>
      <w:r>
        <w:t xml:space="preserve"> the scripture said he was down there snoozing in the hull of the ship. But the people of the ship, when the ship started being rocked by the winds</w:t>
      </w:r>
      <w:proofErr w:type="gramStart"/>
      <w:r>
        <w:t>, they</w:t>
      </w:r>
      <w:proofErr w:type="gramEnd"/>
      <w:r>
        <w:t xml:space="preserve"> figured that there was something wrong inside the ship and that G-d was mad with the ship. They decided it was Jonah down there sleeping in material comfort. And they threw him off the ship.</w:t>
      </w:r>
    </w:p>
    <w:p w14:paraId="63E4B484" w14:textId="77777777" w:rsidR="00364A57" w:rsidRDefault="00364A57" w:rsidP="00364A57">
      <w:r>
        <w:t xml:space="preserve">And Jonah is that same Jacubite, same Jacubite society, not the Jacubite himself, but his society and him himself in a way go against the instructions of G-d. Instead of doing the job that they were qualified to do or equipped to do, not qualified, to be qualified, you </w:t>
      </w:r>
      <w:proofErr w:type="gramStart"/>
      <w:r>
        <w:t>have to</w:t>
      </w:r>
      <w:proofErr w:type="gramEnd"/>
      <w:r>
        <w:t xml:space="preserve"> be right yourself. But instead of doing the job they were equipped to do, they go off and start trying to get material power and comfort for themselves. This is his wicked world. </w:t>
      </w:r>
      <w:proofErr w:type="gramStart"/>
      <w:r>
        <w:t>So</w:t>
      </w:r>
      <w:proofErr w:type="gramEnd"/>
      <w:r>
        <w:t xml:space="preserve"> it says," G-d upset that ship, caused the people of the ship </w:t>
      </w:r>
      <w:proofErr w:type="gramStart"/>
      <w:r>
        <w:t>that throw</w:t>
      </w:r>
      <w:proofErr w:type="gramEnd"/>
      <w:r>
        <w:t xml:space="preserve"> Jonah off into the sea, and the big species swallows him up. Jonah then remember G-d." Sa he </w:t>
      </w:r>
      <w:proofErr w:type="gramStart"/>
      <w:r>
        <w:t>start</w:t>
      </w:r>
      <w:proofErr w:type="gramEnd"/>
      <w:r>
        <w:t xml:space="preserve"> crying out to G-d, right? Most of us, when we are separated from these material conveniences, we sink deep in the blue, and we begin to moan and cry. Oh Lord, if you just let me get out of this, if you just let me get out of this, I'll do what I'm supposed to do. </w:t>
      </w:r>
      <w:proofErr w:type="gramStart"/>
      <w:r>
        <w:t>So</w:t>
      </w:r>
      <w:proofErr w:type="gramEnd"/>
      <w:r>
        <w:t xml:space="preserve"> G-d cause the fish as soon as Jonah remembers, yet G-d had called him, said G-d cause the fish stomach to become upset and he went and spit Jonah out. He spewed him out on the seashore. Is that right? Now </w:t>
      </w:r>
      <w:proofErr w:type="gramStart"/>
      <w:r>
        <w:t>look</w:t>
      </w:r>
      <w:proofErr w:type="gramEnd"/>
      <w:r>
        <w:t xml:space="preserve"> what happens to Jonah. Jonah gets out there on the </w:t>
      </w:r>
      <w:proofErr w:type="gramStart"/>
      <w:r>
        <w:t>sea shore</w:t>
      </w:r>
      <w:proofErr w:type="gramEnd"/>
      <w:r>
        <w:t xml:space="preserve"> and he begins preaching to the people of Nineveh, right? Warning them of the wrath, the pending wrath of G-d, punishment of G-d. And says that as Jonah was preaching, the people were also repenting and G-d decided not to destroy the people. This didn't take so well with Jonah. Jonah said, in words, "What are you doing now, G-d?</w:t>
      </w:r>
    </w:p>
    <w:p w14:paraId="57EE093D" w14:textId="77777777" w:rsidR="00364A57" w:rsidRDefault="00364A57" w:rsidP="00364A57">
      <w:r>
        <w:t xml:space="preserve">You're going to embarrass me. You sent me here to warn these people that you're going to kill them, going to destroy them for their sins. And here you are being nice to them. </w:t>
      </w:r>
      <w:proofErr w:type="gramStart"/>
      <w:r>
        <w:t>So</w:t>
      </w:r>
      <w:proofErr w:type="gramEnd"/>
      <w:r>
        <w:t xml:space="preserve"> what happened? You double crossing Jonah?" We see that happening right now. Many of us in America and outside of America have sat under doomsday preaching. The white man is going to be destroyed. His great cities and </w:t>
      </w:r>
      <w:proofErr w:type="gramStart"/>
      <w:r>
        <w:t>all of</w:t>
      </w:r>
      <w:proofErr w:type="gramEnd"/>
      <w:r>
        <w:t xml:space="preserve"> his wealth </w:t>
      </w:r>
      <w:proofErr w:type="gramStart"/>
      <w:r>
        <w:t>is</w:t>
      </w:r>
      <w:proofErr w:type="gramEnd"/>
      <w:r>
        <w:t xml:space="preserve"> going to be taken from him. He's going to be burned up. And the Caucasian powers, they start repenting. They start </w:t>
      </w:r>
      <w:r>
        <w:lastRenderedPageBreak/>
        <w:t xml:space="preserve">amending their ways. And here's O Jonah standing up. What </w:t>
      </w:r>
      <w:proofErr w:type="gramStart"/>
      <w:r>
        <w:t>you're</w:t>
      </w:r>
      <w:proofErr w:type="gramEnd"/>
      <w:r>
        <w:t xml:space="preserve"> trying to do now in this first resurrection? Trying to embarrass us? We </w:t>
      </w:r>
      <w:proofErr w:type="gramStart"/>
      <w:r>
        <w:t>still</w:t>
      </w:r>
      <w:proofErr w:type="gramEnd"/>
      <w:r>
        <w:t xml:space="preserve"> on the spot. You weren't on the spot, it's G-d's business. He does what He want to do. And He shouldn't respond to our emotional prejudices. If He's G-d, He's not going to run the world like we would run it, under emotional influences. The G-d is going to do what is just and right. </w:t>
      </w:r>
      <w:proofErr w:type="gramStart"/>
      <w:r>
        <w:t>Oh</w:t>
      </w:r>
      <w:proofErr w:type="gramEnd"/>
      <w:r>
        <w:t xml:space="preserve"> how come the Chief Imam </w:t>
      </w:r>
      <w:proofErr w:type="spellStart"/>
      <w:r>
        <w:t>ain't</w:t>
      </w:r>
      <w:proofErr w:type="spellEnd"/>
      <w:r>
        <w:t xml:space="preserve"> preaching the doom of America? Because it's already </w:t>
      </w:r>
      <w:proofErr w:type="gramStart"/>
      <w:r>
        <w:t>been doomed</w:t>
      </w:r>
      <w:proofErr w:type="gramEnd"/>
      <w:r>
        <w:t>.</w:t>
      </w:r>
    </w:p>
    <w:p w14:paraId="61E54878" w14:textId="77777777" w:rsidR="00364A57" w:rsidRDefault="00364A57" w:rsidP="00364A57">
      <w:r>
        <w:t xml:space="preserve">Time now for it to recover from </w:t>
      </w:r>
      <w:proofErr w:type="spellStart"/>
      <w:proofErr w:type="gramStart"/>
      <w:r>
        <w:t>it's</w:t>
      </w:r>
      <w:proofErr w:type="spellEnd"/>
      <w:proofErr w:type="gramEnd"/>
      <w:r>
        <w:t xml:space="preserve"> doom. The powers are showing more human sense. The laws now are supported by government. Right. </w:t>
      </w:r>
      <w:proofErr w:type="gramStart"/>
      <w:r>
        <w:t>So</w:t>
      </w:r>
      <w:proofErr w:type="gramEnd"/>
      <w:r>
        <w:t xml:space="preserve"> we can't demand that G-d carry out something that we expected. No. G-d says that He would punish us for our wrong. But He said also that he would turn favorably toward us if we would repent. And He never said that there's a point at which you can't repent. The only thing that closed the doors against repentance is death. </w:t>
      </w:r>
      <w:proofErr w:type="gramStart"/>
      <w:r>
        <w:t>As long as</w:t>
      </w:r>
      <w:proofErr w:type="gramEnd"/>
      <w:r>
        <w:t xml:space="preserve"> </w:t>
      </w:r>
      <w:proofErr w:type="gramStart"/>
      <w:r>
        <w:t>the people</w:t>
      </w:r>
      <w:proofErr w:type="gramEnd"/>
      <w:r>
        <w:t xml:space="preserve"> are physically alive on earth, there's a chance for them to repent. Yes. We </w:t>
      </w:r>
      <w:proofErr w:type="gramStart"/>
      <w:r>
        <w:t>have to</w:t>
      </w:r>
      <w:proofErr w:type="gramEnd"/>
      <w:r>
        <w:t xml:space="preserve"> understand our human </w:t>
      </w:r>
      <w:proofErr w:type="gramStart"/>
      <w:r>
        <w:t>weaknesses</w:t>
      </w:r>
      <w:proofErr w:type="gramEnd"/>
      <w:r>
        <w:t xml:space="preserve"> and we </w:t>
      </w:r>
      <w:proofErr w:type="gramStart"/>
      <w:r>
        <w:t>have to</w:t>
      </w:r>
      <w:proofErr w:type="gramEnd"/>
      <w:r>
        <w:t xml:space="preserve"> understand our human strength. In our human strength, we find </w:t>
      </w:r>
      <w:proofErr w:type="gramStart"/>
      <w:r>
        <w:t>the tools</w:t>
      </w:r>
      <w:proofErr w:type="gramEnd"/>
      <w:r>
        <w:t xml:space="preserve"> for building society. And in Al Islam, the human being is the cornerstone, the building block of society. Not angels, not saints, holy spooks, a natural human being is the cornerstone for the whole society. This is told to us in Al Islam. And if you understand it, it's also told to us in other scriptures. That the human being, the mortal person, he's not born in sin. He's born in excellence. G-d has not made us inferior. G-d has made us excellent. G-d has not given us a nature that dooms us. G-d has given us a nature that establishes us.</w:t>
      </w:r>
    </w:p>
    <w:p w14:paraId="3419FF3B" w14:textId="45240CEA" w:rsidR="00364A57" w:rsidRDefault="00364A57" w:rsidP="00364A57">
      <w:r>
        <w:t xml:space="preserve">But we have some people who bought the lie that man is born in sin. And they can't even give themselves to a good </w:t>
      </w:r>
      <w:proofErr w:type="gramStart"/>
      <w:r>
        <w:t>religion for thinking</w:t>
      </w:r>
      <w:proofErr w:type="gramEnd"/>
      <w:r>
        <w:t xml:space="preserve"> </w:t>
      </w:r>
      <w:proofErr w:type="gramStart"/>
      <w:r>
        <w:t>that</w:t>
      </w:r>
      <w:proofErr w:type="gramEnd"/>
      <w:r>
        <w:t xml:space="preserve"> they are too inferior or too foreign to this religion by nature. Yes. I know many who say," Oh, I can't be that. I can't do it. "Who taught you can't do it? The lawyer, the one who said you were born in sin. They have you thinking that you </w:t>
      </w:r>
      <w:proofErr w:type="gramStart"/>
      <w:r>
        <w:t>have to</w:t>
      </w:r>
      <w:proofErr w:type="gramEnd"/>
      <w:r>
        <w:t xml:space="preserve"> become an angel to live on earth as a religious person. You don't have to become an angel. You are not made to become an angel. You </w:t>
      </w:r>
      <w:proofErr w:type="gramStart"/>
      <w:r>
        <w:t>have to</w:t>
      </w:r>
      <w:proofErr w:type="gramEnd"/>
      <w:r>
        <w:t xml:space="preserve"> become a human being. Allah says to us in the Holy Qur'an says," If this earth had been populated by angels, I would have sent you an angel as a messenger. But since it is populated by human beings, I sent you a mortal flesh and blood man as a messenger.</w:t>
      </w:r>
    </w:p>
    <w:p w14:paraId="646159E4" w14:textId="77777777" w:rsidR="00364A57" w:rsidRDefault="00364A57" w:rsidP="00364A57">
      <w:r>
        <w:t xml:space="preserve">What does that say? It says many things, but the most important thing, the essential thing </w:t>
      </w:r>
      <w:proofErr w:type="gramStart"/>
      <w:r>
        <w:t>is saying</w:t>
      </w:r>
      <w:proofErr w:type="gramEnd"/>
      <w:r>
        <w:t xml:space="preserve"> to us is this, that nothing but human nature can serve as an example for human beings. You can't take on angel nature and become an example for human beings. The monks, the priests who say they don't take in marriage, they don't want women. They don't want children. Can they be example for men? We want women and we want the fruits of our union, girls and boys, to survive us and keep the species on earth. Is that right? Yes, that's what we want. That's in our nature. Who put it there? Almighty G-d who put the stars into heaven, put that in my nature. Now, someone that tells me to take it out or ignore it is the devil. Now I'm not saying that everybody that preached the doctrine of original sin is a devil. No, some of them are better than many Muslims, but the one who gave that lie and made the first man drunk was the devil. And anyone who follows the lie knowingly is the devil. Right. That's a terrible doctrine. Cripple you from the start.</w:t>
      </w:r>
    </w:p>
    <w:p w14:paraId="05C26968" w14:textId="77777777" w:rsidR="00364A57" w:rsidRDefault="00364A57" w:rsidP="00364A57">
      <w:r>
        <w:t xml:space="preserve">You can't get started because you have the burden of original sin on you. </w:t>
      </w:r>
      <w:proofErr w:type="gramStart"/>
      <w:r>
        <w:t>Can't</w:t>
      </w:r>
      <w:proofErr w:type="gramEnd"/>
      <w:r>
        <w:t xml:space="preserve"> even have a normal relationship with your wife after you get the license. Yes. Turn out the lights, baby. </w:t>
      </w:r>
      <w:r>
        <w:lastRenderedPageBreak/>
        <w:t xml:space="preserve">Turn your head, honey. This kind of treatment of sex is what makes so many perverts. Blow up something and make it a bigger problem </w:t>
      </w:r>
      <w:proofErr w:type="gramStart"/>
      <w:r>
        <w:t>than what</w:t>
      </w:r>
      <w:proofErr w:type="gramEnd"/>
      <w:r>
        <w:t xml:space="preserve"> it really is. It should never be a problem. These are the evils that have been put into the religious language to </w:t>
      </w:r>
      <w:proofErr w:type="gramStart"/>
      <w:r>
        <w:t>deny the human being</w:t>
      </w:r>
      <w:proofErr w:type="gramEnd"/>
      <w:r>
        <w:t xml:space="preserve"> human fulfillment. G-d want us to grow and fulfill our purpose as human beings on earth. That life can't be fulfilled with all these crippling things </w:t>
      </w:r>
      <w:proofErr w:type="gramStart"/>
      <w:r>
        <w:t>on</w:t>
      </w:r>
      <w:proofErr w:type="gramEnd"/>
      <w:r>
        <w:t xml:space="preserve"> our mind and in our nature. We </w:t>
      </w:r>
      <w:proofErr w:type="gramStart"/>
      <w:r>
        <w:t>have to</w:t>
      </w:r>
      <w:proofErr w:type="gramEnd"/>
      <w:r>
        <w:t xml:space="preserve"> get these things out first. </w:t>
      </w:r>
      <w:proofErr w:type="gramStart"/>
      <w:r>
        <w:t>So</w:t>
      </w:r>
      <w:proofErr w:type="gramEnd"/>
      <w:r>
        <w:t xml:space="preserve"> you want to know how to get along with </w:t>
      </w:r>
      <w:proofErr w:type="gramStart"/>
      <w:r>
        <w:t>all of</w:t>
      </w:r>
      <w:proofErr w:type="gramEnd"/>
      <w:r>
        <w:t xml:space="preserve"> these strange influences in your life. First thing to do is throw out the strange spooks that the church </w:t>
      </w:r>
      <w:proofErr w:type="gramStart"/>
      <w:r>
        <w:t>have</w:t>
      </w:r>
      <w:proofErr w:type="gramEnd"/>
      <w:r>
        <w:t xml:space="preserve"> put into your life. Throw them out first.</w:t>
      </w:r>
    </w:p>
    <w:p w14:paraId="0E526BA3" w14:textId="77777777" w:rsidR="00364A57" w:rsidRDefault="00364A57" w:rsidP="00364A57">
      <w:r>
        <w:t xml:space="preserve">I'm not excusing anybody. Some of the other religious too, throw strange spooks into our lives. Throw </w:t>
      </w:r>
      <w:proofErr w:type="gramStart"/>
      <w:r>
        <w:t>all</w:t>
      </w:r>
      <w:proofErr w:type="gramEnd"/>
      <w:r>
        <w:t xml:space="preserve"> them out. Look for peace within yourself, without sacrificing your good human life and nature. No. The scripture says that in the judgment, the condemned one shall be marshaled before the judgment with their leg together, right leg and </w:t>
      </w:r>
      <w:proofErr w:type="gramStart"/>
      <w:r>
        <w:t>the left</w:t>
      </w:r>
      <w:proofErr w:type="gramEnd"/>
      <w:r>
        <w:t xml:space="preserve"> leg together. We can't bring right and left together because they have lied to us. </w:t>
      </w:r>
      <w:proofErr w:type="gramStart"/>
      <w:r>
        <w:t>The human</w:t>
      </w:r>
      <w:proofErr w:type="gramEnd"/>
      <w:r>
        <w:t xml:space="preserve"> life is a whole life. It's not two strange parts. Our spiritual aspirations and the so</w:t>
      </w:r>
      <w:proofErr w:type="gramStart"/>
      <w:r>
        <w:t>- called</w:t>
      </w:r>
      <w:proofErr w:type="gramEnd"/>
      <w:r>
        <w:t xml:space="preserve"> worldly aspirations come from one nature, not two, one nature. My nature calls for moral development, spiritual life. Same nature calls for food, clothes, shelter, a decent peaceful society. Same nature. </w:t>
      </w:r>
      <w:proofErr w:type="gramStart"/>
      <w:r>
        <w:t>You</w:t>
      </w:r>
      <w:proofErr w:type="gramEnd"/>
      <w:r>
        <w:t xml:space="preserve"> see? Who divided the religious life, made men feel guilty in religion for being interested in business. Yes, there are people who think that it's a sin to develop business.</w:t>
      </w:r>
    </w:p>
    <w:p w14:paraId="0AF8102E" w14:textId="590237D0" w:rsidR="00364A57" w:rsidRDefault="00364A57" w:rsidP="00364A57">
      <w:r>
        <w:t xml:space="preserve">If I'm going to give myself </w:t>
      </w:r>
      <w:r>
        <w:t>wholly</w:t>
      </w:r>
      <w:r>
        <w:t xml:space="preserve"> to G-d, I can't get into the sin of money. What is the money? Isn't the money the blessings of G-d? The money represents material assets, or work, or something. And that's good, not sinful. We </w:t>
      </w:r>
      <w:proofErr w:type="gramStart"/>
      <w:r>
        <w:t>have to</w:t>
      </w:r>
      <w:proofErr w:type="gramEnd"/>
      <w:r>
        <w:t xml:space="preserve"> get involved. If we don't, we're not fulfilling our religion. Jonah couldn't stay in the </w:t>
      </w:r>
      <w:proofErr w:type="gramStart"/>
      <w:r>
        <w:t>water</w:t>
      </w:r>
      <w:proofErr w:type="gramEnd"/>
      <w:r>
        <w:t xml:space="preserve"> and he couldn't stay </w:t>
      </w:r>
      <w:proofErr w:type="gramStart"/>
      <w:r>
        <w:t>in</w:t>
      </w:r>
      <w:proofErr w:type="gramEnd"/>
      <w:r>
        <w:t xml:space="preserve"> the ship down there in the hull. Right? What do I mean by he couldn't stay in the water? Some of us run away from the pressures of society or we are rejected by </w:t>
      </w:r>
      <w:proofErr w:type="gramStart"/>
      <w:r>
        <w:t>society</w:t>
      </w:r>
      <w:proofErr w:type="gramEnd"/>
      <w:r>
        <w:t xml:space="preserve"> and we get </w:t>
      </w:r>
      <w:proofErr w:type="gramStart"/>
      <w:r>
        <w:t>in</w:t>
      </w:r>
      <w:proofErr w:type="gramEnd"/>
      <w:r>
        <w:t xml:space="preserve"> the deep blue of spiritual and religious consciousness and a spiritual sense, a moral sense. And we're afraid to get involved again in the world. The involvement in the world wasn't the problem. It was your </w:t>
      </w:r>
      <w:proofErr w:type="gramStart"/>
      <w:r>
        <w:t>greed</w:t>
      </w:r>
      <w:proofErr w:type="gramEnd"/>
      <w:r>
        <w:t>. That was the problem. Just don't be so greedy next time. Go and try it again.</w:t>
      </w:r>
    </w:p>
    <w:p w14:paraId="69915E85" w14:textId="77777777" w:rsidR="00364A57" w:rsidRDefault="00364A57" w:rsidP="00364A57">
      <w:r>
        <w:t xml:space="preserve">G-d want us in the world of growth and production. You look at the waters. Where is the growth in production? Do you see great trees and things shooting up out of the water? No. The water doesn't look like a lot of production to me. The land looks like a lot of production. Is that right? And G-d wants us to produce. The Holy Qur'an says Allah has created you so that you should grow. Grow. He wants you to grow. And it says also He has given us abundance of good. An abundance of good. The Bible says of Jesus, "I came to give </w:t>
      </w:r>
      <w:proofErr w:type="spellStart"/>
      <w:r>
        <w:t>you</w:t>
      </w:r>
      <w:proofErr w:type="spellEnd"/>
      <w:r>
        <w:t xml:space="preserve"> life and to give it more abundantly." Is that right? Yes. Some people think it just means a spiritual life. No, it means a whole life. The total life. The believer in G-d, he should seek to live a full life, a total life.</w:t>
      </w:r>
    </w:p>
    <w:p w14:paraId="08E3FBCC" w14:textId="77777777" w:rsidR="00364A57" w:rsidRDefault="00364A57" w:rsidP="00364A57">
      <w:r>
        <w:t xml:space="preserve">When I say a full life, I don't mean go out there and have a sex orgy. That's dissipation. That's not growing. That's wasting your good energy. You only got a cup of </w:t>
      </w:r>
      <w:proofErr w:type="gramStart"/>
      <w:r>
        <w:t>water,</w:t>
      </w:r>
      <w:proofErr w:type="gramEnd"/>
      <w:r>
        <w:t xml:space="preserve"> you're going to try </w:t>
      </w:r>
      <w:proofErr w:type="gramStart"/>
      <w:r>
        <w:t>to</w:t>
      </w:r>
      <w:proofErr w:type="gramEnd"/>
      <w:r>
        <w:t xml:space="preserve"> wet the whole neighborhood. If you take it and pour it on one nice little flower, it might grow you some fruit. A full life means developing your total human potential. And you're not only a moral being and a spiritual being, </w:t>
      </w:r>
      <w:proofErr w:type="gramStart"/>
      <w:r>
        <w:t>you</w:t>
      </w:r>
      <w:proofErr w:type="gramEnd"/>
      <w:r>
        <w:t xml:space="preserve"> are also an intelligent </w:t>
      </w:r>
      <w:r>
        <w:lastRenderedPageBreak/>
        <w:t xml:space="preserve">being. G-d created you from birth with intelligence. So let it grow. And the intelligence </w:t>
      </w:r>
      <w:proofErr w:type="gramStart"/>
      <w:r>
        <w:t>it's</w:t>
      </w:r>
      <w:proofErr w:type="gramEnd"/>
      <w:r>
        <w:t xml:space="preserve"> very </w:t>
      </w:r>
      <w:proofErr w:type="gramStart"/>
      <w:r>
        <w:t>nature is</w:t>
      </w:r>
      <w:proofErr w:type="gramEnd"/>
      <w:r>
        <w:t xml:space="preserve"> to create and produce. </w:t>
      </w:r>
      <w:proofErr w:type="gramStart"/>
      <w:r>
        <w:t>So</w:t>
      </w:r>
      <w:proofErr w:type="gramEnd"/>
      <w:r>
        <w:t xml:space="preserve"> create and produce. Accept the challenge that G-d gives us. G-d says that He has reduced everything in creation to our service. Everything in the skies and everything in the earth to our service. Says He has </w:t>
      </w:r>
      <w:proofErr w:type="gramStart"/>
      <w:r>
        <w:t>subject</w:t>
      </w:r>
      <w:proofErr w:type="gramEnd"/>
      <w:r>
        <w:t xml:space="preserve"> the sun and the moon to human service. That's what G-d says.</w:t>
      </w:r>
    </w:p>
    <w:p w14:paraId="2D3F6EAB" w14:textId="77777777" w:rsidR="00364A57" w:rsidRDefault="00364A57" w:rsidP="00364A57">
      <w:r>
        <w:t xml:space="preserve">Everything in the universe works to aid human growth, serve </w:t>
      </w:r>
      <w:proofErr w:type="gramStart"/>
      <w:r>
        <w:t>the human</w:t>
      </w:r>
      <w:proofErr w:type="gramEnd"/>
      <w:r>
        <w:t xml:space="preserve"> development and to add comforts to our life. The clouds, are they moving up there for nothing or do they move and </w:t>
      </w:r>
      <w:proofErr w:type="gramStart"/>
      <w:r>
        <w:t>rain water</w:t>
      </w:r>
      <w:proofErr w:type="gramEnd"/>
      <w:r>
        <w:t xml:space="preserve"> down on land that needs the water for growth? Yes. The sun is shining there. Isn't it giving us energy for production? Yes. And look, the more science grows, the more we see that there is even more utility in these things than we thought. Look at man now, designing ways to get heat from the sun so we don't have to deplete the fuel resources. Is that right? Yeah. G-d has told us this. We didn't need science to tell us. These </w:t>
      </w:r>
      <w:proofErr w:type="gramStart"/>
      <w:r>
        <w:t>scientists,</w:t>
      </w:r>
      <w:proofErr w:type="gramEnd"/>
      <w:r>
        <w:t xml:space="preserve"> </w:t>
      </w:r>
      <w:proofErr w:type="gramStart"/>
      <w:r>
        <w:t>they're</w:t>
      </w:r>
      <w:proofErr w:type="gramEnd"/>
      <w:r>
        <w:t xml:space="preserve"> just speaking here recently. The Holy Qur'an said this 1400 years ago. Yes. G-d says to us plainly in the Holy Qur'an, "Seek with every means, whatever means G-d have made lawful to you. Seek the promised kingdom." The life eternal says, ". However, don't neglect your duty to get your share of this physical world." It didn't say my share, said your share. See, that's when the problem comes, when you try to get your share and somebody else's share too. Yes.</w:t>
      </w:r>
    </w:p>
    <w:p w14:paraId="75855A61" w14:textId="77777777" w:rsidR="00364A57" w:rsidRDefault="00364A57" w:rsidP="00364A57">
      <w:r>
        <w:t>Nothing is stronger as an influence in our life and as an encouragement for growth and successes, more so than the word of G-d itself. There is no power, no influence in our lives, greater than the word of G-d. That is the greatest. The great powers that we know today</w:t>
      </w:r>
      <w:proofErr w:type="gramStart"/>
      <w:r>
        <w:t>, they</w:t>
      </w:r>
      <w:proofErr w:type="gramEnd"/>
      <w:r>
        <w:t xml:space="preserve"> came into their greatness because they got help from the inspired Prophets of Almighty G-d. Those Prophets brought to them knowledge that they didn't have before, and they </w:t>
      </w:r>
      <w:proofErr w:type="gramStart"/>
      <w:r>
        <w:t>searched</w:t>
      </w:r>
      <w:proofErr w:type="gramEnd"/>
      <w:r>
        <w:t xml:space="preserve"> that knowledge and they used it. Some of them were good people, some of them were bad people, but they have used the knowledge to make the world big and great as we have seen it. But G-d says, yes, He opened the gate of the material blessings to everybody. Says they're open to the just person as well as to the unjust person.</w:t>
      </w:r>
    </w:p>
    <w:p w14:paraId="17E9274A" w14:textId="77777777" w:rsidR="00364A57" w:rsidRDefault="00364A57" w:rsidP="00364A57">
      <w:r>
        <w:t xml:space="preserve">You don't have to be a holy angel to get material gains. G-d says He opened these blessings up to everybody, the just and the unjust alike. But here is the answer. The unjust will get the material benefits, the material gain, but it won't result in any gain for them as individual or human beings. Many </w:t>
      </w:r>
      <w:proofErr w:type="gramStart"/>
      <w:r>
        <w:t>people, they</w:t>
      </w:r>
      <w:proofErr w:type="gramEnd"/>
      <w:r>
        <w:t xml:space="preserve"> get great wealth, but they can't enjoy one cent of it. But G-d says it's available. He opened the gates of these treasures to everybody. Some people say, "Oh, I'm a good person. I believe in G-d. I've been struggling. I know I'm intelligent. I've been struggling to try to get a good business or make a million and I can't make a hundred." Why would G-d deny me? G-d says that He tests us with wealth and with poverty.</w:t>
      </w:r>
    </w:p>
    <w:p w14:paraId="6694F2A9" w14:textId="37CDCE46" w:rsidR="00364A57" w:rsidRDefault="00364A57" w:rsidP="00364A57">
      <w:r>
        <w:t xml:space="preserve">Some people can pass the test of </w:t>
      </w:r>
      <w:proofErr w:type="gramStart"/>
      <w:r>
        <w:t>poverty, but</w:t>
      </w:r>
      <w:proofErr w:type="gramEnd"/>
      <w:r>
        <w:t xml:space="preserve"> can't pass </w:t>
      </w:r>
      <w:proofErr w:type="gramStart"/>
      <w:r>
        <w:t>to</w:t>
      </w:r>
      <w:proofErr w:type="gramEnd"/>
      <w:r>
        <w:t xml:space="preserve"> test of wealth. And then there are those who can pass the test of </w:t>
      </w:r>
      <w:proofErr w:type="gramStart"/>
      <w:r>
        <w:t>wealth, but</w:t>
      </w:r>
      <w:proofErr w:type="gramEnd"/>
      <w:r>
        <w:t xml:space="preserve"> can't pass the test of poverty. People who can handle a lot of money and they're so nice, they just help charity, give </w:t>
      </w:r>
      <w:proofErr w:type="gramStart"/>
      <w:r>
        <w:t>the charity</w:t>
      </w:r>
      <w:proofErr w:type="gramEnd"/>
      <w:r>
        <w:t xml:space="preserve">, they're so nice, but let them lose everything. They become the evilest people on the face of the earth. Get wicked, come hard and evil. And then you got some that they can </w:t>
      </w:r>
      <w:proofErr w:type="gramStart"/>
      <w:r>
        <w:t>in poverty be</w:t>
      </w:r>
      <w:proofErr w:type="gramEnd"/>
      <w:r>
        <w:t xml:space="preserve"> so beautiful. Poor, they </w:t>
      </w:r>
      <w:proofErr w:type="spellStart"/>
      <w:r>
        <w:t>ain't</w:t>
      </w:r>
      <w:proofErr w:type="spellEnd"/>
      <w:r>
        <w:t xml:space="preserve"> got tennis shoe money. Can't wear </w:t>
      </w:r>
      <w:proofErr w:type="gramStart"/>
      <w:r>
        <w:t>the decent</w:t>
      </w:r>
      <w:proofErr w:type="gramEnd"/>
      <w:r>
        <w:t xml:space="preserve"> sneakers. Oh, they're so beautiful. "</w:t>
      </w:r>
      <w:proofErr w:type="spellStart"/>
      <w:r>
        <w:t>Asalaam</w:t>
      </w:r>
      <w:proofErr w:type="spellEnd"/>
      <w:r>
        <w:t xml:space="preserve"> Alaikum. How is my dear beloved sister today? May </w:t>
      </w:r>
      <w:r>
        <w:t>Allah</w:t>
      </w:r>
      <w:r>
        <w:t xml:space="preserve"> </w:t>
      </w:r>
      <w:r>
        <w:lastRenderedPageBreak/>
        <w:t xml:space="preserve">bless you eternally." Beautiful in their </w:t>
      </w:r>
      <w:proofErr w:type="gramStart"/>
      <w:r>
        <w:t>poverty, but</w:t>
      </w:r>
      <w:proofErr w:type="gramEnd"/>
      <w:r>
        <w:t xml:space="preserve"> let some wealth come to her. "Don't be looking at me. If you were right, Allah bless you like He did me."</w:t>
      </w:r>
    </w:p>
    <w:p w14:paraId="7B2E20BF" w14:textId="77777777" w:rsidR="00364A57" w:rsidRDefault="00364A57" w:rsidP="00364A57">
      <w:r>
        <w:t xml:space="preserve">G-d is the best </w:t>
      </w:r>
      <w:proofErr w:type="gramStart"/>
      <w:r>
        <w:t>knower</w:t>
      </w:r>
      <w:proofErr w:type="gramEnd"/>
      <w:r>
        <w:t xml:space="preserve">. G-d is the best </w:t>
      </w:r>
      <w:proofErr w:type="gramStart"/>
      <w:r>
        <w:t>knower</w:t>
      </w:r>
      <w:proofErr w:type="gramEnd"/>
      <w:r>
        <w:t xml:space="preserve">. He gives us freedom, intelligence, and then </w:t>
      </w:r>
      <w:proofErr w:type="gramStart"/>
      <w:r>
        <w:t>free</w:t>
      </w:r>
      <w:proofErr w:type="gramEnd"/>
      <w:r>
        <w:t xml:space="preserve"> us to think for ourselves, to work our life out, to earn dignity and credit for </w:t>
      </w:r>
      <w:proofErr w:type="gramStart"/>
      <w:r>
        <w:t>ourself</w:t>
      </w:r>
      <w:proofErr w:type="gramEnd"/>
      <w:r>
        <w:t xml:space="preserve"> by our own efforts. But we don't know. We can't understand all the </w:t>
      </w:r>
      <w:proofErr w:type="gramStart"/>
      <w:r>
        <w:t>involved questions</w:t>
      </w:r>
      <w:proofErr w:type="gramEnd"/>
      <w:r>
        <w:t xml:space="preserve">. We don't know all the answers. </w:t>
      </w:r>
      <w:proofErr w:type="gramStart"/>
      <w:r>
        <w:t>So</w:t>
      </w:r>
      <w:proofErr w:type="gramEnd"/>
      <w:r>
        <w:t xml:space="preserve"> if we don't accept the guidance of G-d, with </w:t>
      </w:r>
      <w:proofErr w:type="gramStart"/>
      <w:r>
        <w:t>all of</w:t>
      </w:r>
      <w:proofErr w:type="gramEnd"/>
      <w:r>
        <w:t xml:space="preserve"> our great power, with </w:t>
      </w:r>
      <w:proofErr w:type="gramStart"/>
      <w:r>
        <w:t>all of</w:t>
      </w:r>
      <w:proofErr w:type="gramEnd"/>
      <w:r>
        <w:t xml:space="preserve"> the great human excellence, we are at loss. Accept the guidance of G-d. When you become frustrated, can't understand how to get out of a situation, don't know why the misery is before you. Turn to the guidance of G-d. And you'll find that Allah has not let any issue go unattended. He says with the Qur'an that there is no issue that has been left out of the book. Say, well, how can G-d put all the issues, human issues in this one small book. Because he </w:t>
      </w:r>
      <w:proofErr w:type="gramStart"/>
      <w:r>
        <w:t>put</w:t>
      </w:r>
      <w:proofErr w:type="gramEnd"/>
      <w:r>
        <w:t xml:space="preserve"> </w:t>
      </w:r>
      <w:proofErr w:type="gramStart"/>
      <w:r>
        <w:t>all of</w:t>
      </w:r>
      <w:proofErr w:type="gramEnd"/>
      <w:r>
        <w:t xml:space="preserve"> </w:t>
      </w:r>
      <w:proofErr w:type="gramStart"/>
      <w:r>
        <w:t>the human</w:t>
      </w:r>
      <w:proofErr w:type="gramEnd"/>
      <w:r>
        <w:t xml:space="preserve"> nature in your one small body.</w:t>
      </w:r>
    </w:p>
    <w:p w14:paraId="33AB3A0C" w14:textId="77777777" w:rsidR="00364A57" w:rsidRDefault="00364A57" w:rsidP="00364A57">
      <w:r>
        <w:t xml:space="preserve">Put </w:t>
      </w:r>
      <w:proofErr w:type="gramStart"/>
      <w:r>
        <w:t>all of</w:t>
      </w:r>
      <w:proofErr w:type="gramEnd"/>
      <w:r>
        <w:t xml:space="preserve"> the human potential in your one small body. It's because He has all powers to do what He pleases. He's above human limitations. </w:t>
      </w:r>
      <w:proofErr w:type="gramStart"/>
      <w:r>
        <w:t>So</w:t>
      </w:r>
      <w:proofErr w:type="gramEnd"/>
      <w:r>
        <w:t xml:space="preserve"> He has put all the answers to all the issues in this one book. Now let us </w:t>
      </w:r>
      <w:proofErr w:type="gramStart"/>
      <w:r>
        <w:t>sum this</w:t>
      </w:r>
      <w:proofErr w:type="gramEnd"/>
      <w:r>
        <w:t xml:space="preserve"> up. </w:t>
      </w:r>
      <w:proofErr w:type="gramStart"/>
      <w:r>
        <w:t>In order to</w:t>
      </w:r>
      <w:proofErr w:type="gramEnd"/>
      <w:r>
        <w:t xml:space="preserve"> survive the strange, wicked, so evil, social retarding influences in our life, in this modern world we call America. And </w:t>
      </w:r>
      <w:proofErr w:type="gramStart"/>
      <w:r>
        <w:t>it's</w:t>
      </w:r>
      <w:proofErr w:type="gramEnd"/>
      <w:r>
        <w:t xml:space="preserve"> else place too, believe me. This condition has spread. It's in Europe. It's in America. It's even in far Eastern countries now. In the Middle East and far east, same influences that we are fighting here. Believe me. And there are people who need a religious revival in the east, the near east and far east, just like we need it here. And there are people, good people that G-d are blessed that G-d has blessed with understanding. They are working in those areas just like we are working here.</w:t>
      </w:r>
    </w:p>
    <w:p w14:paraId="4ADE9F2C" w14:textId="77777777" w:rsidR="00364A57" w:rsidRDefault="00364A57" w:rsidP="00364A57">
      <w:r>
        <w:t xml:space="preserve">This is the day of resurrection. Yes, not the resurrection of spiritual souls from tombstones and the earth, but the resurrection of human life from artificiality and ignorance. This is our season. And if you want to, you can keep it here. Doesn't have to change. If we work hard, the season will stay for as long as we want it to stay. Now is </w:t>
      </w:r>
      <w:proofErr w:type="gramStart"/>
      <w:r>
        <w:t>a season</w:t>
      </w:r>
      <w:proofErr w:type="gramEnd"/>
      <w:r>
        <w:t xml:space="preserve"> for people to come into their humanity and </w:t>
      </w:r>
      <w:proofErr w:type="gramStart"/>
      <w:r>
        <w:t>rise up</w:t>
      </w:r>
      <w:proofErr w:type="gramEnd"/>
      <w:r>
        <w:t xml:space="preserve"> and stand on earth and take charge of the inhumane things that's tearing down the humanity of the people. Control them. Put them in jail. Put them to the torch. Blast them out of existence. Whatever the judgment </w:t>
      </w:r>
      <w:proofErr w:type="gramStart"/>
      <w:r>
        <w:t>call</w:t>
      </w:r>
      <w:proofErr w:type="gramEnd"/>
      <w:r>
        <w:t xml:space="preserve"> for, the human being </w:t>
      </w:r>
      <w:proofErr w:type="gramStart"/>
      <w:r>
        <w:t>is able to</w:t>
      </w:r>
      <w:proofErr w:type="gramEnd"/>
      <w:r>
        <w:t xml:space="preserve"> do it. Right? All you have to do is stand up and take command of your life.</w:t>
      </w:r>
    </w:p>
    <w:p w14:paraId="598D3965" w14:textId="77777777" w:rsidR="00364A57" w:rsidRDefault="00364A57" w:rsidP="00364A57">
      <w:r>
        <w:t xml:space="preserve">G-d has not made anything in your nature too big for you to handle. G-d has created the human being to love discipline. And if you love discipline, you can discipline yourself. But if you hate discipline, you can't discipline yourself. And until you discipline yourself, you can't be successful. Yes, if we want to, we can keep this day here for as long as we want it to stay. All we have to do is keep the desire. The human being is born with the light, but he </w:t>
      </w:r>
      <w:proofErr w:type="gramStart"/>
      <w:r>
        <w:t>has to</w:t>
      </w:r>
      <w:proofErr w:type="gramEnd"/>
      <w:r>
        <w:t xml:space="preserve"> have the desire. No desire, no life. G-d gives us life. But soon as we come here as a baby, what do we do? We reach out and get a breath of air. We want something. Is that right? And those who want understanding from G-d, G-d </w:t>
      </w:r>
      <w:proofErr w:type="gramStart"/>
      <w:r>
        <w:t>gives</w:t>
      </w:r>
      <w:proofErr w:type="gramEnd"/>
      <w:r>
        <w:t xml:space="preserve"> them inspiration from His Prophets or even direct.</w:t>
      </w:r>
    </w:p>
    <w:p w14:paraId="19DFAC70" w14:textId="1CD9DE7B" w:rsidR="00364A57" w:rsidRDefault="00364A57" w:rsidP="00364A57">
      <w:r>
        <w:t xml:space="preserve">Is that right? Yes. He inspires us directly. I don't mean with a </w:t>
      </w:r>
      <w:r>
        <w:t>Prophetic</w:t>
      </w:r>
      <w:r>
        <w:t xml:space="preserve"> revelation, a revelation on a </w:t>
      </w:r>
      <w:r>
        <w:t>Prophet’s</w:t>
      </w:r>
      <w:r>
        <w:t xml:space="preserve"> level, but all people are inspired on one level or another. Is that right? Yes. And if we desire, we get inspiration from a good source. G-d bless us with </w:t>
      </w:r>
      <w:r>
        <w:lastRenderedPageBreak/>
        <w:t>inspiration. And if we have desire, we can also get the incentive, the inspiration to get up and go do something about the bad conditions in the neighborhood. We can make the home better. We can make the block better. We can make the whole city better. All we have to do is have the desire. Yes. But no desire, no life.</w:t>
      </w:r>
    </w:p>
    <w:p w14:paraId="34E708E0" w14:textId="461D7272" w:rsidR="00364A57" w:rsidRDefault="00364A57" w:rsidP="00364A57">
      <w:r>
        <w:t xml:space="preserve">The human being is created and then he's given a nature to desire better things, more things, greater things. Desire improvement upon his life. Is that right? Then after desire, what is there? We </w:t>
      </w:r>
      <w:proofErr w:type="gramStart"/>
      <w:r>
        <w:t>have to</w:t>
      </w:r>
      <w:proofErr w:type="gramEnd"/>
      <w:r>
        <w:t xml:space="preserve"> learn to control our desires. </w:t>
      </w:r>
      <w:proofErr w:type="gramStart"/>
      <w:r>
        <w:t>So</w:t>
      </w:r>
      <w:proofErr w:type="gramEnd"/>
      <w:r>
        <w:t xml:space="preserve"> we need discipline, don't we? </w:t>
      </w:r>
      <w:proofErr w:type="gramStart"/>
      <w:r>
        <w:t>Have to</w:t>
      </w:r>
      <w:proofErr w:type="gramEnd"/>
      <w:r>
        <w:t xml:space="preserve"> have discipline because the appetite can grow into a monster. Vicious wild monster. Blind, crazy, </w:t>
      </w:r>
      <w:proofErr w:type="gramStart"/>
      <w:r>
        <w:t>you</w:t>
      </w:r>
      <w:proofErr w:type="gramEnd"/>
      <w:r>
        <w:t xml:space="preserve"> see? </w:t>
      </w:r>
      <w:proofErr w:type="gramStart"/>
      <w:r>
        <w:t>So</w:t>
      </w:r>
      <w:proofErr w:type="gramEnd"/>
      <w:r>
        <w:t xml:space="preserve"> we </w:t>
      </w:r>
      <w:proofErr w:type="gramStart"/>
      <w:r>
        <w:t>have to</w:t>
      </w:r>
      <w:proofErr w:type="gramEnd"/>
      <w:r>
        <w:t xml:space="preserve"> learn the discipline. The key </w:t>
      </w:r>
      <w:proofErr w:type="gramStart"/>
      <w:r>
        <w:t>for</w:t>
      </w:r>
      <w:proofErr w:type="gramEnd"/>
      <w:r>
        <w:t xml:space="preserve"> human survival is </w:t>
      </w:r>
      <w:proofErr w:type="gramStart"/>
      <w:r>
        <w:t>told</w:t>
      </w:r>
      <w:proofErr w:type="gramEnd"/>
      <w:r>
        <w:t xml:space="preserve"> in human </w:t>
      </w:r>
      <w:r>
        <w:t>nature. That’s</w:t>
      </w:r>
      <w:r>
        <w:t xml:space="preserve"> what this talk is all about today. The key is told in human nature. G-d says in the Qur'an that I have put signs in the skies above and in earth below </w:t>
      </w:r>
      <w:proofErr w:type="gramStart"/>
      <w:r>
        <w:t>and also</w:t>
      </w:r>
      <w:proofErr w:type="gramEnd"/>
      <w:r>
        <w:t xml:space="preserve"> in yourselves instructing signs.</w:t>
      </w:r>
    </w:p>
    <w:p w14:paraId="1E4C3818" w14:textId="77777777" w:rsidR="00364A57" w:rsidRDefault="00364A57" w:rsidP="00364A57">
      <w:proofErr w:type="gramStart"/>
      <w:r>
        <w:t>So</w:t>
      </w:r>
      <w:proofErr w:type="gramEnd"/>
      <w:r>
        <w:t xml:space="preserve"> we </w:t>
      </w:r>
      <w:proofErr w:type="gramStart"/>
      <w:r>
        <w:t>have to</w:t>
      </w:r>
      <w:proofErr w:type="gramEnd"/>
      <w:r>
        <w:t xml:space="preserve"> study ourselves as well as </w:t>
      </w:r>
      <w:proofErr w:type="gramStart"/>
      <w:r>
        <w:t>the our</w:t>
      </w:r>
      <w:proofErr w:type="gramEnd"/>
      <w:r>
        <w:t xml:space="preserve"> world. G-d </w:t>
      </w:r>
      <w:proofErr w:type="gramStart"/>
      <w:r>
        <w:t>want</w:t>
      </w:r>
      <w:proofErr w:type="gramEnd"/>
      <w:r>
        <w:t xml:space="preserve"> us to study our world and get direction, get hints from His creation for human health and growth and successes. But He also says, look also in yourself. There are instructing signs in yourself. And the very space of society should be human nature. Give society the goodness of human nature. Let human sentiment nourish the life of </w:t>
      </w:r>
      <w:proofErr w:type="gramStart"/>
      <w:r>
        <w:t>the society</w:t>
      </w:r>
      <w:proofErr w:type="gramEnd"/>
      <w:r>
        <w:t xml:space="preserve">. Let the human need from all excellence nourish the society. And </w:t>
      </w:r>
      <w:proofErr w:type="gramStart"/>
      <w:r>
        <w:t>the society</w:t>
      </w:r>
      <w:proofErr w:type="gramEnd"/>
      <w:r>
        <w:t xml:space="preserve"> will grow like a garden that receives watering rain. But without this basic essential human nature, </w:t>
      </w:r>
      <w:proofErr w:type="gramStart"/>
      <w:r>
        <w:t>the society</w:t>
      </w:r>
      <w:proofErr w:type="gramEnd"/>
      <w:r>
        <w:t xml:space="preserve"> grows like a desert.</w:t>
      </w:r>
    </w:p>
    <w:p w14:paraId="6D10A577" w14:textId="77777777" w:rsidR="00364A57" w:rsidRDefault="00364A57" w:rsidP="00364A57">
      <w:r>
        <w:t xml:space="preserve">And what the desert </w:t>
      </w:r>
      <w:proofErr w:type="gramStart"/>
      <w:r>
        <w:t>grow</w:t>
      </w:r>
      <w:proofErr w:type="gramEnd"/>
      <w:r>
        <w:t xml:space="preserve"> but wild sneaky creatures and thorny, thorny things that don't want nobody </w:t>
      </w:r>
      <w:proofErr w:type="gramStart"/>
      <w:r>
        <w:t>touch</w:t>
      </w:r>
      <w:proofErr w:type="gramEnd"/>
      <w:r>
        <w:t xml:space="preserve"> it, ready to stick you. Well, this has been told to us by the great Prophets. They have shown us how G-d revealed to us the right direction, not only with a revelation coming in words, in the form of words or scroll, but </w:t>
      </w:r>
      <w:proofErr w:type="gramStart"/>
      <w:r>
        <w:t>also</w:t>
      </w:r>
      <w:proofErr w:type="gramEnd"/>
      <w:r>
        <w:t xml:space="preserve"> He reveals it in the order or in the design, pardon me, of the creation. He revealed to us the direction. Understanding is given to us in the design of G-d's creation. To find it, all you have to do is take up the book, read the Holy Qur'an, read the scripture, and see how G-d refer us to the design in creation, to human nature, to the things that operate between heaven and earth. See how He </w:t>
      </w:r>
      <w:proofErr w:type="gramStart"/>
      <w:r>
        <w:t>show</w:t>
      </w:r>
      <w:proofErr w:type="gramEnd"/>
      <w:r>
        <w:t xml:space="preserve"> us hints for molding and designing our own life and our own human society. Dear beloved people in concluding this talk, I want to remind you again that color consciousness when made racism, turned into racism, giving some people color superiority over others, is nothing but foolishness, destructive foolishness, self-retarding foolishness.</w:t>
      </w:r>
    </w:p>
    <w:p w14:paraId="32A8C1A3" w14:textId="77777777" w:rsidR="00364A57" w:rsidRDefault="00364A57" w:rsidP="00364A57">
      <w:r>
        <w:t xml:space="preserve">Your intelligence will never blossom while you're feeding on such foolishness. You </w:t>
      </w:r>
      <w:proofErr w:type="gramStart"/>
      <w:r>
        <w:t>have to</w:t>
      </w:r>
      <w:proofErr w:type="gramEnd"/>
      <w:r>
        <w:t xml:space="preserve"> cast that foolishness out of your mind before your mind will even become free to grow properly. The human being </w:t>
      </w:r>
      <w:proofErr w:type="gramStart"/>
      <w:r>
        <w:t>is of</w:t>
      </w:r>
      <w:proofErr w:type="gramEnd"/>
      <w:r>
        <w:t xml:space="preserve"> one make. There's no two, three, or four </w:t>
      </w:r>
      <w:proofErr w:type="gramStart"/>
      <w:r>
        <w:t>makes</w:t>
      </w:r>
      <w:proofErr w:type="gramEnd"/>
      <w:r>
        <w:t xml:space="preserve">, one make. And your color is given to you according to the </w:t>
      </w:r>
      <w:proofErr w:type="gramStart"/>
      <w:r>
        <w:t>word of</w:t>
      </w:r>
      <w:proofErr w:type="gramEnd"/>
      <w:r>
        <w:t xml:space="preserve"> G-d. Just as the color is given to the rocks in the mountain or the plants that grow on earth. All things in creation get their color the same way. Color comes from creation, come from physical creation. It's not a mystery. It's just a natural, natural thing that has happened to you, that some have been made dark skinned and others have been left pale. Not only that, </w:t>
      </w:r>
      <w:proofErr w:type="gramStart"/>
      <w:r>
        <w:t>your physical features are</w:t>
      </w:r>
      <w:proofErr w:type="gramEnd"/>
      <w:r>
        <w:t xml:space="preserve"> given to you just as the physical feature is given to a stone, a mountain, a dog, or anything else, </w:t>
      </w:r>
      <w:proofErr w:type="gramStart"/>
      <w:r>
        <w:t>comes</w:t>
      </w:r>
      <w:proofErr w:type="gramEnd"/>
      <w:r>
        <w:t xml:space="preserve"> from the environment.</w:t>
      </w:r>
    </w:p>
    <w:p w14:paraId="0F196A5A" w14:textId="59B33D37" w:rsidR="00364A57" w:rsidRDefault="00364A57" w:rsidP="00364A57">
      <w:r>
        <w:lastRenderedPageBreak/>
        <w:t xml:space="preserve">We have scientific proof for these things, and Allah </w:t>
      </w:r>
      <w:proofErr w:type="gramStart"/>
      <w:r>
        <w:t>has pointed</w:t>
      </w:r>
      <w:proofErr w:type="gramEnd"/>
      <w:r>
        <w:t xml:space="preserve"> it out to us long before science </w:t>
      </w:r>
      <w:proofErr w:type="gramStart"/>
      <w:r>
        <w:t>founded</w:t>
      </w:r>
      <w:proofErr w:type="gramEnd"/>
      <w:r>
        <w:t xml:space="preserve">. Yes. The nappy hair, there's nothing to it. Nothing happened mysteriously in your past. You got your naps just like the sheep got his naps. And there are other creatures that's got naps too. Didn't </w:t>
      </w:r>
      <w:proofErr w:type="gramStart"/>
      <w:r>
        <w:t>nothing</w:t>
      </w:r>
      <w:proofErr w:type="gramEnd"/>
      <w:r>
        <w:t xml:space="preserve"> mysteriously happen in their life. If you study the earth, the tropical belt around the earth, you find that in that belt, there are people with dark skin and wooly hair. In the interior of Africa, you find more of those people. Why? Because there's a bigger place for it in that </w:t>
      </w:r>
      <w:proofErr w:type="gramStart"/>
      <w:r>
        <w:t>particular belt</w:t>
      </w:r>
      <w:proofErr w:type="gramEnd"/>
      <w:r>
        <w:t xml:space="preserve"> and the conditions there are designed to give the features and the color that we have. But we </w:t>
      </w:r>
      <w:proofErr w:type="spellStart"/>
      <w:r>
        <w:t>ain't</w:t>
      </w:r>
      <w:proofErr w:type="spellEnd"/>
      <w:r>
        <w:t xml:space="preserve"> the only one with black skin. You know </w:t>
      </w:r>
      <w:proofErr w:type="gramStart"/>
      <w:r>
        <w:t>that,</w:t>
      </w:r>
      <w:proofErr w:type="gramEnd"/>
      <w:r>
        <w:t xml:space="preserve"> don't you? There are people with hair very straight, but have skin as black as any of ours, as black as any of ours. Then you find people with straight hair, with nose as flat as any of ours, with lips as flat, as fat and flat as any of </w:t>
      </w:r>
      <w:r>
        <w:t>ours. Yes</w:t>
      </w:r>
      <w:r>
        <w:t xml:space="preserve">. </w:t>
      </w:r>
      <w:proofErr w:type="gramStart"/>
      <w:r>
        <w:t>So</w:t>
      </w:r>
      <w:proofErr w:type="gramEnd"/>
      <w:r>
        <w:t xml:space="preserve"> there's no mystery about anything in your physical makeup. The mystery is in your emotional makeup. And the lying, slinking devil has put that germ of confusion in your emotional makeup.</w:t>
      </w:r>
    </w:p>
    <w:p w14:paraId="5D11B3E5" w14:textId="77777777" w:rsidR="00364A57" w:rsidRDefault="00364A57" w:rsidP="00364A57">
      <w:r>
        <w:t xml:space="preserve">Yes. Science </w:t>
      </w:r>
      <w:proofErr w:type="gramStart"/>
      <w:r>
        <w:t>have</w:t>
      </w:r>
      <w:proofErr w:type="gramEnd"/>
      <w:r>
        <w:t xml:space="preserve"> learned that heat and humidity </w:t>
      </w:r>
      <w:proofErr w:type="gramStart"/>
      <w:r>
        <w:t>makes</w:t>
      </w:r>
      <w:proofErr w:type="gramEnd"/>
      <w:r>
        <w:t xml:space="preserve"> the nose expand, makes the nostrils </w:t>
      </w:r>
      <w:proofErr w:type="gramStart"/>
      <w:r>
        <w:t>open up</w:t>
      </w:r>
      <w:proofErr w:type="gramEnd"/>
      <w:r>
        <w:t xml:space="preserve"> to get more air. That's why it opens it up. It needs more air. The air is too hot, too light, and too much </w:t>
      </w:r>
      <w:proofErr w:type="gramStart"/>
      <w:r>
        <w:t>water's</w:t>
      </w:r>
      <w:proofErr w:type="gramEnd"/>
      <w:r>
        <w:t xml:space="preserve"> in it. </w:t>
      </w:r>
      <w:proofErr w:type="gramStart"/>
      <w:r>
        <w:t>So</w:t>
      </w:r>
      <w:proofErr w:type="gramEnd"/>
      <w:r>
        <w:t xml:space="preserve"> it </w:t>
      </w:r>
      <w:proofErr w:type="gramStart"/>
      <w:r>
        <w:t>has to</w:t>
      </w:r>
      <w:proofErr w:type="gramEnd"/>
      <w:r>
        <w:t xml:space="preserve"> take more in to get what it needs for each breath. You know how hard it is to breathe sometime on a humid stifling hot day. A lot of people get short breathed, right? Trying to get rest. Some of them die. Yes. Well, in an environment like that, the nose </w:t>
      </w:r>
      <w:proofErr w:type="gramStart"/>
      <w:r>
        <w:t>open</w:t>
      </w:r>
      <w:proofErr w:type="gramEnd"/>
      <w:r>
        <w:t xml:space="preserve"> up in time. Not one day, not one year, not one generation, not a hundred generations. But if you stay there for a long enough time, your children will gradually grow to look like the broad nosed relative look. And put them in the right sun environment, sunshine environment. And with the right other things that grow in the sunshine environment, in time, the pigmentation will get black. You know, you </w:t>
      </w:r>
      <w:proofErr w:type="gramStart"/>
      <w:r>
        <w:t>get</w:t>
      </w:r>
      <w:proofErr w:type="gramEnd"/>
      <w:r>
        <w:t xml:space="preserve"> a good example of how you get black. You put white biscuits in the stove and don't take them out when they're supposed to come out. Just leave them in there.</w:t>
      </w:r>
    </w:p>
    <w:p w14:paraId="0B2F30AF" w14:textId="77777777" w:rsidR="00364A57" w:rsidRDefault="00364A57" w:rsidP="00364A57">
      <w:r>
        <w:t xml:space="preserve">I went to Guyana at the tip of South America. I'd never been in a hot climate like that in my whole life, never before my life, before this </w:t>
      </w:r>
      <w:proofErr w:type="gramStart"/>
      <w:r>
        <w:t>particular visit</w:t>
      </w:r>
      <w:proofErr w:type="gramEnd"/>
      <w:r>
        <w:t xml:space="preserve">. And we had to stay outdoors a lot. When I came back home, I </w:t>
      </w:r>
      <w:proofErr w:type="gramStart"/>
      <w:r>
        <w:t>almost</w:t>
      </w:r>
      <w:proofErr w:type="gramEnd"/>
      <w:r>
        <w:t xml:space="preserve"> </w:t>
      </w:r>
      <w:proofErr w:type="gramStart"/>
      <w:r>
        <w:t>scared</w:t>
      </w:r>
      <w:proofErr w:type="gramEnd"/>
      <w:r>
        <w:t xml:space="preserve"> my wife. I wouldn't have believed I could get that black. Now my son, he's what you call dark. You can call him black. He's </w:t>
      </w:r>
      <w:proofErr w:type="gramStart"/>
      <w:r>
        <w:t>real</w:t>
      </w:r>
      <w:proofErr w:type="gramEnd"/>
      <w:r>
        <w:t xml:space="preserve"> dark brown. I was as dark as my son when I came back. Right? Very dark. I was so dark until my eyes looked funny. Yeah, no kidding. My eyes looked </w:t>
      </w:r>
      <w:proofErr w:type="gramStart"/>
      <w:r>
        <w:t>real</w:t>
      </w:r>
      <w:proofErr w:type="gramEnd"/>
      <w:r>
        <w:t xml:space="preserve"> funny. I looked </w:t>
      </w:r>
      <w:proofErr w:type="gramStart"/>
      <w:r>
        <w:t>real</w:t>
      </w:r>
      <w:proofErr w:type="gramEnd"/>
      <w:r>
        <w:t xml:space="preserve"> funny. Open my mouth and mouth looked funny.</w:t>
      </w:r>
    </w:p>
    <w:p w14:paraId="2C6B70E8" w14:textId="22722F99" w:rsidR="00364A57" w:rsidRDefault="00364A57" w:rsidP="00364A57">
      <w:r>
        <w:t xml:space="preserve">You know Al Jolson? Any of you ever saw Al Jolson? Used to sing Mammy. That's who I looked like when I came home. I'm not joking. I'm not joking. We used to brag, say, " Ah you know, Whitey can't take the sun." That sun hit white it'll kill him. We thought we couldn't peel. After about two weeks, I had to pick my skin up. No joke. I'm not </w:t>
      </w:r>
      <w:proofErr w:type="gramStart"/>
      <w:r>
        <w:t>joking</w:t>
      </w:r>
      <w:proofErr w:type="gramEnd"/>
      <w:r>
        <w:t xml:space="preserve"> it's dropping all over the floor. Go to the washroom and wash up and had to pick my skin up off the face bowl. </w:t>
      </w:r>
      <w:proofErr w:type="gramStart"/>
      <w:r>
        <w:t>So</w:t>
      </w:r>
      <w:proofErr w:type="gramEnd"/>
      <w:r>
        <w:t xml:space="preserve"> </w:t>
      </w:r>
      <w:proofErr w:type="gramStart"/>
      <w:r>
        <w:t>a lot</w:t>
      </w:r>
      <w:proofErr w:type="gramEnd"/>
      <w:r>
        <w:t xml:space="preserve"> of things we don't know. And when you don't know, you can make mistakes. Yeah. Without the guidance of G-d, we are lost. Yes. No </w:t>
      </w:r>
      <w:r>
        <w:t>superiority</w:t>
      </w:r>
      <w:r>
        <w:t xml:space="preserve"> in color. No </w:t>
      </w:r>
      <w:r>
        <w:t>superiority</w:t>
      </w:r>
      <w:r>
        <w:t xml:space="preserve"> in any physical shape. Haven't you seen the man who's physically tough, who can run, outrun another man, do more physical work. Haven't you seen him taking some fried chicken to the address for the man who can't hardly walk? He's all frail and broke up and messed up. He </w:t>
      </w:r>
      <w:proofErr w:type="gramStart"/>
      <w:r>
        <w:t>can't</w:t>
      </w:r>
      <w:proofErr w:type="gramEnd"/>
      <w:r>
        <w:t xml:space="preserve"> hardly walk. But that old muscle man out there taking his fried </w:t>
      </w:r>
      <w:r>
        <w:lastRenderedPageBreak/>
        <w:t xml:space="preserve">chicken delivering it somewhere. Or delivering whiskey for him. Or picking up mail from the post office for him with </w:t>
      </w:r>
      <w:proofErr w:type="gramStart"/>
      <w:r>
        <w:t>all of</w:t>
      </w:r>
      <w:proofErr w:type="gramEnd"/>
      <w:r>
        <w:t xml:space="preserve"> his muscles and great muscles and blackness and everything. There's no superiority in that. Life tells us that.</w:t>
      </w:r>
    </w:p>
    <w:p w14:paraId="30D74B20" w14:textId="77777777" w:rsidR="00364A57" w:rsidRDefault="00364A57" w:rsidP="00364A57">
      <w:r>
        <w:t xml:space="preserve">Yes. And if the superiority was in white, then the Caucasian shouldn't be trying to lose the white. They go to Florida and go to Jamaica. They go to these places to lose the white. Don't you know if they thought that that was really the sign of the mark of purity and superiority, don't you know they wouldn't be so quick to go lose that whiteness? No. I saw a man who had pigmentation disease, pigmentation blemishes. He was a Caucasian and he had dark spots on him. I told a relative of mine, I said, "He looked like he went through one of those friction machines." The movie, I don't know what kind of fiction, the machines that fuses cells. If you go in there, they say you can put two human beings, this fiction, all fiction, put two human beings in there and when they come out, when they delivered on the other side, wherever they </w:t>
      </w:r>
      <w:proofErr w:type="gramStart"/>
      <w:r>
        <w:t>going</w:t>
      </w:r>
      <w:proofErr w:type="gramEnd"/>
      <w:r>
        <w:t>, they come out as one. They infused together into one body.</w:t>
      </w:r>
    </w:p>
    <w:p w14:paraId="4E69D21B" w14:textId="77777777" w:rsidR="00364A57" w:rsidRDefault="00364A57" w:rsidP="00364A57">
      <w:proofErr w:type="gramStart"/>
      <w:r>
        <w:t>So</w:t>
      </w:r>
      <w:proofErr w:type="gramEnd"/>
      <w:r>
        <w:t xml:space="preserve"> I looked at this man, I told my brother, I said, "Look like he went in there with a Bilalian." Come out with a Bilalian arm and a Caucasian hand. It was a blemish or a pigmentation disease. And you find some African Americans with the pigmentation disease. He's </w:t>
      </w:r>
      <w:proofErr w:type="gramStart"/>
      <w:r>
        <w:t>black, but</w:t>
      </w:r>
      <w:proofErr w:type="gramEnd"/>
      <w:r>
        <w:t xml:space="preserve"> have white blackies all over. Pigmentation disease, right? Well, you see how wonderful G-d is. We don't have to hear a word of wisdom. Just observe what you see in your environment and you'll see a black person with the disease of </w:t>
      </w:r>
      <w:proofErr w:type="gramStart"/>
      <w:r>
        <w:t>whiteness</w:t>
      </w:r>
      <w:proofErr w:type="gramEnd"/>
      <w:r>
        <w:t xml:space="preserve"> and you'll see a white person with the disease of blackness.</w:t>
      </w:r>
    </w:p>
    <w:p w14:paraId="4CAE3A96" w14:textId="77777777" w:rsidR="00364A57" w:rsidRDefault="00364A57" w:rsidP="00364A57">
      <w:proofErr w:type="gramStart"/>
      <w:r>
        <w:t>So</w:t>
      </w:r>
      <w:proofErr w:type="gramEnd"/>
      <w:r>
        <w:t xml:space="preserve"> you </w:t>
      </w:r>
      <w:proofErr w:type="spellStart"/>
      <w:r>
        <w:t>ain't</w:t>
      </w:r>
      <w:proofErr w:type="spellEnd"/>
      <w:r>
        <w:t xml:space="preserve"> proud of that pigmentation defect, are you? I see the Bilalians walking around with the collar way up on their neck, trying to hide that white spot. You don't like that white spot on you. And I saw a Caucasian woman once, she had the disease and the darkness was in her </w:t>
      </w:r>
      <w:proofErr w:type="gramStart"/>
      <w:r>
        <w:t>hand</w:t>
      </w:r>
      <w:proofErr w:type="gramEnd"/>
      <w:r>
        <w:t xml:space="preserve"> and she kept her gloves on. The man was trying to get her to give him his change. And she just kept trying to give it with those gloves on. It was so hard she finally had to pull the glove down. When she pulled the gloves </w:t>
      </w:r>
      <w:proofErr w:type="gramStart"/>
      <w:r>
        <w:t>down</w:t>
      </w:r>
      <w:proofErr w:type="gramEnd"/>
      <w:r>
        <w:t xml:space="preserve"> I saw the dark pigmentation, I said, "This woman has really, really got a problem. She afraid somebody going to think a nigga had something to do with her."</w:t>
      </w:r>
    </w:p>
    <w:p w14:paraId="530A7218" w14:textId="10DF7189" w:rsidR="00364A57" w:rsidRDefault="00364A57" w:rsidP="00364A57">
      <w:r>
        <w:t xml:space="preserve">Let us get rid of all these color diseases in the mind so we can bring </w:t>
      </w:r>
      <w:proofErr w:type="gramStart"/>
      <w:r>
        <w:t>the humanity</w:t>
      </w:r>
      <w:proofErr w:type="gramEnd"/>
      <w:r>
        <w:t xml:space="preserve"> together and form the beautiful coat of Joseph, that coat of many beautiful colors. </w:t>
      </w:r>
      <w:proofErr w:type="gramStart"/>
      <w:r>
        <w:t>Let us</w:t>
      </w:r>
      <w:proofErr w:type="gramEnd"/>
      <w:r>
        <w:t xml:space="preserve"> walk together, all of us. And there's not a more beautiful sight than that, than </w:t>
      </w:r>
      <w:proofErr w:type="gramStart"/>
      <w:r>
        <w:t>to see</w:t>
      </w:r>
      <w:proofErr w:type="gramEnd"/>
      <w:r>
        <w:t xml:space="preserve"> people of all colors together as human beings. With one commitment, that is to stand up for truth, to advance the word of G-d, and to help and uplift </w:t>
      </w:r>
      <w:proofErr w:type="gramStart"/>
      <w:r>
        <w:t>the humanity</w:t>
      </w:r>
      <w:proofErr w:type="gramEnd"/>
      <w:r>
        <w:t xml:space="preserve">. Oh, brother, that's the </w:t>
      </w:r>
      <w:r>
        <w:t>most beautiful</w:t>
      </w:r>
      <w:r>
        <w:t xml:space="preserve"> thing on earth. That's more beautiful than a camp of Caucasians doing it. Or a camp of solid black brothers from Africa doing it, or from the south side of Chicago doing it. When you get all the colors together doing it, I'm telling you, it's enough to bring the Caucasian from the ice tip up there in the North Pole. Bring him down here. He'll come too. He'll say, "Look, I want to join this community." Can't resist it. When you get people of all colors and all features and all nationalities, when you get them together in something good for humanity, existing on the power and inspiration of G-d and just living their good humanity, their good human feelings. Oh brother, you don't have to have revelation. You don't even have to know how to quote the Bible or the book the Holy Qur'an. Just be sincere </w:t>
      </w:r>
      <w:r>
        <w:lastRenderedPageBreak/>
        <w:t xml:space="preserve">and true in that nature and get together and live good and </w:t>
      </w:r>
      <w:proofErr w:type="gramStart"/>
      <w:r>
        <w:t>truthful</w:t>
      </w:r>
      <w:proofErr w:type="gramEnd"/>
      <w:r>
        <w:t xml:space="preserve"> with each other. You'll find people </w:t>
      </w:r>
      <w:proofErr w:type="gramStart"/>
      <w:r>
        <w:t>be</w:t>
      </w:r>
      <w:proofErr w:type="gramEnd"/>
      <w:r>
        <w:t xml:space="preserve"> converted. They say, "What's your religion? I'd like to belong to that." I believe that day is here. So let us pull together and push out all the booger men of scriptural ignorance, color prejudices, push all these old tormenting, troublemaking spirits out of our life. And let's keep going forward for the victory of the human being on this earth. We need a victory. </w:t>
      </w:r>
      <w:proofErr w:type="gramStart"/>
      <w:r>
        <w:t>The human being needs</w:t>
      </w:r>
      <w:proofErr w:type="gramEnd"/>
      <w:r>
        <w:t xml:space="preserve"> a victory. And believe me, this is our day.</w:t>
      </w:r>
    </w:p>
    <w:p w14:paraId="52C7E83F" w14:textId="77777777" w:rsidR="00364A57" w:rsidRDefault="00364A57" w:rsidP="00364A57">
      <w:r>
        <w:t xml:space="preserve">You've got people who are really ... They can't live </w:t>
      </w:r>
      <w:proofErr w:type="gramStart"/>
      <w:r>
        <w:t>as</w:t>
      </w:r>
      <w:proofErr w:type="gramEnd"/>
      <w:r>
        <w:t xml:space="preserve"> human beings. They're just waiting. They're waiting for us to give up. Got people who would like to see slavery, discrimination. They would like to see the Jim </w:t>
      </w:r>
      <w:proofErr w:type="gramStart"/>
      <w:r>
        <w:t>Crow day</w:t>
      </w:r>
      <w:proofErr w:type="gramEnd"/>
      <w:r>
        <w:t xml:space="preserve"> come back. You've got the Bilalians who would like to put the Caucasians in slave camps. </w:t>
      </w:r>
      <w:proofErr w:type="gramStart"/>
      <w:r>
        <w:t>So</w:t>
      </w:r>
      <w:proofErr w:type="gramEnd"/>
      <w:r>
        <w:t xml:space="preserve"> look, we </w:t>
      </w:r>
      <w:proofErr w:type="gramStart"/>
      <w:r>
        <w:t>got forces</w:t>
      </w:r>
      <w:proofErr w:type="gramEnd"/>
      <w:r>
        <w:t xml:space="preserve"> to fight, but they can't do </w:t>
      </w:r>
      <w:proofErr w:type="gramStart"/>
      <w:r>
        <w:t>nothing</w:t>
      </w:r>
      <w:proofErr w:type="gramEnd"/>
      <w:r>
        <w:t xml:space="preserve"> with us. No. Our human strength with the guidance of G</w:t>
      </w:r>
      <w:proofErr w:type="gramStart"/>
      <w:r>
        <w:t>-d</w:t>
      </w:r>
      <w:proofErr w:type="gramEnd"/>
      <w:r>
        <w:t xml:space="preserve"> is too powerful, too powerful for them. They can't do </w:t>
      </w:r>
      <w:proofErr w:type="gramStart"/>
      <w:r>
        <w:t>nothing</w:t>
      </w:r>
      <w:proofErr w:type="gramEnd"/>
      <w:r>
        <w:t xml:space="preserve"> but keep quiet and wait for one of us to lose our light, lose our nature and be fit for them to take over. Then they'll come. They come out then. But </w:t>
      </w:r>
      <w:proofErr w:type="gramStart"/>
      <w:r>
        <w:t>as long as</w:t>
      </w:r>
      <w:proofErr w:type="gramEnd"/>
      <w:r>
        <w:t xml:space="preserve"> you keep your light, and if you lose your light, keep your nature. Then they can't get you. I'm telling you, the only way they can get you, they </w:t>
      </w:r>
      <w:proofErr w:type="gramStart"/>
      <w:r>
        <w:t>have to</w:t>
      </w:r>
      <w:proofErr w:type="gramEnd"/>
      <w:r>
        <w:t xml:space="preserve"> either trick you, make you dumb, get you to follow falsehood, or they </w:t>
      </w:r>
      <w:proofErr w:type="gramStart"/>
      <w:r>
        <w:t>have to</w:t>
      </w:r>
      <w:proofErr w:type="gramEnd"/>
      <w:r>
        <w:t xml:space="preserve"> demoralize you.</w:t>
      </w:r>
    </w:p>
    <w:p w14:paraId="5A259772" w14:textId="77777777" w:rsidR="00364A57" w:rsidRDefault="00364A57" w:rsidP="00364A57">
      <w:r>
        <w:t xml:space="preserve">They </w:t>
      </w:r>
      <w:proofErr w:type="gramStart"/>
      <w:r>
        <w:t>have to</w:t>
      </w:r>
      <w:proofErr w:type="gramEnd"/>
      <w:r>
        <w:t xml:space="preserve"> take your humanity away from you. </w:t>
      </w:r>
      <w:proofErr w:type="gramStart"/>
      <w:r>
        <w:t>Have to</w:t>
      </w:r>
      <w:proofErr w:type="gramEnd"/>
      <w:r>
        <w:t xml:space="preserve"> make you an immoral creature. That's the only way they can get you. They look for two things. They want to see if he's </w:t>
      </w:r>
      <w:proofErr w:type="gramStart"/>
      <w:r>
        <w:t>dumb</w:t>
      </w:r>
      <w:proofErr w:type="gramEnd"/>
      <w:r>
        <w:t xml:space="preserve"> enough to trick. When they find out you're not dumb enough to trick, the next thing they want to know is he weak enough to trick. If you </w:t>
      </w:r>
      <w:proofErr w:type="spellStart"/>
      <w:r>
        <w:t>ain't</w:t>
      </w:r>
      <w:proofErr w:type="spellEnd"/>
      <w:r>
        <w:t xml:space="preserve"> dumb enough and you </w:t>
      </w:r>
      <w:proofErr w:type="spellStart"/>
      <w:r>
        <w:t>ain't</w:t>
      </w:r>
      <w:proofErr w:type="spellEnd"/>
      <w:r>
        <w:t xml:space="preserve"> weak enough, he's finished. He can't do </w:t>
      </w:r>
      <w:proofErr w:type="gramStart"/>
      <w:r>
        <w:t>nothing</w:t>
      </w:r>
      <w:proofErr w:type="gramEnd"/>
      <w:r>
        <w:t xml:space="preserve">. Then you can be dumb enough, but if you </w:t>
      </w:r>
      <w:proofErr w:type="spellStart"/>
      <w:r>
        <w:t>ain't</w:t>
      </w:r>
      <w:proofErr w:type="spellEnd"/>
      <w:r>
        <w:t xml:space="preserve"> weak enough, he's still finished. Yeah. You can be dumb enough. But if you won't give up your good moral nature, if you won't give up your good human heart to do the things that they want you to do, they </w:t>
      </w:r>
      <w:proofErr w:type="gramStart"/>
      <w:r>
        <w:t>have to</w:t>
      </w:r>
      <w:proofErr w:type="gramEnd"/>
      <w:r>
        <w:t xml:space="preserve"> walk away and leave you alone and go find another devil's dupe to work with.</w:t>
      </w:r>
    </w:p>
    <w:p w14:paraId="6F2FD318" w14:textId="3D72C624" w:rsidR="00364A57" w:rsidRDefault="00364A57" w:rsidP="00364A57">
      <w:r>
        <w:t xml:space="preserve">So don't have any fear, brothers and sisters. I believe Houston is going to move. I believe Houston is going to </w:t>
      </w:r>
      <w:proofErr w:type="gramStart"/>
      <w:r>
        <w:t>really not</w:t>
      </w:r>
      <w:proofErr w:type="gramEnd"/>
      <w:r>
        <w:t xml:space="preserve"> establish one Masjid here, </w:t>
      </w:r>
      <w:r>
        <w:t>going to</w:t>
      </w:r>
      <w:r>
        <w:t xml:space="preserve"> establish many Masjids in Houston. All praise due to Allah. We can change these old, used up people and abused people into productive members of the community. We can do it and they're waiting for us to do it. Our miserable brothers and sisters are waiting for us to come and love them. Take them by the </w:t>
      </w:r>
      <w:proofErr w:type="gramStart"/>
      <w:r>
        <w:t>hands</w:t>
      </w:r>
      <w:proofErr w:type="gramEnd"/>
      <w:r>
        <w:t xml:space="preserve"> and show them that we are with you. We'll have the patience to share what we have with you. We're going to share our knowledge with you. We're going to share our homes with you. Don't you know you have to learn to do that? Learn to share your time. Most of them, you don't have to give them </w:t>
      </w:r>
      <w:proofErr w:type="gramStart"/>
      <w:r>
        <w:t>nothing</w:t>
      </w:r>
      <w:proofErr w:type="gramEnd"/>
      <w:r>
        <w:t xml:space="preserve"> but some time. Take a little time with your miserable brother and sister and talk to them. Help them. Give them some understanding. Walk with </w:t>
      </w:r>
      <w:proofErr w:type="gramStart"/>
      <w:r>
        <w:t>them</w:t>
      </w:r>
      <w:proofErr w:type="gramEnd"/>
      <w:r>
        <w:t xml:space="preserve"> a little while. And we'll grow strong. We'll overcome our weaknesses. We'll become equals. And if G-d don't bless </w:t>
      </w:r>
      <w:proofErr w:type="gramStart"/>
      <w:r>
        <w:t>the other</w:t>
      </w:r>
      <w:proofErr w:type="gramEnd"/>
      <w:r>
        <w:t xml:space="preserve"> people to see our light, we'll become their superiors.</w:t>
      </w:r>
    </w:p>
    <w:p w14:paraId="18C22207" w14:textId="77777777" w:rsidR="00364A57" w:rsidRDefault="00364A57" w:rsidP="00364A57">
      <w:r>
        <w:t xml:space="preserve">Yes. The Imam told me, he said, Brother imam, he says it's a lot of Mexican people in Houston. He said, "I think I'm going to learn Spanish." I was happy to hear that. This religion is not an English religion. This religion is a human religion. Whatever language you speak, if we can't speak it, we want to learn to speak it if there are people around us that need this religion. And all of us need it. All of us need it. The Imam </w:t>
      </w:r>
      <w:proofErr w:type="gramStart"/>
      <w:r>
        <w:t>say</w:t>
      </w:r>
      <w:proofErr w:type="gramEnd"/>
      <w:r>
        <w:t xml:space="preserve"> he's going to learn </w:t>
      </w:r>
      <w:r>
        <w:lastRenderedPageBreak/>
        <w:t xml:space="preserve">Spanish. I told him I tried once and I haven't given it up because I think it's the easiest language to learn. It's a beautiful language too. We </w:t>
      </w:r>
      <w:proofErr w:type="gramStart"/>
      <w:r>
        <w:t>all should</w:t>
      </w:r>
      <w:proofErr w:type="gramEnd"/>
      <w:r>
        <w:t xml:space="preserve"> try to learn more than one language. Learn the language of the people. Hard sometimes to learn it in school. Make friends. Make friends with the people that speak the foreign </w:t>
      </w:r>
      <w:proofErr w:type="gramStart"/>
      <w:r>
        <w:t>language</w:t>
      </w:r>
      <w:proofErr w:type="gramEnd"/>
      <w:r>
        <w:t xml:space="preserve"> and they will share their language with you and you share your language with them.</w:t>
      </w:r>
    </w:p>
    <w:p w14:paraId="6AA02601" w14:textId="77777777" w:rsidR="00364A57" w:rsidRDefault="00364A57" w:rsidP="00364A57">
      <w:proofErr w:type="gramStart"/>
      <w:r>
        <w:t>You</w:t>
      </w:r>
      <w:proofErr w:type="gramEnd"/>
      <w:r>
        <w:t xml:space="preserve"> see? And that's how we grow. Let us be a community calling human beings to the path of G-d and not colors. </w:t>
      </w:r>
      <w:proofErr w:type="spellStart"/>
      <w:r>
        <w:t>Asalaam</w:t>
      </w:r>
      <w:proofErr w:type="spellEnd"/>
      <w:r>
        <w:t xml:space="preserve"> Alaikum.</w:t>
      </w:r>
    </w:p>
    <w:p w14:paraId="50F3844A"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EB089" w14:textId="77777777" w:rsidR="00E61537" w:rsidRDefault="00E61537" w:rsidP="007E7A5E">
      <w:r>
        <w:separator/>
      </w:r>
    </w:p>
  </w:endnote>
  <w:endnote w:type="continuationSeparator" w:id="0">
    <w:p w14:paraId="3E1BE298" w14:textId="77777777" w:rsidR="00E61537" w:rsidRDefault="00E61537"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2E2371ED"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0D66CBD"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9C457" w14:textId="77777777" w:rsidR="00E61537" w:rsidRDefault="00E61537" w:rsidP="007E7A5E">
      <w:r>
        <w:separator/>
      </w:r>
    </w:p>
  </w:footnote>
  <w:footnote w:type="continuationSeparator" w:id="0">
    <w:p w14:paraId="5363F54C" w14:textId="77777777" w:rsidR="00E61537" w:rsidRDefault="00E61537"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364A57"/>
    <w:rsid w:val="00037705"/>
    <w:rsid w:val="0006009B"/>
    <w:rsid w:val="00063736"/>
    <w:rsid w:val="00065192"/>
    <w:rsid w:val="00094E84"/>
    <w:rsid w:val="000B22A0"/>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64A57"/>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6153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C5D7E"/>
  <w15:docId w15:val="{AAC2F79F-1CAB-4BE3-A343-20B2CA45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23</TotalTime>
  <Pages>21</Pages>
  <Words>10888</Words>
  <Characters>62062</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2026-01-20T04:38:00Z</dcterms:created>
  <dcterms:modified xsi:type="dcterms:W3CDTF">2026-01-20T05:11:00Z</dcterms:modified>
</cp:coreProperties>
</file>