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2E71EB" w14:textId="21DBCED9" w:rsidR="00593ECC" w:rsidRPr="00593ECC" w:rsidRDefault="00E072C1" w:rsidP="00896E9D">
      <w:pPr>
        <w:pStyle w:val="Heading1"/>
        <w:rPr>
          <w:sz w:val="32"/>
        </w:rPr>
      </w:pPr>
      <w:r>
        <w:rPr>
          <w:sz w:val="32"/>
        </w:rPr>
        <w:t>04/04/1978</w:t>
      </w:r>
    </w:p>
    <w:p w14:paraId="6DD4EAF5" w14:textId="77777777" w:rsidR="00593ECC" w:rsidRPr="00593ECC" w:rsidRDefault="00593ECC" w:rsidP="00896E9D">
      <w:pPr>
        <w:pStyle w:val="Heading1"/>
        <w:rPr>
          <w:sz w:val="36"/>
        </w:rPr>
      </w:pPr>
      <w:r w:rsidRPr="00593ECC">
        <w:rPr>
          <w:sz w:val="36"/>
        </w:rPr>
        <w:t>IWDM Study Library</w:t>
      </w:r>
    </w:p>
    <w:p w14:paraId="1C46A7C0" w14:textId="089B2863" w:rsidR="003345CC" w:rsidRPr="00896E9D" w:rsidRDefault="00E072C1" w:rsidP="00896E9D">
      <w:pPr>
        <w:pStyle w:val="Heading1"/>
        <w:spacing w:before="360" w:after="120"/>
        <w:contextualSpacing w:val="0"/>
        <w:rPr>
          <w:sz w:val="24"/>
        </w:rPr>
      </w:pPr>
      <w:r w:rsidRPr="00E072C1">
        <w:rPr>
          <w:sz w:val="44"/>
        </w:rPr>
        <w:t>Jonah and the Whale</w:t>
      </w:r>
      <w:r w:rsidR="00BD4376" w:rsidRPr="007E7A5E">
        <w:br/>
      </w:r>
    </w:p>
    <w:p w14:paraId="5D9E4199" w14:textId="77777777" w:rsidR="003345CC" w:rsidRPr="007E7A5E" w:rsidRDefault="003345CC" w:rsidP="00896E9D">
      <w:pPr>
        <w:pStyle w:val="Heading3"/>
      </w:pPr>
      <w:r w:rsidRPr="007E7A5E">
        <w:t>By Imam W. Deen Mohammed</w:t>
      </w:r>
    </w:p>
    <w:p w14:paraId="58B36A1F" w14:textId="77777777" w:rsidR="00E072C1" w:rsidRDefault="00E072C1" w:rsidP="00E072C1">
      <w:pPr>
        <w:jc w:val="both"/>
      </w:pPr>
      <w:r>
        <w:t xml:space="preserve">Dear beloved Muslims, </w:t>
      </w:r>
      <w:proofErr w:type="spellStart"/>
      <w:r>
        <w:t>Asalaam</w:t>
      </w:r>
      <w:proofErr w:type="spellEnd"/>
      <w:r>
        <w:t xml:space="preserve"> Alaikum. </w:t>
      </w:r>
      <w:proofErr w:type="gramStart"/>
      <w:r>
        <w:t>Indeed</w:t>
      </w:r>
      <w:proofErr w:type="gramEnd"/>
      <w:r>
        <w:t xml:space="preserve"> all praise is due to Allah, Guardian evolver </w:t>
      </w:r>
      <w:proofErr w:type="gramStart"/>
      <w:r>
        <w:t>are</w:t>
      </w:r>
      <w:proofErr w:type="gramEnd"/>
      <w:r>
        <w:t xml:space="preserve"> the </w:t>
      </w:r>
      <w:proofErr w:type="gramStart"/>
      <w:r>
        <w:t>keeper</w:t>
      </w:r>
      <w:proofErr w:type="gramEnd"/>
      <w:r>
        <w:t xml:space="preserve">, </w:t>
      </w:r>
      <w:proofErr w:type="gramStart"/>
      <w:r>
        <w:t>cherisher</w:t>
      </w:r>
      <w:proofErr w:type="gramEnd"/>
      <w:r>
        <w:t xml:space="preserve"> of all the worlds. May His peace and blessings forever be upon Prophet Muhammad and upon his descendants, companions of Prophet Muhammad who sacrificed so selflessly for the cause of Al Islam, along with Prophet Muhammad. And may Allah bless us here in America so that we will become a new light of Al Islam in the world for all the people Ameen. This is the Holy Qur'an I have here. It's not that expensive one, but it's almost the same. It has nice big </w:t>
      </w:r>
      <w:proofErr w:type="gramStart"/>
      <w:r>
        <w:t>letters,</w:t>
      </w:r>
      <w:proofErr w:type="gramEnd"/>
      <w:r>
        <w:t xml:space="preserve"> you can read it very easily. We're going to read from the Qur'an and briefly make some comments. And from the Qur'an, we're going to go to the concepts of </w:t>
      </w:r>
      <w:proofErr w:type="gramStart"/>
      <w:r>
        <w:t>creation</w:t>
      </w:r>
      <w:proofErr w:type="gramEnd"/>
      <w:r>
        <w:t xml:space="preserve"> and we want to review those concepts briefly and just bring the knowledge up a little clearer if we can. The Surah is called Al Qalam, the pen. We want to </w:t>
      </w:r>
      <w:proofErr w:type="gramStart"/>
      <w:r>
        <w:t>read from that</w:t>
      </w:r>
      <w:proofErr w:type="gramEnd"/>
      <w:r>
        <w:t xml:space="preserve"> Surah. Just one moment. I'll get it later. I'll wait for </w:t>
      </w:r>
      <w:proofErr w:type="gramStart"/>
      <w:r>
        <w:t>more</w:t>
      </w:r>
      <w:proofErr w:type="gramEnd"/>
      <w:r>
        <w:t xml:space="preserve"> coming in.</w:t>
      </w:r>
    </w:p>
    <w:p w14:paraId="75FB0C1D" w14:textId="77777777" w:rsidR="00E072C1" w:rsidRDefault="00E072C1" w:rsidP="00E072C1">
      <w:pPr>
        <w:jc w:val="both"/>
      </w:pPr>
      <w:r>
        <w:t xml:space="preserve">Now </w:t>
      </w:r>
      <w:proofErr w:type="gramStart"/>
      <w:r>
        <w:t>later on</w:t>
      </w:r>
      <w:proofErr w:type="gramEnd"/>
      <w:r>
        <w:t xml:space="preserve"> we're going to give you the results of our </w:t>
      </w:r>
      <w:proofErr w:type="gramStart"/>
      <w:r>
        <w:t>searching</w:t>
      </w:r>
      <w:proofErr w:type="gramEnd"/>
      <w:r>
        <w:t xml:space="preserve"> for the things that we have been looking for. That is deeds, properties, the properties and other things. So </w:t>
      </w:r>
      <w:proofErr w:type="gramStart"/>
      <w:r>
        <w:t>later on</w:t>
      </w:r>
      <w:proofErr w:type="gramEnd"/>
      <w:r>
        <w:t xml:space="preserve">, we're going to give you a report, but we want to wait some more. I think more </w:t>
      </w:r>
      <w:proofErr w:type="gramStart"/>
      <w:r>
        <w:t>going</w:t>
      </w:r>
      <w:proofErr w:type="gramEnd"/>
      <w:r>
        <w:t xml:space="preserve"> to come in. </w:t>
      </w:r>
      <w:proofErr w:type="gramStart"/>
      <w:r>
        <w:t>So</w:t>
      </w:r>
      <w:proofErr w:type="gramEnd"/>
      <w:r>
        <w:t xml:space="preserve"> let's wait until more </w:t>
      </w:r>
      <w:proofErr w:type="gramStart"/>
      <w:r>
        <w:t>come</w:t>
      </w:r>
      <w:proofErr w:type="gramEnd"/>
      <w:r>
        <w:t xml:space="preserve"> in and then we'll do that. The band on this watch is </w:t>
      </w:r>
      <w:proofErr w:type="gramStart"/>
      <w:r>
        <w:t>broken</w:t>
      </w:r>
      <w:proofErr w:type="gramEnd"/>
      <w:r>
        <w:t xml:space="preserve"> and you might see it again like that. I never wear it on my arm. I like it in my pocket. I have a pocket watch, but every watch I make it a pocket watch.</w:t>
      </w:r>
    </w:p>
    <w:p w14:paraId="3B0CA11B" w14:textId="77777777" w:rsidR="00E072C1" w:rsidRDefault="00E072C1" w:rsidP="00E072C1">
      <w:pPr>
        <w:jc w:val="both"/>
      </w:pPr>
      <w:r>
        <w:t xml:space="preserve">And this is a nice watch, a good watch, but I don't need the band. </w:t>
      </w:r>
      <w:proofErr w:type="gramStart"/>
      <w:r>
        <w:t>So</w:t>
      </w:r>
      <w:proofErr w:type="gramEnd"/>
      <w:r>
        <w:t xml:space="preserve"> when I get another one, I give this one away and I'll fix the band and give it to somebody. Let's go to this chapter now. Surah means chapter. Surah, chapter. It comes from a word meaning a picture. Surah. Surah is like a frame. A frame. A frame, a chapter. It means a chapter, Surah. It's called Al Qalam. Qalam means the pen, the pen to write with. In the olden days, they didn't have pencils. They were just pens. </w:t>
      </w:r>
      <w:proofErr w:type="gramStart"/>
      <w:r>
        <w:t>So</w:t>
      </w:r>
      <w:proofErr w:type="gramEnd"/>
      <w:r>
        <w:t xml:space="preserve"> it's what you write with. And it could be a pen or pencil now. By the pen. And what it writes or what it decrees, what it writes down as a decree or something. Concerning the blessings, the rewards that you receive from your Guardian, Lord, and Creator, Sustainer.</w:t>
      </w:r>
    </w:p>
    <w:p w14:paraId="6E8D6A4A" w14:textId="77777777" w:rsidR="00E072C1" w:rsidRDefault="00E072C1" w:rsidP="00E072C1">
      <w:pPr>
        <w:jc w:val="both"/>
      </w:pPr>
      <w:r>
        <w:t>You are not touched by madness. This was in the answer to charges that they kept throwing at Prophet Muhammad, like they did to Jesus, that he's a mad man. He's a mad man. The man is a madman. So many chapters deal with this. And surely, there is for you a reward from G</w:t>
      </w:r>
      <w:proofErr w:type="gramStart"/>
      <w:r>
        <w:t>-d</w:t>
      </w:r>
      <w:proofErr w:type="gramEnd"/>
      <w:r>
        <w:t xml:space="preserve"> that shall never end, shall never be cut off, shall never end. </w:t>
      </w:r>
      <w:proofErr w:type="gramStart"/>
      <w:r>
        <w:t>So</w:t>
      </w:r>
      <w:proofErr w:type="gramEnd"/>
      <w:r>
        <w:t xml:space="preserve"> if the reward shall come to Prophet Muhammad eternally, then how is Prophet Muhammad to receive it? Well, his soul is blessed, but this </w:t>
      </w:r>
      <w:proofErr w:type="gramStart"/>
      <w:r>
        <w:t>is referring</w:t>
      </w:r>
      <w:proofErr w:type="gramEnd"/>
      <w:r>
        <w:t xml:space="preserve"> directly to his works. The community of Muslims who follow that teaching that was revealed to Prophet Muhammad, the Qur'an. Those people, if they are true followers of the book, the Qur'an, and if they recognize Prophet Muhammad as </w:t>
      </w:r>
      <w:r>
        <w:lastRenderedPageBreak/>
        <w:t>the Messenger to whom the book was revealed, then they will never be cut off from blessings. Never be cut off from blessings.</w:t>
      </w:r>
    </w:p>
    <w:p w14:paraId="42337EC9" w14:textId="77777777" w:rsidR="00E072C1" w:rsidRDefault="00E072C1" w:rsidP="00E072C1">
      <w:pPr>
        <w:jc w:val="both"/>
      </w:pPr>
      <w:r>
        <w:t>Al Islam is here to stay, never to end. And some people may stray away and become lost from Al Islam. Some people may corrupt the religion, may change the teachings, but Allah has said that this religion shall be protected and preserved. And the believers that follow this way, they shall receive blessings without end. They'll never be cut off from blessings.</w:t>
      </w:r>
    </w:p>
    <w:p w14:paraId="4C93C00F" w14:textId="77777777" w:rsidR="00E072C1" w:rsidRDefault="00E072C1" w:rsidP="00E072C1">
      <w:pPr>
        <w:jc w:val="both"/>
      </w:pPr>
      <w:r>
        <w:t xml:space="preserve">And the next verse says, "And surely you are firmly established as one of supreme character." This is why G-d picked the Prophet. The Bible </w:t>
      </w:r>
      <w:proofErr w:type="gramStart"/>
      <w:r>
        <w:t>give</w:t>
      </w:r>
      <w:proofErr w:type="gramEnd"/>
      <w:r>
        <w:t xml:space="preserve"> us Prophets that are of bad character, Prophets that go out and go with prostitutes, Prophet that play tricks on their friends to get their wives, Prophets that engage in sin, and then come back and cry to G-d for it like sinners, you see. Prophet Muhammad was never found guilty of any major sin, never found guilty of any major sin. Prophet Muhammad was only reprimanded for small things, things that most of us probably would ignore. Like in this chapter called the Abasa says that Prophet Muhammad was on his way to an important meeting to speak to some leading people in the community, big people, about Al Islam. They had agreed to receive him, so he was anxious to take advantage of that opportunity.</w:t>
      </w:r>
    </w:p>
    <w:p w14:paraId="5B3BCD86" w14:textId="58887C2A" w:rsidR="00E072C1" w:rsidRDefault="00E072C1" w:rsidP="00E072C1">
      <w:pPr>
        <w:jc w:val="both"/>
      </w:pPr>
      <w:r>
        <w:t>Of course he said, "If I can convert these people, look how much they can do for Al Aslam, to get other people to come to Al</w:t>
      </w:r>
      <w:r>
        <w:t>-</w:t>
      </w:r>
      <w:proofErr w:type="spellStart"/>
      <w:r>
        <w:t>lslam</w:t>
      </w:r>
      <w:proofErr w:type="spellEnd"/>
      <w:r>
        <w:t xml:space="preserve">." </w:t>
      </w:r>
      <w:proofErr w:type="gramStart"/>
      <w:r>
        <w:t>So</w:t>
      </w:r>
      <w:proofErr w:type="gramEnd"/>
      <w:r>
        <w:t xml:space="preserve"> Prophet Muhammad was excited about meeting with those big shots and a blind man, a poor blind man that Prophet Muhammad didn't know was blind. The man, it wasn't obvious that the man was blind. And Prophet Muhammad was rushing about to go to this meeting to speak to these people, the blind man got like this in his way and to hold him up. And he said that the blind man expressed a desire to have Prophet Muhammad tell him about this new religion, about this new religion. And Prophet Muhammad got angered because the man was holding him up and he frowned that the man. And the verse was revealed that you frowned Abasa, he frowned and turned away. Says, "What evidence did you have that this man would not become a believer?" And it suggests also that those that he was going to, what proof he had that they would serve Al Islam.</w:t>
      </w:r>
    </w:p>
    <w:p w14:paraId="204871DC" w14:textId="77777777" w:rsidR="00E072C1" w:rsidRDefault="00E072C1" w:rsidP="00E072C1">
      <w:pPr>
        <w:jc w:val="both"/>
      </w:pPr>
      <w:r>
        <w:t xml:space="preserve">I'd like to go to the board now and we want to talk about some concepts. They have the chalk over there. Where's the little mic? You can walk and talk. Isn't that all right? I remember when they couldn't walk and talk on the mic. These used to have big shows. The performer had to stay right there at the mic. But now you don't even see it. We just </w:t>
      </w:r>
      <w:proofErr w:type="gramStart"/>
      <w:r>
        <w:t>walk</w:t>
      </w:r>
      <w:proofErr w:type="gramEnd"/>
      <w:r>
        <w:t xml:space="preserve"> all around. Don't even see the mic. We </w:t>
      </w:r>
      <w:proofErr w:type="spellStart"/>
      <w:r>
        <w:t>ain't</w:t>
      </w:r>
      <w:proofErr w:type="spellEnd"/>
      <w:r>
        <w:t xml:space="preserve"> quite up to date, but we </w:t>
      </w:r>
      <w:proofErr w:type="gramStart"/>
      <w:r>
        <w:t>catching</w:t>
      </w:r>
      <w:proofErr w:type="gramEnd"/>
      <w:r>
        <w:t xml:space="preserve"> up. Now, we </w:t>
      </w:r>
      <w:proofErr w:type="gramStart"/>
      <w:r>
        <w:t>did</w:t>
      </w:r>
      <w:proofErr w:type="gramEnd"/>
      <w:r>
        <w:t xml:space="preserve"> this before, but let's do it again. And this is water, we say. And you know, H2O, I believe, is what they call water. H2O. </w:t>
      </w:r>
      <w:proofErr w:type="gramStart"/>
      <w:r>
        <w:t>So</w:t>
      </w:r>
      <w:proofErr w:type="gramEnd"/>
      <w:r>
        <w:t xml:space="preserve"> to make it short, we say H2O. And those that don't know it, it helps them learn something.</w:t>
      </w:r>
    </w:p>
    <w:p w14:paraId="1644D925" w14:textId="77777777" w:rsidR="00E072C1" w:rsidRDefault="00E072C1" w:rsidP="00E072C1">
      <w:pPr>
        <w:jc w:val="both"/>
      </w:pPr>
      <w:r>
        <w:t xml:space="preserve">H2 means two atoms of hydrogen. O1. One atom of oxygen. Hydrogen is very light, very light </w:t>
      </w:r>
      <w:proofErr w:type="gramStart"/>
      <w:r>
        <w:t>gas,</w:t>
      </w:r>
      <w:proofErr w:type="gramEnd"/>
      <w:r>
        <w:t xml:space="preserve"> goes up. Oxygen goes down. Now look, I'm showing you that the people, the people that this book was revealed to, they themselves weren't fooled. I mean scripture period. The Bible and Holy Qur'an. The scripture wasn't revealed to fools. The ideas they have in the Bible and the Holy Qur'an is evident in themselves that those ideas couldn't have been understood by fools. The people were wise. People were wise. And G-d chose the wise to teach the fool. And if they weren't wise, He revealed the knowledge to them and made them wise.</w:t>
      </w:r>
    </w:p>
    <w:p w14:paraId="6A4B1A35" w14:textId="77777777" w:rsidR="00E072C1" w:rsidRDefault="00E072C1" w:rsidP="00E072C1">
      <w:pPr>
        <w:jc w:val="both"/>
      </w:pPr>
      <w:proofErr w:type="gramStart"/>
      <w:r>
        <w:lastRenderedPageBreak/>
        <w:t>So</w:t>
      </w:r>
      <w:proofErr w:type="gramEnd"/>
      <w:r>
        <w:t xml:space="preserve"> the hydrogen is very light. Its nature is to go up. The oxygen nature is </w:t>
      </w:r>
      <w:proofErr w:type="gramStart"/>
      <w:r>
        <w:t>to go</w:t>
      </w:r>
      <w:proofErr w:type="gramEnd"/>
      <w:r>
        <w:t xml:space="preserve"> down. It comes down. And because it comes down, we have oxygen to breathe. If it was light like hydrogen, we'd be suffering for breath. Right? Yeah. If it was light like hydrogen, most of the hydrogen is up. It's not down here. It was like hydrogen, we couldn't breathe. But it's heavy. </w:t>
      </w:r>
      <w:proofErr w:type="gramStart"/>
      <w:r>
        <w:t>So</w:t>
      </w:r>
      <w:proofErr w:type="gramEnd"/>
      <w:r>
        <w:t xml:space="preserve"> we get </w:t>
      </w:r>
      <w:proofErr w:type="gramStart"/>
      <w:r>
        <w:t>plenty</w:t>
      </w:r>
      <w:proofErr w:type="gramEnd"/>
      <w:r>
        <w:t xml:space="preserve"> oxygen. It's heavy. And this one is light. It goes up. They're both gases. </w:t>
      </w:r>
      <w:proofErr w:type="gramStart"/>
      <w:r>
        <w:t>This one feeds</w:t>
      </w:r>
      <w:proofErr w:type="gramEnd"/>
      <w:r>
        <w:t xml:space="preserve"> fire. This one </w:t>
      </w:r>
      <w:proofErr w:type="gramStart"/>
      <w:r>
        <w:t>pardon</w:t>
      </w:r>
      <w:proofErr w:type="gramEnd"/>
      <w:r>
        <w:t xml:space="preserve"> me </w:t>
      </w:r>
      <w:proofErr w:type="gramStart"/>
      <w:r>
        <w:t>burn</w:t>
      </w:r>
      <w:proofErr w:type="gramEnd"/>
      <w:r>
        <w:t xml:space="preserve">, </w:t>
      </w:r>
      <w:proofErr w:type="gramStart"/>
      <w:r>
        <w:t>eat</w:t>
      </w:r>
      <w:proofErr w:type="gramEnd"/>
      <w:r>
        <w:t xml:space="preserve"> up fire. </w:t>
      </w:r>
      <w:proofErr w:type="gramStart"/>
      <w:r>
        <w:t>This one burns</w:t>
      </w:r>
      <w:proofErr w:type="gramEnd"/>
      <w:r>
        <w:t xml:space="preserve"> real rapidly. Hydrogen burns real rapidly. </w:t>
      </w:r>
      <w:proofErr w:type="gramStart"/>
      <w:r>
        <w:t>This one feeds</w:t>
      </w:r>
      <w:proofErr w:type="gramEnd"/>
      <w:r>
        <w:t xml:space="preserve"> fire. Isn't that something? It's </w:t>
      </w:r>
      <w:proofErr w:type="gramStart"/>
      <w:r>
        <w:t>a water</w:t>
      </w:r>
      <w:proofErr w:type="gramEnd"/>
      <w:r>
        <w:t xml:space="preserve">. We </w:t>
      </w:r>
      <w:proofErr w:type="gramStart"/>
      <w:r>
        <w:t>talking</w:t>
      </w:r>
      <w:proofErr w:type="gramEnd"/>
      <w:r>
        <w:t xml:space="preserve"> about water. This is what </w:t>
      </w:r>
      <w:proofErr w:type="gramStart"/>
      <w:r>
        <w:t>water's</w:t>
      </w:r>
      <w:proofErr w:type="gramEnd"/>
      <w:r>
        <w:t xml:space="preserve"> </w:t>
      </w:r>
      <w:proofErr w:type="gramStart"/>
      <w:r>
        <w:t>made out of</w:t>
      </w:r>
      <w:proofErr w:type="gramEnd"/>
      <w:r>
        <w:t xml:space="preserve">. One burns rapidly. I mean, it really burns. I use it in welding. I know. You put it on and it's really, you </w:t>
      </w:r>
      <w:proofErr w:type="gramStart"/>
      <w:r>
        <w:t>got</w:t>
      </w:r>
      <w:proofErr w:type="gramEnd"/>
      <w:r>
        <w:t xml:space="preserve"> to be careful.</w:t>
      </w:r>
    </w:p>
    <w:p w14:paraId="5E39652E" w14:textId="60B50899" w:rsidR="00E072C1" w:rsidRDefault="00E072C1" w:rsidP="00E072C1">
      <w:pPr>
        <w:jc w:val="both"/>
      </w:pPr>
      <w:r>
        <w:t xml:space="preserve">You'll have an explosion. If you put too much out at once, you try to light your </w:t>
      </w:r>
      <w:r>
        <w:t>torch, it</w:t>
      </w:r>
      <w:r>
        <w:t xml:space="preserve"> will go POW, like that. </w:t>
      </w:r>
      <w:proofErr w:type="gramStart"/>
      <w:r>
        <w:t>You</w:t>
      </w:r>
      <w:proofErr w:type="gramEnd"/>
      <w:r>
        <w:t xml:space="preserve"> see? </w:t>
      </w:r>
      <w:proofErr w:type="gramStart"/>
      <w:r>
        <w:t>This one burns</w:t>
      </w:r>
      <w:proofErr w:type="gramEnd"/>
      <w:r>
        <w:t xml:space="preserve"> fast. This one feeds the flame. Feeds the flame. If you want to make the flame hotter or stronger, add oxygen.</w:t>
      </w:r>
    </w:p>
    <w:p w14:paraId="5AEB6E33" w14:textId="77777777" w:rsidR="00E072C1" w:rsidRDefault="00E072C1" w:rsidP="00E072C1">
      <w:pPr>
        <w:jc w:val="both"/>
      </w:pPr>
      <w:r>
        <w:t xml:space="preserve">Add oxygen. And you've seen old people, olden days, they have a fire in the stove and they blow it. You know the old wooden fire? They blow it to kindle it back up. That's the oxygen out of the mouth going into it, feeding it. </w:t>
      </w:r>
      <w:proofErr w:type="gramStart"/>
      <w:r>
        <w:t>You</w:t>
      </w:r>
      <w:proofErr w:type="gramEnd"/>
      <w:r>
        <w:t xml:space="preserve"> see? </w:t>
      </w:r>
      <w:proofErr w:type="gramStart"/>
      <w:r>
        <w:t>So</w:t>
      </w:r>
      <w:proofErr w:type="gramEnd"/>
      <w:r>
        <w:t xml:space="preserve"> this is water. Water is </w:t>
      </w:r>
      <w:proofErr w:type="gramStart"/>
      <w:r>
        <w:t>made out of</w:t>
      </w:r>
      <w:proofErr w:type="gramEnd"/>
      <w:r>
        <w:t xml:space="preserve"> gases that feed fire. One heat up, one </w:t>
      </w:r>
      <w:proofErr w:type="gramStart"/>
      <w:r>
        <w:t>burn</w:t>
      </w:r>
      <w:proofErr w:type="gramEnd"/>
      <w:r>
        <w:t xml:space="preserve">, just </w:t>
      </w:r>
      <w:proofErr w:type="gramStart"/>
      <w:r>
        <w:t>turn</w:t>
      </w:r>
      <w:proofErr w:type="gramEnd"/>
      <w:r>
        <w:t xml:space="preserve"> into fire by itself, and the other one feeds the flame. When we put them together in this combination, put out the flame. Isn't that interesting? I find that most interesting. That G-d has made something like this. These things that burn in nature when separated </w:t>
      </w:r>
      <w:proofErr w:type="gramStart"/>
      <w:r>
        <w:t>is</w:t>
      </w:r>
      <w:proofErr w:type="gramEnd"/>
      <w:r>
        <w:t xml:space="preserve"> to feed fire. But when He puts them together in a certain combination, we can put out fire. Yeah, it is. I love it. I'm telling you. I love it better than I love apple pie and smothered chicken. I'm telling you, I really love that. Now you know the land, the land is higher than the water. The water seeks to level. The water seeks a place of rest. The land is up above the water. Now land, if you have something in this water of life, what we call animate life, the water holds it longer than the land. And the water, the water doesn't eat it up fast like the land. And the water, it just stays there. Lingers, lingers. It'll </w:t>
      </w:r>
      <w:proofErr w:type="gramStart"/>
      <w:r>
        <w:t>gradually</w:t>
      </w:r>
      <w:proofErr w:type="gramEnd"/>
      <w:r>
        <w:t xml:space="preserve"> right away or the water will push it out.</w:t>
      </w:r>
    </w:p>
    <w:p w14:paraId="14EF883A" w14:textId="77777777" w:rsidR="00E072C1" w:rsidRDefault="00E072C1" w:rsidP="00E072C1">
      <w:pPr>
        <w:jc w:val="both"/>
      </w:pPr>
      <w:r>
        <w:t xml:space="preserve">The nature of the water is really to push it out. As it becomes rotten, the water will throw it out. Because when it becomes rotten, it becomes lighter, right? Gases get into it. It becomes lighter and the water turns and it has a way of putting it out. It goes out to the </w:t>
      </w:r>
      <w:proofErr w:type="gramStart"/>
      <w:r>
        <w:t>bank,</w:t>
      </w:r>
      <w:proofErr w:type="gramEnd"/>
      <w:r>
        <w:t xml:space="preserve"> it's thrown out on the bank. But the land won't throw it out. The land eats it up. And if you put it down under the land, the land will eat it up without you being bothered. You won't even smell it. Won't disturb </w:t>
      </w:r>
      <w:proofErr w:type="gramStart"/>
      <w:r>
        <w:t>nobody</w:t>
      </w:r>
      <w:proofErr w:type="gramEnd"/>
      <w:r>
        <w:t>. And it will eat it completely up and convert it into land. Right? And the land will become richer.</w:t>
      </w:r>
    </w:p>
    <w:p w14:paraId="4449C98D" w14:textId="77777777" w:rsidR="00E072C1" w:rsidRDefault="00E072C1" w:rsidP="00E072C1">
      <w:pPr>
        <w:jc w:val="both"/>
      </w:pPr>
      <w:r>
        <w:t xml:space="preserve">Is that right? Yes. Yes. The water never becomes rich. The water just wants </w:t>
      </w:r>
      <w:proofErr w:type="gramStart"/>
      <w:r>
        <w:t>life</w:t>
      </w:r>
      <w:proofErr w:type="gramEnd"/>
      <w:r>
        <w:t xml:space="preserve"> and it throws the stuff out. Whatever is </w:t>
      </w:r>
      <w:proofErr w:type="gramStart"/>
      <w:r>
        <w:t>a wealth</w:t>
      </w:r>
      <w:proofErr w:type="gramEnd"/>
      <w:r>
        <w:t xml:space="preserve"> in the water, it was there. G-d put it there. Right? Yeah. The pearls, whatever it is, whatever metals you find there, G-d put </w:t>
      </w:r>
      <w:proofErr w:type="gramStart"/>
      <w:r>
        <w:t>it</w:t>
      </w:r>
      <w:proofErr w:type="gramEnd"/>
      <w:r>
        <w:t xml:space="preserve"> there. The water doesn't produce those things. The water produced life, but there </w:t>
      </w:r>
      <w:proofErr w:type="gramStart"/>
      <w:r>
        <w:t>has to</w:t>
      </w:r>
      <w:proofErr w:type="gramEnd"/>
      <w:r>
        <w:t xml:space="preserve"> be something there already for </w:t>
      </w:r>
      <w:proofErr w:type="gramStart"/>
      <w:r>
        <w:t>the life</w:t>
      </w:r>
      <w:proofErr w:type="gramEnd"/>
      <w:r>
        <w:t xml:space="preserve"> to develop on, you see. But the land will eat up things and the land </w:t>
      </w:r>
      <w:proofErr w:type="gramStart"/>
      <w:r>
        <w:t>become</w:t>
      </w:r>
      <w:proofErr w:type="gramEnd"/>
      <w:r>
        <w:t xml:space="preserve"> richer. Then the land will grow other things. Will grow other things. </w:t>
      </w:r>
      <w:proofErr w:type="gramStart"/>
      <w:r>
        <w:t>So</w:t>
      </w:r>
      <w:proofErr w:type="gramEnd"/>
      <w:r>
        <w:t xml:space="preserve"> when we want to see </w:t>
      </w:r>
      <w:proofErr w:type="gramStart"/>
      <w:r>
        <w:t>the life</w:t>
      </w:r>
      <w:proofErr w:type="gramEnd"/>
      <w:r>
        <w:t xml:space="preserve">, the growth of life, we don't look in the ocean. We got a lot of fish there, a lot of life there, even some plants there, marine life, they call it. Marine life is there. But it's nothing compared to </w:t>
      </w:r>
      <w:proofErr w:type="gramStart"/>
      <w:r>
        <w:t>the life</w:t>
      </w:r>
      <w:proofErr w:type="gramEnd"/>
      <w:r>
        <w:t xml:space="preserve"> with </w:t>
      </w:r>
      <w:proofErr w:type="gramStart"/>
      <w:r>
        <w:t>the life</w:t>
      </w:r>
      <w:proofErr w:type="gramEnd"/>
      <w:r>
        <w:t xml:space="preserve"> on </w:t>
      </w:r>
      <w:proofErr w:type="gramStart"/>
      <w:r>
        <w:t>the land</w:t>
      </w:r>
      <w:proofErr w:type="gramEnd"/>
      <w:r>
        <w:t>.</w:t>
      </w:r>
    </w:p>
    <w:p w14:paraId="5DC5EDB4" w14:textId="77777777" w:rsidR="00E072C1" w:rsidRDefault="00E072C1" w:rsidP="00E072C1">
      <w:pPr>
        <w:jc w:val="both"/>
      </w:pPr>
      <w:r>
        <w:lastRenderedPageBreak/>
        <w:t xml:space="preserve">And man eats from that. They're talking about now maybe man can live under this water and eat seaweeds and whatnot. Maybe he can, but it's not a big attraction. He'd rather stay on the land. </w:t>
      </w:r>
      <w:proofErr w:type="gramStart"/>
      <w:r>
        <w:t>You</w:t>
      </w:r>
      <w:proofErr w:type="gramEnd"/>
      <w:r>
        <w:t xml:space="preserve"> see? Cause here he got abundance of all </w:t>
      </w:r>
      <w:proofErr w:type="gramStart"/>
      <w:r>
        <w:t>kind</w:t>
      </w:r>
      <w:proofErr w:type="gramEnd"/>
      <w:r>
        <w:t xml:space="preserve"> of things growing. Water, land. Now let's put air up here. And air you know is everywhere. </w:t>
      </w:r>
      <w:proofErr w:type="gramStart"/>
      <w:r>
        <w:t>So</w:t>
      </w:r>
      <w:proofErr w:type="gramEnd"/>
      <w:r>
        <w:t xml:space="preserve"> we just put something like this. And air. Air. The air is everywhere. Air is even in the water. Is that right? Yes. Air is even in the water. That's how the fish breathe. They got air. The plants that live in the water live because there's air in the water. The air is everywhere.</w:t>
      </w:r>
    </w:p>
    <w:p w14:paraId="0D3CF72C" w14:textId="77777777" w:rsidR="00E072C1" w:rsidRDefault="00E072C1" w:rsidP="00E072C1">
      <w:pPr>
        <w:jc w:val="both"/>
      </w:pPr>
      <w:r>
        <w:t xml:space="preserve">Now the Bible says, scripture says, the Bible deals with the scheme. And </w:t>
      </w:r>
      <w:proofErr w:type="gramStart"/>
      <w:r>
        <w:t>the scheme is what</w:t>
      </w:r>
      <w:proofErr w:type="gramEnd"/>
      <w:r>
        <w:t>? The knowledge of how life develops and grows. Not just the world's life</w:t>
      </w:r>
      <w:proofErr w:type="gramStart"/>
      <w:r>
        <w:t>, more</w:t>
      </w:r>
      <w:proofErr w:type="gramEnd"/>
      <w:r>
        <w:t xml:space="preserve"> importantly, </w:t>
      </w:r>
      <w:proofErr w:type="gramStart"/>
      <w:r>
        <w:t>the human</w:t>
      </w:r>
      <w:proofErr w:type="gramEnd"/>
      <w:r>
        <w:t xml:space="preserve"> life. How </w:t>
      </w:r>
      <w:proofErr w:type="gramStart"/>
      <w:r>
        <w:t>the human</w:t>
      </w:r>
      <w:proofErr w:type="gramEnd"/>
      <w:r>
        <w:t xml:space="preserve"> life develops and grows. How come now somebody makes the whole Bible into a scheme showing how human life is born, developed, grown to maturity? Think about that. Can't they just teach us that in part of the teachings of religion? How come that Bible </w:t>
      </w:r>
      <w:proofErr w:type="gramStart"/>
      <w:r>
        <w:t>has to</w:t>
      </w:r>
      <w:proofErr w:type="gramEnd"/>
      <w:r>
        <w:t xml:space="preserve"> be a scheme like that, showing the birth of man, how he grows and develops, the difficulties, how he reaches maturity, and how he comes to his doom.</w:t>
      </w:r>
    </w:p>
    <w:p w14:paraId="76E31239" w14:textId="77777777" w:rsidR="00E072C1" w:rsidRDefault="00E072C1" w:rsidP="00E072C1">
      <w:pPr>
        <w:jc w:val="both"/>
      </w:pPr>
      <w:r>
        <w:t xml:space="preserve">It's done so that those people will always have preserved for them the knowledge of human nature that they use to master a human being with. They </w:t>
      </w:r>
      <w:proofErr w:type="gramStart"/>
      <w:r>
        <w:t>have to</w:t>
      </w:r>
      <w:proofErr w:type="gramEnd"/>
      <w:r>
        <w:t xml:space="preserve"> master the human being. </w:t>
      </w:r>
      <w:proofErr w:type="gramStart"/>
      <w:r>
        <w:t>So</w:t>
      </w:r>
      <w:proofErr w:type="gramEnd"/>
      <w:r>
        <w:t xml:space="preserve"> they put the knowledge in terms that the average person can't understand. When we read it, we don't know what they </w:t>
      </w:r>
      <w:proofErr w:type="gramStart"/>
      <w:r>
        <w:t>talking</w:t>
      </w:r>
      <w:proofErr w:type="gramEnd"/>
      <w:r>
        <w:t xml:space="preserve"> about, but they know what it's talking about. And anytime they want to study the problems in the society and see what's wrong, they go back to the Bible and they say, let's see what forces in the human nature are creating these problems here. And they identify them in the Bible. Then right in the Bible, they can find the answer for it. The Bible </w:t>
      </w:r>
      <w:proofErr w:type="gramStart"/>
      <w:r>
        <w:t>tell</w:t>
      </w:r>
      <w:proofErr w:type="gramEnd"/>
      <w:r>
        <w:t xml:space="preserve"> them what to do for it.</w:t>
      </w:r>
    </w:p>
    <w:p w14:paraId="003EFA3D" w14:textId="77777777" w:rsidR="00E072C1" w:rsidRDefault="00E072C1" w:rsidP="00E072C1">
      <w:pPr>
        <w:jc w:val="both"/>
      </w:pPr>
      <w:r>
        <w:t xml:space="preserve">How to take advantage of these forces and bring the people either to you or destroy them. So really the Bible, except for its beautiful teaching of religion that's spaced throughout the Bible, it's not the Bible. It's just something spread out in the Bible. Just sprinkled here and there. Like a little seasoning. </w:t>
      </w:r>
      <w:proofErr w:type="gramStart"/>
      <w:r>
        <w:t>You</w:t>
      </w:r>
      <w:proofErr w:type="gramEnd"/>
      <w:r>
        <w:t xml:space="preserve"> see? The Bible is a scheme. Okay. All right. </w:t>
      </w:r>
      <w:proofErr w:type="gramStart"/>
      <w:r>
        <w:t>So</w:t>
      </w:r>
      <w:proofErr w:type="gramEnd"/>
      <w:r>
        <w:t xml:space="preserve"> this scheme is a scheme to rule man, to rule the human being. It's a formula, scheme or formula, plan for ruling the human being. Let's look now at some of the attributes of Satan. Satan is called in the Holy Qur'an the enemy of the human being. </w:t>
      </w:r>
      <w:proofErr w:type="gramStart"/>
      <w:r>
        <w:t>All of</w:t>
      </w:r>
      <w:proofErr w:type="gramEnd"/>
      <w:r>
        <w:t xml:space="preserve"> the human beings, not one. Satan is also called the deceiver. The deceiver. He's also called the adversary. Adversary. He's adverse. He's against what G-d wants for you.</w:t>
      </w:r>
    </w:p>
    <w:p w14:paraId="0B12AE6F" w14:textId="163F58B5" w:rsidR="00E072C1" w:rsidRDefault="00E072C1" w:rsidP="00E072C1">
      <w:pPr>
        <w:jc w:val="both"/>
      </w:pPr>
      <w:r>
        <w:t>Whatever G-d wants for you, he's against that. The adversary. And he's called again the scourger. The s</w:t>
      </w:r>
      <w:r>
        <w:t>courger</w:t>
      </w:r>
      <w:r>
        <w:t xml:space="preserve">. What is the scourger? One who punishes you for your wrong. Now listen </w:t>
      </w:r>
      <w:proofErr w:type="gramStart"/>
      <w:r>
        <w:t>at</w:t>
      </w:r>
      <w:proofErr w:type="gramEnd"/>
      <w:r>
        <w:t xml:space="preserve"> this. Here is Satan pumping himself up as the one to punish the people for their wrong. Now let's go to the Jacubite. I got something right here from some of them. We got this out of the paper. I'm not sure what paper. It might be the New York Times. But look here. I guess that's how you pronounce it. A movement committed to the perpetuation of Judaism. Perpetuation means keeping it forever. Perpetuation means they are committed. Committed means that that's what they are here for. That's what they live for. Committed means that's what their life is given to. Keeping Judaism here forever. Well, that's good if Judaism is good. But all praise due to Allah, we don't have to be committed to keeping Islam here forever. If we just commit ourselves to stay Muslim, that'd be good enough. Because Allah has promised that He will keep Al Islam here forever.</w:t>
      </w:r>
    </w:p>
    <w:p w14:paraId="66BA9B9C" w14:textId="77777777" w:rsidR="00E072C1" w:rsidRDefault="00E072C1" w:rsidP="00E072C1">
      <w:pPr>
        <w:jc w:val="both"/>
      </w:pPr>
      <w:r>
        <w:lastRenderedPageBreak/>
        <w:t xml:space="preserve">It's not in our power to do it. We can only do the best as we can for ourselves and the people we can reach. As far as keeping light in the world, Allah will keep the light in the world. But here these people say they committed to keep the light of Judaism in the world forever. And listen now. They welcomed Prime Minister from the state of Israel. Menachem Begin. You know, Prime Minister Begin. The officer used to </w:t>
      </w:r>
      <w:proofErr w:type="gramStart"/>
      <w:r>
        <w:t>be</w:t>
      </w:r>
      <w:proofErr w:type="gramEnd"/>
      <w:r>
        <w:t xml:space="preserve"> army with the patch over his eye. Mr. half. Mr. half vision. He wears that patch for Israel, not just for himself. He wears the patch for the whole Judaism.</w:t>
      </w:r>
    </w:p>
    <w:p w14:paraId="1FF09C3C" w14:textId="77777777" w:rsidR="00E072C1" w:rsidRDefault="00E072C1" w:rsidP="00E072C1">
      <w:pPr>
        <w:jc w:val="both"/>
      </w:pPr>
      <w:proofErr w:type="gramStart"/>
      <w:r>
        <w:t>Just</w:t>
      </w:r>
      <w:proofErr w:type="gramEnd"/>
      <w:r>
        <w:t xml:space="preserve"> want to read something to you from this. Behold, DD is my salvation. All right. I'm going to put on the board just what they got on this paper. Yes. That's right. I said the general was Begin. He used to be General. Moshe Dyan, that's his name. I don't know. It's not a good place on the board to put this, but I just </w:t>
      </w:r>
      <w:proofErr w:type="gramStart"/>
      <w:r>
        <w:t>have to</w:t>
      </w:r>
      <w:proofErr w:type="gramEnd"/>
      <w:r>
        <w:t xml:space="preserve"> put it anywhere. G-d. It's exactly as it is here. Everybody </w:t>
      </w:r>
      <w:proofErr w:type="gramStart"/>
      <w:r>
        <w:t>want</w:t>
      </w:r>
      <w:proofErr w:type="gramEnd"/>
      <w:r>
        <w:t xml:space="preserve"> to come and inspect it they can. Behold, G-d is my salvation. I shall not fear. Isaiah 12: 2. When I go to Isaiah 12:2, I don't find G-d. I find God. Now they like g-</w:t>
      </w:r>
      <w:proofErr w:type="gramStart"/>
      <w:r>
        <w:t>d..</w:t>
      </w:r>
      <w:proofErr w:type="gramEnd"/>
      <w:r>
        <w:t xml:space="preserve"> Now, here again. Yes. Israel does not seek retaliation. Retaliation, you know it means </w:t>
      </w:r>
      <w:proofErr w:type="gramStart"/>
      <w:r>
        <w:t>to pay</w:t>
      </w:r>
      <w:proofErr w:type="gramEnd"/>
      <w:r>
        <w:t xml:space="preserve"> back what you've done to me. I retaliate. You hit me, I hit you. Retaliate. Israel does not seek retaliation, but the fulfillment of G-d's law. Now let me put it again like they got it. G-d's law. What's wrong with that O they can't put it if they follow the law here. This is a law that can't put the O there. If they did it throughout, then that's the law. Right? If they didn't use that O throughout this whole paper here, then that's a law that they can't put the O.</w:t>
      </w:r>
    </w:p>
    <w:p w14:paraId="6CA67BEA" w14:textId="77777777" w:rsidR="00E072C1" w:rsidRDefault="00E072C1" w:rsidP="00E072C1">
      <w:pPr>
        <w:jc w:val="both"/>
      </w:pPr>
      <w:r>
        <w:t xml:space="preserve">Anyone </w:t>
      </w:r>
      <w:proofErr w:type="gramStart"/>
      <w:r>
        <w:t>want</w:t>
      </w:r>
      <w:proofErr w:type="gramEnd"/>
      <w:r>
        <w:t xml:space="preserve"> to examine the paper, you can get it and examine it. They never put the O, just G-d. Let all G-d fearing men understand that it is not we, the Jewish people who choose the land of Israel, but it is the Almighty who granted it to us as an eternal inheritance. And all those who challenge this rebel against G-d Himself. This is not a group, what </w:t>
      </w:r>
      <w:proofErr w:type="gramStart"/>
      <w:r>
        <w:t>you</w:t>
      </w:r>
      <w:proofErr w:type="gramEnd"/>
      <w:r>
        <w:t xml:space="preserve"> call it? A </w:t>
      </w:r>
      <w:proofErr w:type="gramStart"/>
      <w:r>
        <w:t>pseudo Israelite</w:t>
      </w:r>
      <w:proofErr w:type="gramEnd"/>
      <w:r>
        <w:t xml:space="preserve"> group, a crackpot group here doing this. This is the authentic Jewish people. Did you know Prime Minister Begin wouldn't come to them if they were phonies. They're the ones who </w:t>
      </w:r>
      <w:proofErr w:type="gramStart"/>
      <w:r>
        <w:t>are welcoming</w:t>
      </w:r>
      <w:proofErr w:type="gramEnd"/>
      <w:r>
        <w:t xml:space="preserve"> the Prime Minister. And they won't say God. They say G-d. But who gave the Gentile God? They did.</w:t>
      </w:r>
    </w:p>
    <w:p w14:paraId="49ECC335" w14:textId="77777777" w:rsidR="00E072C1" w:rsidRDefault="00E072C1" w:rsidP="00E072C1">
      <w:pPr>
        <w:jc w:val="both"/>
      </w:pPr>
      <w:r>
        <w:t xml:space="preserve">They're the ones that gave the Gentile God. How come they won't use God? Well, I hope you believe. You who don't believe I hope you'll see your eyes will come open. We have two Gods. One is the Almighty G-d, and the other one is their own scheme. They serve their scheme. Their scheme is the G-d that they serve. And they give the Gentiles a corrupt idea of G-d. Even give them a shameful spelling of G-d. God. You spell it backwards it's dog, </w:t>
      </w:r>
      <w:proofErr w:type="gramStart"/>
      <w:r>
        <w:t>god</w:t>
      </w:r>
      <w:proofErr w:type="gramEnd"/>
      <w:r>
        <w:t xml:space="preserve">. You think that's an accident? They </w:t>
      </w:r>
      <w:proofErr w:type="spellStart"/>
      <w:r>
        <w:t>ain't</w:t>
      </w:r>
      <w:proofErr w:type="spellEnd"/>
      <w:r>
        <w:t xml:space="preserve"> no accident. They knew when they said God, they knew that spelt backwards would be DOG. They </w:t>
      </w:r>
      <w:proofErr w:type="gramStart"/>
      <w:r>
        <w:t>wanted like</w:t>
      </w:r>
      <w:proofErr w:type="gramEnd"/>
      <w:r>
        <w:t xml:space="preserve"> that.</w:t>
      </w:r>
    </w:p>
    <w:p w14:paraId="1B09A432" w14:textId="77777777" w:rsidR="00E072C1" w:rsidRDefault="00E072C1" w:rsidP="00E072C1">
      <w:pPr>
        <w:jc w:val="both"/>
      </w:pPr>
      <w:r>
        <w:t xml:space="preserve">They knew that what they gave the Gentile, the concept they gave them, would turn them into dogs. And that's what it did. The so- called Christian Gentiles became a race of dogs. Some dogs are nice. They're loving. They are loyal. Is that right? Just as loving and loyal as they want </w:t>
      </w:r>
      <w:proofErr w:type="gramStart"/>
      <w:r>
        <w:t>be</w:t>
      </w:r>
      <w:proofErr w:type="gramEnd"/>
      <w:r>
        <w:t xml:space="preserve">, but they're still dogs. There's </w:t>
      </w:r>
      <w:proofErr w:type="gramStart"/>
      <w:r>
        <w:t>some are</w:t>
      </w:r>
      <w:proofErr w:type="gramEnd"/>
      <w:r>
        <w:t xml:space="preserve"> unpredictable. You don't know what they'll do, when they'll do it, or where they'll do it. That's right. And even the loving ones, you don't know when they're going to shame you. There are two animals that the Jacubite use as the future image for the Gentile world, the pig and the dog. Their image </w:t>
      </w:r>
      <w:proofErr w:type="gramStart"/>
      <w:r>
        <w:t>is</w:t>
      </w:r>
      <w:proofErr w:type="gramEnd"/>
      <w:r>
        <w:t xml:space="preserve"> a snake. And the image they chose for the Gentile world is the pig and the dog.</w:t>
      </w:r>
    </w:p>
    <w:p w14:paraId="5BECC0C5" w14:textId="77777777" w:rsidR="00E072C1" w:rsidRDefault="00E072C1" w:rsidP="00E072C1">
      <w:pPr>
        <w:jc w:val="both"/>
      </w:pPr>
      <w:r>
        <w:lastRenderedPageBreak/>
        <w:t xml:space="preserve">And when you look at the nature of the Gentile world, they pick the pig and the dog. You </w:t>
      </w:r>
      <w:proofErr w:type="gramStart"/>
      <w:r>
        <w:t>find</w:t>
      </w:r>
      <w:proofErr w:type="gramEnd"/>
      <w:r>
        <w:t xml:space="preserve"> a nice one, they're nice to me. And they're nice dogs, but they all love dogs and pigs. This is in the scripture. I'm not just talking to you. I don't talk to you unless I see it in the </w:t>
      </w:r>
      <w:proofErr w:type="gramStart"/>
      <w:r>
        <w:t>word of</w:t>
      </w:r>
      <w:proofErr w:type="gramEnd"/>
      <w:r>
        <w:t xml:space="preserve"> G-d. I don't even say it. But I think I </w:t>
      </w:r>
      <w:proofErr w:type="gramStart"/>
      <w:r>
        <w:t>hold</w:t>
      </w:r>
      <w:proofErr w:type="gramEnd"/>
      <w:r>
        <w:t xml:space="preserve"> it back until I know that the </w:t>
      </w:r>
      <w:proofErr w:type="gramStart"/>
      <w:r>
        <w:t>word of</w:t>
      </w:r>
      <w:proofErr w:type="gramEnd"/>
      <w:r>
        <w:t xml:space="preserve"> G-d is saying it. Either in </w:t>
      </w:r>
      <w:proofErr w:type="gramStart"/>
      <w:r>
        <w:t>it's</w:t>
      </w:r>
      <w:proofErr w:type="gramEnd"/>
      <w:r>
        <w:t xml:space="preserve"> true form or in </w:t>
      </w:r>
      <w:proofErr w:type="spellStart"/>
      <w:proofErr w:type="gramStart"/>
      <w:r>
        <w:t>it's</w:t>
      </w:r>
      <w:proofErr w:type="spellEnd"/>
      <w:proofErr w:type="gramEnd"/>
      <w:r>
        <w:t xml:space="preserve"> symbolic form that the Jacubite has put it in. The Bible says that Jesus drove out a whole chain of demons and they pleaded with Jesus. Not to destroy them altogether, but to let them go into the pigs.</w:t>
      </w:r>
    </w:p>
    <w:p w14:paraId="24AC1EA8" w14:textId="77777777" w:rsidR="00E072C1" w:rsidRDefault="00E072C1" w:rsidP="00E072C1">
      <w:pPr>
        <w:jc w:val="both"/>
      </w:pPr>
      <w:r>
        <w:t xml:space="preserve">And according to the Bible, he granted it. He allowed it. And the spirit went into the pig, into a herd of pigs, and those </w:t>
      </w:r>
      <w:proofErr w:type="gramStart"/>
      <w:r>
        <w:t>pigs</w:t>
      </w:r>
      <w:proofErr w:type="gramEnd"/>
      <w:r>
        <w:t xml:space="preserve"> straight ways went to the cliff and went over. And it says they went over into a pit. Is that right? They went over into a hole. </w:t>
      </w:r>
      <w:proofErr w:type="gramStart"/>
      <w:r>
        <w:t>So</w:t>
      </w:r>
      <w:proofErr w:type="gramEnd"/>
      <w:r>
        <w:t xml:space="preserve"> who is that? The Gentile </w:t>
      </w:r>
      <w:proofErr w:type="gramStart"/>
      <w:r>
        <w:t>people</w:t>
      </w:r>
      <w:proofErr w:type="gramEnd"/>
      <w:r>
        <w:t xml:space="preserve">. Look at a pig the way he looks. Doesn't he look Caucasian? I'm not joking. Believe me, I'm not joking. The Jew know I'm not joking. The wise Jew, he </w:t>
      </w:r>
      <w:proofErr w:type="gramStart"/>
      <w:r>
        <w:t>hear</w:t>
      </w:r>
      <w:proofErr w:type="gramEnd"/>
      <w:r>
        <w:t xml:space="preserve"> what I'm saying. He </w:t>
      </w:r>
      <w:proofErr w:type="gramStart"/>
      <w:r>
        <w:t>know</w:t>
      </w:r>
      <w:proofErr w:type="gramEnd"/>
      <w:r>
        <w:t xml:space="preserve"> I'm not joking. They picked the animal because he looked like Caucasians. His skin is Caucasian looking. He looks like Caucasians. And then he had at that time, the nature of the Caucasian. At that time, the Caucasian, most of them were barbaric. They were lewd, the most filthy and corrupt people on earth at that time. And they chose their people because that people had the nature that they wanted to make their ruling man out of.</w:t>
      </w:r>
    </w:p>
    <w:p w14:paraId="7A20EBBE" w14:textId="77777777" w:rsidR="00E072C1" w:rsidRDefault="00E072C1" w:rsidP="00E072C1">
      <w:pPr>
        <w:jc w:val="both"/>
      </w:pPr>
      <w:r>
        <w:t xml:space="preserve">See, they need a ruler that they could have visible because they were going to become invisible. They were going to withdraw from the eyes of the world, but they needed a visible ruler. And they needed one that would attract the low things in the people. The lewdness in the people, the vileness in the people, the criminal things in the people. They needed one to attract all the worst things. </w:t>
      </w:r>
      <w:proofErr w:type="gramStart"/>
      <w:r>
        <w:t>You</w:t>
      </w:r>
      <w:proofErr w:type="gramEnd"/>
      <w:r>
        <w:t xml:space="preserve"> see? </w:t>
      </w:r>
      <w:proofErr w:type="gramStart"/>
      <w:r>
        <w:t>So</w:t>
      </w:r>
      <w:proofErr w:type="gramEnd"/>
      <w:r>
        <w:t xml:space="preserve"> they chose the Gentile. Allah didn't choose the Gentile. The Jacubite chose the Gentile.</w:t>
      </w:r>
    </w:p>
    <w:p w14:paraId="5C00DA9F" w14:textId="6ED7876B" w:rsidR="00E072C1" w:rsidRDefault="00E072C1" w:rsidP="00E072C1">
      <w:pPr>
        <w:jc w:val="both"/>
      </w:pPr>
      <w:r>
        <w:t xml:space="preserve">Yes. </w:t>
      </w:r>
      <w:proofErr w:type="gramStart"/>
      <w:r>
        <w:t>So that</w:t>
      </w:r>
      <w:proofErr w:type="gramEnd"/>
      <w:r>
        <w:t xml:space="preserve"> those people would have the image, not only the image, but the nature, the image, physical features, the physical looks and the nature that would serve their plan better. They picked those people and there were people that played with G-d's creation. They played with nature. They played with G-d's creation. Now, who would take a pig and associate that pigs look with the people and plan a scheme against the world using </w:t>
      </w:r>
      <w:proofErr w:type="gramStart"/>
      <w:r>
        <w:t>that</w:t>
      </w:r>
      <w:proofErr w:type="gramEnd"/>
      <w:r>
        <w:t xml:space="preserve"> people as his tool. Who would do that for the devil, but the devil </w:t>
      </w:r>
      <w:r>
        <w:t>himself. That’s</w:t>
      </w:r>
      <w:r>
        <w:t xml:space="preserve"> not natural. That's not normal and natural for a human being. Not even a mad, insane human </w:t>
      </w:r>
      <w:proofErr w:type="gramStart"/>
      <w:r>
        <w:t>beings</w:t>
      </w:r>
      <w:proofErr w:type="gramEnd"/>
      <w:r>
        <w:t xml:space="preserve"> would come up with such ideas. Only a devil could come up with such ideas. </w:t>
      </w:r>
      <w:proofErr w:type="gramStart"/>
      <w:r>
        <w:t>You</w:t>
      </w:r>
      <w:proofErr w:type="gramEnd"/>
      <w:r>
        <w:t xml:space="preserve"> see?</w:t>
      </w:r>
    </w:p>
    <w:p w14:paraId="27CFF6AE" w14:textId="77777777" w:rsidR="00E072C1" w:rsidRDefault="00E072C1" w:rsidP="00E072C1">
      <w:pPr>
        <w:jc w:val="both"/>
      </w:pPr>
      <w:r>
        <w:t xml:space="preserve">And no devil born today could come up with an idea like that. It takes a devil aged over the centuries, over the generations. He </w:t>
      </w:r>
      <w:proofErr w:type="gramStart"/>
      <w:r>
        <w:t>has to</w:t>
      </w:r>
      <w:proofErr w:type="gramEnd"/>
      <w:r>
        <w:t xml:space="preserve"> have centuries and generations to grow into that degree of </w:t>
      </w:r>
      <w:proofErr w:type="spellStart"/>
      <w:r>
        <w:t>devilishment</w:t>
      </w:r>
      <w:proofErr w:type="spellEnd"/>
      <w:r>
        <w:t xml:space="preserve">. They picked the pig. The pig just </w:t>
      </w:r>
      <w:proofErr w:type="gramStart"/>
      <w:r>
        <w:t>want</w:t>
      </w:r>
      <w:proofErr w:type="gramEnd"/>
      <w:r>
        <w:t xml:space="preserve"> to eat. He just </w:t>
      </w:r>
      <w:proofErr w:type="gramStart"/>
      <w:r>
        <w:t>want</w:t>
      </w:r>
      <w:proofErr w:type="gramEnd"/>
      <w:r>
        <w:t xml:space="preserve"> to eat. </w:t>
      </w:r>
      <w:proofErr w:type="gramStart"/>
      <w:r>
        <w:t>Have</w:t>
      </w:r>
      <w:proofErr w:type="gramEnd"/>
      <w:r>
        <w:t xml:space="preserve"> no morals, bad manners, </w:t>
      </w:r>
      <w:proofErr w:type="gramStart"/>
      <w:r>
        <w:t>ill</w:t>
      </w:r>
      <w:proofErr w:type="gramEnd"/>
      <w:r>
        <w:t xml:space="preserve"> tempered, and he looks naked though he's got hair. The pig </w:t>
      </w:r>
      <w:proofErr w:type="gramStart"/>
      <w:r>
        <w:t>look</w:t>
      </w:r>
      <w:proofErr w:type="gramEnd"/>
      <w:r>
        <w:t xml:space="preserve"> naked. But he's got hair. I'm telling you, I wish you all could see. Some of you can, but so many are so afraid. They are so afraid to trust a human being. And especially a human being that still looks like niggas and negro. If I was Caucasian, look here. This is Tuesday night. If I was a Caucasian, you couldn't get to this place for five blocks. Police would have to be surrounding this place, controlling the traffic for five blocks. If I was a Jew, they'd make me Prime Minister. I'm telling you, </w:t>
      </w:r>
      <w:proofErr w:type="gramStart"/>
      <w:r>
        <w:t>Begin</w:t>
      </w:r>
      <w:proofErr w:type="gramEnd"/>
      <w:r>
        <w:t xml:space="preserve"> would be pushed out. A thousand Begins would be thrown away. For one me. I'm telling you. But my poor people, they've been so thoroughly destroyed internally, mentally, spiritually. So that their forces don't work </w:t>
      </w:r>
      <w:proofErr w:type="gramStart"/>
      <w:r>
        <w:t>in</w:t>
      </w:r>
      <w:proofErr w:type="gramEnd"/>
      <w:r>
        <w:t xml:space="preserve"> their behalf.</w:t>
      </w:r>
    </w:p>
    <w:p w14:paraId="703740C8" w14:textId="77777777" w:rsidR="00E072C1" w:rsidRDefault="00E072C1" w:rsidP="00E072C1">
      <w:pPr>
        <w:jc w:val="both"/>
      </w:pPr>
      <w:r>
        <w:lastRenderedPageBreak/>
        <w:t xml:space="preserve">Their forces are not there to work </w:t>
      </w:r>
      <w:proofErr w:type="gramStart"/>
      <w:r>
        <w:t>in</w:t>
      </w:r>
      <w:proofErr w:type="gramEnd"/>
      <w:r>
        <w:t xml:space="preserve"> their </w:t>
      </w:r>
      <w:proofErr w:type="gramStart"/>
      <w:r>
        <w:t>behalf,</w:t>
      </w:r>
      <w:proofErr w:type="gramEnd"/>
      <w:r>
        <w:t xml:space="preserve"> their forces are there to really work against themselves. I'm telling you, this is the nature that has been put in our people. Your intelligence is on guard to keep any Bilalian from making advances of progress. Yes. It's just natural for you. Your morals are watching to catch a Bilalian in a lie. The Bilalian is your number one </w:t>
      </w:r>
      <w:proofErr w:type="gramStart"/>
      <w:r>
        <w:t>enemy</w:t>
      </w:r>
      <w:proofErr w:type="gramEnd"/>
      <w:r>
        <w:t xml:space="preserve"> and you've been set like a dog to watch him. If he </w:t>
      </w:r>
      <w:proofErr w:type="gramStart"/>
      <w:r>
        <w:t>come</w:t>
      </w:r>
      <w:proofErr w:type="gramEnd"/>
      <w:r>
        <w:t xml:space="preserve"> into anything, turn on him, attack him. But believe me, G-d has made me </w:t>
      </w:r>
      <w:proofErr w:type="gramStart"/>
      <w:r>
        <w:t>to love</w:t>
      </w:r>
      <w:proofErr w:type="gramEnd"/>
      <w:r>
        <w:t xml:space="preserve"> you. And I don't care.</w:t>
      </w:r>
    </w:p>
    <w:p w14:paraId="12BD351E" w14:textId="77777777" w:rsidR="00E072C1" w:rsidRDefault="00E072C1" w:rsidP="00E072C1">
      <w:pPr>
        <w:jc w:val="both"/>
      </w:pPr>
      <w:r>
        <w:t xml:space="preserve">You can hate </w:t>
      </w:r>
      <w:proofErr w:type="gramStart"/>
      <w:r>
        <w:t>me,</w:t>
      </w:r>
      <w:proofErr w:type="gramEnd"/>
      <w:r>
        <w:t xml:space="preserve"> you can be jealous of me. You can disbelieve me. You can close your ears. I will sit here and talk until I drop dead, hoping that maybe something will get past even your stopped up ears and touch you some kind of way. We </w:t>
      </w:r>
      <w:proofErr w:type="gramStart"/>
      <w:r>
        <w:t>have to</w:t>
      </w:r>
      <w:proofErr w:type="gramEnd"/>
      <w:r>
        <w:t xml:space="preserve"> keep on going. We </w:t>
      </w:r>
      <w:proofErr w:type="gramStart"/>
      <w:r>
        <w:t>have to</w:t>
      </w:r>
      <w:proofErr w:type="gramEnd"/>
      <w:r>
        <w:t xml:space="preserve"> do this work. And to do it, we </w:t>
      </w:r>
      <w:proofErr w:type="gramStart"/>
      <w:r>
        <w:t>have to</w:t>
      </w:r>
      <w:proofErr w:type="gramEnd"/>
      <w:r>
        <w:t xml:space="preserve"> have patience. We have patience. We </w:t>
      </w:r>
      <w:proofErr w:type="gramStart"/>
      <w:r>
        <w:t>have to</w:t>
      </w:r>
      <w:proofErr w:type="gramEnd"/>
      <w:r>
        <w:t xml:space="preserve"> understand our people. I'm telling you, we </w:t>
      </w:r>
      <w:proofErr w:type="gramStart"/>
      <w:r>
        <w:t>have to</w:t>
      </w:r>
      <w:proofErr w:type="gramEnd"/>
      <w:r>
        <w:t xml:space="preserve"> understand each other. Our people have been destroyed. Yes. Now, let's </w:t>
      </w:r>
      <w:proofErr w:type="gramStart"/>
      <w:r>
        <w:t>continue on</w:t>
      </w:r>
      <w:proofErr w:type="gramEnd"/>
      <w:r>
        <w:t xml:space="preserve"> this human nature thing. </w:t>
      </w:r>
      <w:proofErr w:type="gramStart"/>
      <w:r>
        <w:t>The human</w:t>
      </w:r>
      <w:proofErr w:type="gramEnd"/>
      <w:r>
        <w:t xml:space="preserve"> nature is not designed like ordinary life nature. Ordinary life is clocked. It's fixed. Can't change it. Everything. Birds, bees, everything. Their life is fixed. We don't have to worry about them corrupting the earth. They can't. Their life is fixed. We don't have to even worry about one species.</w:t>
      </w:r>
    </w:p>
    <w:p w14:paraId="7FAB6822" w14:textId="77777777" w:rsidR="00E072C1" w:rsidRDefault="00E072C1" w:rsidP="00E072C1">
      <w:pPr>
        <w:jc w:val="both"/>
      </w:pPr>
      <w:r>
        <w:t xml:space="preserve">That's also fixed. When one becomes so many, something else happens to check it. They can't destroy themselves. They can't destroy other things unless Allah allows it. If they start to get out of bounds, there's something that will develop to check it. The balance is restored. It's </w:t>
      </w:r>
      <w:proofErr w:type="gramStart"/>
      <w:r>
        <w:t>clocked</w:t>
      </w:r>
      <w:proofErr w:type="gramEnd"/>
      <w:r>
        <w:t>. It's natural. It happens automatically. Clocked by Almighty G-d. But the human being, nothing checks him except his own good nature. If he ignores his own good nature, he can become anything. He can do anything. He will destroy his own species, his own family members. He would kill his mother, kill his little baby. He'll kill himself because he has no protection.</w:t>
      </w:r>
    </w:p>
    <w:p w14:paraId="6DC6CEF1" w14:textId="77777777" w:rsidR="00E072C1" w:rsidRDefault="00E072C1" w:rsidP="00E072C1">
      <w:pPr>
        <w:jc w:val="both"/>
      </w:pPr>
      <w:r>
        <w:t xml:space="preserve">When he </w:t>
      </w:r>
      <w:proofErr w:type="gramStart"/>
      <w:r>
        <w:t>lose</w:t>
      </w:r>
      <w:proofErr w:type="gramEnd"/>
      <w:r>
        <w:t xml:space="preserve"> his good nature, he has no protection. The wise devil, he studies </w:t>
      </w:r>
      <w:proofErr w:type="gramStart"/>
      <w:r>
        <w:t>the human</w:t>
      </w:r>
      <w:proofErr w:type="gramEnd"/>
      <w:r>
        <w:t xml:space="preserve"> nature. Where did he get it from? He got it from </w:t>
      </w:r>
      <w:proofErr w:type="gramStart"/>
      <w:r>
        <w:t>the religious</w:t>
      </w:r>
      <w:proofErr w:type="gramEnd"/>
      <w:r>
        <w:t xml:space="preserve"> people. He learned from </w:t>
      </w:r>
      <w:proofErr w:type="gramStart"/>
      <w:r>
        <w:t>the religious</w:t>
      </w:r>
      <w:proofErr w:type="gramEnd"/>
      <w:r>
        <w:t xml:space="preserve"> people the knowledge of human nature that G-d revealed. Then he took the knowledge and he didn't use it to better human nature, how to keep human beings and the pattern of human nature. He used it to destroy them. See the same thing that </w:t>
      </w:r>
      <w:proofErr w:type="gramStart"/>
      <w:r>
        <w:t>sabes</w:t>
      </w:r>
      <w:proofErr w:type="gramEnd"/>
      <w:r>
        <w:t xml:space="preserve"> you can destroy you. If a person </w:t>
      </w:r>
      <w:proofErr w:type="gramStart"/>
      <w:r>
        <w:t>know</w:t>
      </w:r>
      <w:proofErr w:type="gramEnd"/>
      <w:r>
        <w:t xml:space="preserve"> how something is put together, he knows also how to take it apart. Is that right? </w:t>
      </w:r>
      <w:proofErr w:type="gramStart"/>
      <w:r>
        <w:t>So</w:t>
      </w:r>
      <w:proofErr w:type="gramEnd"/>
      <w:r>
        <w:t xml:space="preserve"> when the devil learned human nature, he also learned how to destroy human nature. </w:t>
      </w:r>
      <w:proofErr w:type="gramStart"/>
      <w:r>
        <w:t>So</w:t>
      </w:r>
      <w:proofErr w:type="gramEnd"/>
      <w:r>
        <w:t xml:space="preserve"> he uses the knowledge to destroy human nature. Fire </w:t>
      </w:r>
      <w:proofErr w:type="gramStart"/>
      <w:r>
        <w:t>up to</w:t>
      </w:r>
      <w:proofErr w:type="gramEnd"/>
      <w:r>
        <w:t xml:space="preserve"> passion, fire up the appetite. Ride the human being to extreme. Take him away from his original nature and give him to an artificial nature.</w:t>
      </w:r>
    </w:p>
    <w:p w14:paraId="7EFDF7A5" w14:textId="77777777" w:rsidR="00E072C1" w:rsidRDefault="00E072C1" w:rsidP="00E072C1">
      <w:pPr>
        <w:jc w:val="both"/>
      </w:pPr>
      <w:r>
        <w:t xml:space="preserve">This is his plan. He gave just the reverse of what G-d wants. And Allah tells us in the Qur'an that he defaced the original nature made by G-d. What does deface mean? Deface means the original pattern or description. He defaces means he destroys the original pattern or the original description. Defaces it. Change it. Take it out of this original look. It's original pattern. He changes </w:t>
      </w:r>
      <w:proofErr w:type="gramStart"/>
      <w:r>
        <w:t>the nature</w:t>
      </w:r>
      <w:proofErr w:type="gramEnd"/>
      <w:r>
        <w:t xml:space="preserve">. He changes the original nature that the almighty G-d has made. And the way to save ourselves and the way to get back into the human growth that we need for life and progress is to discover where our nature has </w:t>
      </w:r>
      <w:proofErr w:type="gramStart"/>
      <w:r>
        <w:t>been changed</w:t>
      </w:r>
      <w:proofErr w:type="gramEnd"/>
      <w:r>
        <w:t xml:space="preserve">. And when we find where our nature has been changed out of the original, then we should restore it back. Send it back </w:t>
      </w:r>
      <w:r>
        <w:lastRenderedPageBreak/>
        <w:t xml:space="preserve">to </w:t>
      </w:r>
      <w:proofErr w:type="gramStart"/>
      <w:r>
        <w:t>it's</w:t>
      </w:r>
      <w:proofErr w:type="gramEnd"/>
      <w:r>
        <w:t xml:space="preserve"> original. So many things that this world is doing </w:t>
      </w:r>
      <w:proofErr w:type="gramStart"/>
      <w:r>
        <w:t>is</w:t>
      </w:r>
      <w:proofErr w:type="gramEnd"/>
      <w:r>
        <w:t xml:space="preserve"> unnatural. Unnatural, it's not the original way of the people. Against the original way of the people.</w:t>
      </w:r>
    </w:p>
    <w:p w14:paraId="70127E22" w14:textId="2C72982E" w:rsidR="00E072C1" w:rsidRDefault="00E072C1" w:rsidP="00E072C1">
      <w:pPr>
        <w:jc w:val="both"/>
      </w:pPr>
      <w:r>
        <w:t xml:space="preserve">The Bible says that a big fish </w:t>
      </w:r>
      <w:r>
        <w:t>swallowed</w:t>
      </w:r>
      <w:r>
        <w:t xml:space="preserve"> Jonah. And that fish couldn't stomach Jonah. He had to take Jonah to the land and spew him out on the land. Is that right? All right. Let's think about these things. Jesus said, come follow me. I'll make you fishermen of men. </w:t>
      </w:r>
      <w:proofErr w:type="gramStart"/>
      <w:r>
        <w:t>So</w:t>
      </w:r>
      <w:proofErr w:type="gramEnd"/>
      <w:r>
        <w:t xml:space="preserve"> Jesus was making his disciples fishermen. Fishing out of the water, not fish, but men. Now look at this. Here is Jonah, sent on a mission by G-d. And Jonah was southern. I would say not stubborn, but jealous. He believed in G-</w:t>
      </w:r>
      <w:proofErr w:type="gramStart"/>
      <w:r>
        <w:t>d</w:t>
      </w:r>
      <w:proofErr w:type="gramEnd"/>
      <w:r>
        <w:t xml:space="preserve"> and he knew he could go, but he got busy </w:t>
      </w:r>
      <w:proofErr w:type="gramStart"/>
      <w:r>
        <w:t>in</w:t>
      </w:r>
      <w:proofErr w:type="gramEnd"/>
      <w:r>
        <w:t xml:space="preserve"> other things and just forgot. Is that right? And the scripture </w:t>
      </w:r>
      <w:proofErr w:type="gramStart"/>
      <w:r>
        <w:t>say</w:t>
      </w:r>
      <w:proofErr w:type="gramEnd"/>
      <w:r>
        <w:t xml:space="preserve"> that G-d caused the big fish. </w:t>
      </w:r>
      <w:proofErr w:type="gramStart"/>
      <w:r>
        <w:t>First</w:t>
      </w:r>
      <w:proofErr w:type="gramEnd"/>
      <w:r>
        <w:t xml:space="preserve"> he caused the </w:t>
      </w:r>
      <w:proofErr w:type="gramStart"/>
      <w:r>
        <w:t>waters</w:t>
      </w:r>
      <w:proofErr w:type="gramEnd"/>
      <w:r>
        <w:t xml:space="preserve"> to be troubled. And the boat was rocking. And we still have that old saying now, don't rock the boat.</w:t>
      </w:r>
    </w:p>
    <w:p w14:paraId="107DCEAC" w14:textId="77777777" w:rsidR="00E072C1" w:rsidRDefault="00E072C1" w:rsidP="00E072C1">
      <w:pPr>
        <w:jc w:val="both"/>
      </w:pPr>
      <w:proofErr w:type="gramStart"/>
      <w:r>
        <w:t>So</w:t>
      </w:r>
      <w:proofErr w:type="gramEnd"/>
      <w:r>
        <w:t xml:space="preserve"> the people on the boat said something is causing it trouble. They decided that it was Jonah. He was the only thing that didn't fit. Said this man here don't belong here. Let's throw him off. And when they threw him off in the water the boat quieted. The </w:t>
      </w:r>
      <w:proofErr w:type="gramStart"/>
      <w:r>
        <w:t>waters</w:t>
      </w:r>
      <w:proofErr w:type="gramEnd"/>
      <w:r>
        <w:t xml:space="preserve"> calmed and the boat quieted. And then G-d caused the big fish to swallow Jonah up. And the fish couldn't stomach Jonah, so he took Jonah to the land and spewed him out on the land. And that's when Jonah's mission began. Is that right? All right. Now, and Jesus, the Christ Prophet, he takes men out of the water. </w:t>
      </w:r>
      <w:proofErr w:type="gramStart"/>
      <w:r>
        <w:t>You</w:t>
      </w:r>
      <w:proofErr w:type="gramEnd"/>
      <w:r>
        <w:t xml:space="preserve"> see? </w:t>
      </w:r>
      <w:proofErr w:type="gramStart"/>
      <w:r>
        <w:t>So</w:t>
      </w:r>
      <w:proofErr w:type="gramEnd"/>
      <w:r>
        <w:t xml:space="preserve"> what does that tell us? It tells us this. That water represents a lower step in human development </w:t>
      </w:r>
      <w:proofErr w:type="gramStart"/>
      <w:r>
        <w:t>then</w:t>
      </w:r>
      <w:proofErr w:type="gramEnd"/>
      <w:r>
        <w:t xml:space="preserve"> land. Water is the first step. Land is the second step. </w:t>
      </w:r>
      <w:proofErr w:type="gramStart"/>
      <w:r>
        <w:t>You</w:t>
      </w:r>
      <w:proofErr w:type="gramEnd"/>
      <w:r>
        <w:t xml:space="preserve"> see? When the creature come out of the water, he then breathes the air straight.</w:t>
      </w:r>
    </w:p>
    <w:p w14:paraId="456E5AC0" w14:textId="7876DFA6" w:rsidR="00E072C1" w:rsidRDefault="00E072C1" w:rsidP="00E072C1">
      <w:pPr>
        <w:jc w:val="both"/>
      </w:pPr>
      <w:r>
        <w:t xml:space="preserve">Is that right? In the water, he's breathing it </w:t>
      </w:r>
      <w:proofErr w:type="gramStart"/>
      <w:r>
        <w:t>by</w:t>
      </w:r>
      <w:proofErr w:type="gramEnd"/>
      <w:r>
        <w:t xml:space="preserve"> some gills. Is that right? He's breathing it by gills or by some other function. But when he comes out of the land </w:t>
      </w:r>
      <w:proofErr w:type="gramStart"/>
      <w:r>
        <w:t>in order to</w:t>
      </w:r>
      <w:proofErr w:type="gramEnd"/>
      <w:r>
        <w:t xml:space="preserve"> become a land creature, the air comes straight air, straight to the lungs, straight to the blood. Oxygen, straight. Is that right? Okay. And </w:t>
      </w:r>
      <w:proofErr w:type="gramStart"/>
      <w:r>
        <w:t>also</w:t>
      </w:r>
      <w:proofErr w:type="gramEnd"/>
      <w:r>
        <w:t xml:space="preserve"> the land creature, he is forced to use more of his power than the water creatures. The water creature, maybe he </w:t>
      </w:r>
      <w:proofErr w:type="gramStart"/>
      <w:r>
        <w:t>has to</w:t>
      </w:r>
      <w:proofErr w:type="gramEnd"/>
      <w:r>
        <w:t xml:space="preserve"> fight the creatures in the water occasionally. He </w:t>
      </w:r>
      <w:proofErr w:type="gramStart"/>
      <w:r>
        <w:t>has to</w:t>
      </w:r>
      <w:proofErr w:type="gramEnd"/>
      <w:r>
        <w:t xml:space="preserve"> fight them, do battle with them. But the land creature, he </w:t>
      </w:r>
      <w:proofErr w:type="gramStart"/>
      <w:r>
        <w:t>has to</w:t>
      </w:r>
      <w:proofErr w:type="gramEnd"/>
      <w:r>
        <w:t xml:space="preserve"> do battle with the environment, air. Even the sky. It becomes a problem for them than anything else. Those </w:t>
      </w:r>
      <w:r>
        <w:t>creatures</w:t>
      </w:r>
      <w:r>
        <w:t xml:space="preserve"> in the </w:t>
      </w:r>
      <w:proofErr w:type="gramStart"/>
      <w:r>
        <w:t>water, they</w:t>
      </w:r>
      <w:proofErr w:type="gramEnd"/>
      <w:r>
        <w:t xml:space="preserve"> hardly ever worry about what happens. If it rains what's the difference. Rain </w:t>
      </w:r>
      <w:proofErr w:type="gramStart"/>
      <w:r>
        <w:t>don't</w:t>
      </w:r>
      <w:proofErr w:type="gramEnd"/>
      <w:r>
        <w:t xml:space="preserve"> hit their back. And it takes quite a storm to blow the ocean up. They don't have to even worry about storms. They don't have that much to worry about. Most of them don't build homes. They just live in the water. They don't even have </w:t>
      </w:r>
      <w:proofErr w:type="gramStart"/>
      <w:r>
        <w:t>no</w:t>
      </w:r>
      <w:proofErr w:type="gramEnd"/>
      <w:r>
        <w:t xml:space="preserve"> special location. Just roamers. As a land creature he </w:t>
      </w:r>
      <w:proofErr w:type="gramStart"/>
      <w:r>
        <w:t>have</w:t>
      </w:r>
      <w:proofErr w:type="gramEnd"/>
      <w:r>
        <w:t xml:space="preserve"> to find himself a home because there's a whole lot of other land creatures that's looking for a home. And when you take him out of the water, you put him in trouble. He's got a world to fight. A whole world to fight, </w:t>
      </w:r>
      <w:proofErr w:type="gramStart"/>
      <w:r>
        <w:t>you</w:t>
      </w:r>
      <w:proofErr w:type="gramEnd"/>
      <w:r>
        <w:t xml:space="preserve"> see? </w:t>
      </w:r>
      <w:proofErr w:type="gramStart"/>
      <w:r>
        <w:t>So</w:t>
      </w:r>
      <w:proofErr w:type="gramEnd"/>
      <w:r>
        <w:t xml:space="preserve"> it represents a bigger challenge to man. What is this now? What exactly are these movements?</w:t>
      </w:r>
    </w:p>
    <w:p w14:paraId="359C4F6B" w14:textId="2D69A9F0" w:rsidR="00E072C1" w:rsidRDefault="00E072C1" w:rsidP="00E072C1">
      <w:pPr>
        <w:jc w:val="both"/>
      </w:pPr>
      <w:r>
        <w:t xml:space="preserve">Human nature. </w:t>
      </w:r>
      <w:r>
        <w:t>Fundamental</w:t>
      </w:r>
      <w:r>
        <w:t xml:space="preserve"> human nature. A human being is essentially a creature of morals, of emotions, a nervous creature, a creature made of nerve fiber. Is that right? He's an emotional creature and a moral creature. He likes to be happy. He's enraged by cruelties, by mistreatment, by injustice. Is that right? He likes to be at peace. He hates confusion. This is a human being like water. And he likes things </w:t>
      </w:r>
      <w:proofErr w:type="gramStart"/>
      <w:r>
        <w:t>clear</w:t>
      </w:r>
      <w:proofErr w:type="gramEnd"/>
      <w:r>
        <w:t xml:space="preserve">. He doesn't like to deal with any </w:t>
      </w:r>
      <w:proofErr w:type="gramStart"/>
      <w:r>
        <w:t>problem</w:t>
      </w:r>
      <w:proofErr w:type="gramEnd"/>
      <w:r>
        <w:t xml:space="preserve">. Water likes to be clear. You put something in water to fog it up, the thing </w:t>
      </w:r>
      <w:proofErr w:type="gramStart"/>
      <w:r>
        <w:t>settle</w:t>
      </w:r>
      <w:proofErr w:type="gramEnd"/>
      <w:r>
        <w:t xml:space="preserve">. </w:t>
      </w:r>
      <w:r>
        <w:lastRenderedPageBreak/>
        <w:t xml:space="preserve">Water </w:t>
      </w:r>
      <w:proofErr w:type="gramStart"/>
      <w:r>
        <w:t>don't</w:t>
      </w:r>
      <w:proofErr w:type="gramEnd"/>
      <w:r>
        <w:t xml:space="preserve"> want it </w:t>
      </w:r>
      <w:proofErr w:type="gramStart"/>
      <w:r>
        <w:t>fogging</w:t>
      </w:r>
      <w:proofErr w:type="gramEnd"/>
      <w:r>
        <w:t xml:space="preserve"> it up. You </w:t>
      </w:r>
      <w:proofErr w:type="gramStart"/>
      <w:r>
        <w:t>have to</w:t>
      </w:r>
      <w:proofErr w:type="gramEnd"/>
      <w:r>
        <w:t xml:space="preserve"> bring something that will mix with the water. You </w:t>
      </w:r>
      <w:proofErr w:type="gramStart"/>
      <w:r>
        <w:t>have to</w:t>
      </w:r>
      <w:proofErr w:type="gramEnd"/>
      <w:r>
        <w:t xml:space="preserve"> find certain things that will mix with the water. And you give it to the </w:t>
      </w:r>
      <w:proofErr w:type="gramStart"/>
      <w:r>
        <w:t>water</w:t>
      </w:r>
      <w:proofErr w:type="gramEnd"/>
      <w:r>
        <w:t xml:space="preserve"> and they will cloud up the water, die or something. But ordinary stuff </w:t>
      </w:r>
      <w:proofErr w:type="gramStart"/>
      <w:r>
        <w:t>fall</w:t>
      </w:r>
      <w:proofErr w:type="gramEnd"/>
      <w:r>
        <w:t xml:space="preserve"> into water even dye, the water to try to bring all the dye down. Yeah.</w:t>
      </w:r>
    </w:p>
    <w:p w14:paraId="489F8347" w14:textId="77777777" w:rsidR="00E072C1" w:rsidRDefault="00E072C1" w:rsidP="00E072C1">
      <w:pPr>
        <w:jc w:val="both"/>
      </w:pPr>
      <w:r>
        <w:t xml:space="preserve">Maybe that dye has been designed to mix in that water, but it only going to mix so much because the water </w:t>
      </w:r>
      <w:proofErr w:type="gramStart"/>
      <w:r>
        <w:t>don't</w:t>
      </w:r>
      <w:proofErr w:type="gramEnd"/>
      <w:r>
        <w:t xml:space="preserve"> want it. It tries to settle. Is that right? Settle. The water </w:t>
      </w:r>
      <w:proofErr w:type="gramStart"/>
      <w:r>
        <w:t>want</w:t>
      </w:r>
      <w:proofErr w:type="gramEnd"/>
      <w:r>
        <w:t xml:space="preserve"> everything settled. </w:t>
      </w:r>
      <w:proofErr w:type="gramStart"/>
      <w:r>
        <w:t>So</w:t>
      </w:r>
      <w:proofErr w:type="gramEnd"/>
      <w:r>
        <w:t xml:space="preserve"> it won't mess up the purity of the water. It wants to be clear. Isn't that </w:t>
      </w:r>
      <w:proofErr w:type="gramStart"/>
      <w:r>
        <w:t>the human</w:t>
      </w:r>
      <w:proofErr w:type="gramEnd"/>
      <w:r>
        <w:t xml:space="preserve"> nature? </w:t>
      </w:r>
      <w:proofErr w:type="gramStart"/>
      <w:r>
        <w:t>The human being</w:t>
      </w:r>
      <w:proofErr w:type="gramEnd"/>
      <w:r>
        <w:t xml:space="preserve"> </w:t>
      </w:r>
      <w:proofErr w:type="gramStart"/>
      <w:r>
        <w:t>don't</w:t>
      </w:r>
      <w:proofErr w:type="gramEnd"/>
      <w:r>
        <w:t xml:space="preserve"> want confusion. Don't want questions. Don't want problems. We want to see clearly what we're doing. That's </w:t>
      </w:r>
      <w:proofErr w:type="gramStart"/>
      <w:r>
        <w:t>the human</w:t>
      </w:r>
      <w:proofErr w:type="gramEnd"/>
      <w:r>
        <w:t xml:space="preserve"> nature. We want </w:t>
      </w:r>
      <w:proofErr w:type="gramStart"/>
      <w:r>
        <w:t>understanding</w:t>
      </w:r>
      <w:proofErr w:type="gramEnd"/>
      <w:r>
        <w:t xml:space="preserve">. You put a question in the human being's mind and he'll go on forever. He'll die, trying to figure it out. </w:t>
      </w:r>
      <w:proofErr w:type="spellStart"/>
      <w:r>
        <w:t>Ain't</w:t>
      </w:r>
      <w:proofErr w:type="spellEnd"/>
      <w:r>
        <w:t xml:space="preserve"> clouds in his mind. They put G-d in our mind. And we've been working with it ever since we came into existence. Is that right? Yes. They put the devil in our mind. We've been working with it ever since. They tell us, just believe it. Don't question it. Don't question G-d's word. They tell us that, but we have a hell of a time trying to obey. Because it's </w:t>
      </w:r>
      <w:proofErr w:type="gramStart"/>
      <w:r>
        <w:t>the nature</w:t>
      </w:r>
      <w:proofErr w:type="gramEnd"/>
      <w:r>
        <w:t xml:space="preserve">. </w:t>
      </w:r>
      <w:proofErr w:type="gramStart"/>
      <w:r>
        <w:t>The nature</w:t>
      </w:r>
      <w:proofErr w:type="gramEnd"/>
      <w:r>
        <w:t xml:space="preserve"> is to see clearly. That's </w:t>
      </w:r>
      <w:proofErr w:type="gramStart"/>
      <w:r>
        <w:t>the human being's</w:t>
      </w:r>
      <w:proofErr w:type="gramEnd"/>
      <w:r>
        <w:t xml:space="preserve"> nature. But look, this nature needs a field to work in. Is that right? The nature of the water is </w:t>
      </w:r>
      <w:proofErr w:type="gramStart"/>
      <w:r>
        <w:t>peace</w:t>
      </w:r>
      <w:proofErr w:type="gramEnd"/>
      <w:r>
        <w:t>. Purity, clarity, equality. But it needs a field to work in. And it does its work on the land. When you put the water in the dead land, the land comes to life. Is that right? Give water to dead land and that dead land will grow life, abundant life. But it needs that field to grow.</w:t>
      </w:r>
    </w:p>
    <w:p w14:paraId="2A7C189B" w14:textId="77777777" w:rsidR="00E072C1" w:rsidRDefault="00E072C1" w:rsidP="00E072C1">
      <w:pPr>
        <w:jc w:val="both"/>
      </w:pPr>
      <w:r>
        <w:t xml:space="preserve">What is the land then? The land represents rational activity. Rational activity. The human being has </w:t>
      </w:r>
      <w:proofErr w:type="gramStart"/>
      <w:r>
        <w:t>the good</w:t>
      </w:r>
      <w:proofErr w:type="gramEnd"/>
      <w:r>
        <w:t xml:space="preserve"> human nature, the good human life, the good human nature. But it wants clarity. It wants to see clearly. And this desire to know, to see clearly, takes that human being out of the water of peace, satisfaction, and rest and </w:t>
      </w:r>
      <w:proofErr w:type="gramStart"/>
      <w:r>
        <w:t>put</w:t>
      </w:r>
      <w:proofErr w:type="gramEnd"/>
      <w:r>
        <w:t xml:space="preserve"> him in the war to find understanding. Yes. Get out there in the land and battle all these forces we </w:t>
      </w:r>
      <w:proofErr w:type="gramStart"/>
      <w:r>
        <w:t>have to</w:t>
      </w:r>
      <w:proofErr w:type="gramEnd"/>
      <w:r>
        <w:t xml:space="preserve"> battle. We eat up the dead things. Turn them into production. Put them into production. Isn't that a fact? The things that the water throw out there, the land, eat it up. Put it into production. We'll find a little plant growing there where that thing was eaten up. Yes. It's a beautiful world. And because it forms a language that the Holy Qur'an and the Bible both call the signs of G-d.</w:t>
      </w:r>
    </w:p>
    <w:p w14:paraId="75C8B5AB" w14:textId="77777777" w:rsidR="00E072C1" w:rsidRDefault="00E072C1" w:rsidP="00E072C1">
      <w:pPr>
        <w:jc w:val="both"/>
      </w:pPr>
      <w:r>
        <w:t xml:space="preserve">The creation are the signs of G-d that hint and speak to the minds of His creatures. Tell us what to do with our life, to tell us how to utilize the things that G-d has made available for us. So here the water </w:t>
      </w:r>
      <w:proofErr w:type="gramStart"/>
      <w:r>
        <w:t>is representing</w:t>
      </w:r>
      <w:proofErr w:type="gramEnd"/>
      <w:r>
        <w:t xml:space="preserve"> our nature, our basic, our essential nature. And the book says a big fish was in this water. What is that big fish? Now let's look at the whale and the whale will tell us exactly what it's talking about. The whale is a fish that </w:t>
      </w:r>
      <w:proofErr w:type="gramStart"/>
      <w:r>
        <w:t>don't</w:t>
      </w:r>
      <w:proofErr w:type="gramEnd"/>
      <w:r>
        <w:t xml:space="preserve"> chew his food. And the whale is a fish that takes in his food all at once. He doesn't select his food. He </w:t>
      </w:r>
      <w:proofErr w:type="gramStart"/>
      <w:r>
        <w:t>see</w:t>
      </w:r>
      <w:proofErr w:type="gramEnd"/>
      <w:r>
        <w:t xml:space="preserve"> food and he just </w:t>
      </w:r>
      <w:proofErr w:type="gramStart"/>
      <w:r>
        <w:t>open</w:t>
      </w:r>
      <w:proofErr w:type="gramEnd"/>
      <w:r>
        <w:t xml:space="preserve"> his mouth or he gets hungry, he just </w:t>
      </w:r>
      <w:proofErr w:type="gramStart"/>
      <w:r>
        <w:t>open</w:t>
      </w:r>
      <w:proofErr w:type="gramEnd"/>
      <w:r>
        <w:t xml:space="preserve"> his mouth and </w:t>
      </w:r>
      <w:proofErr w:type="gramStart"/>
      <w:r>
        <w:t>keep</w:t>
      </w:r>
      <w:proofErr w:type="gramEnd"/>
      <w:r>
        <w:t xml:space="preserve"> swimming. He knows </w:t>
      </w:r>
      <w:proofErr w:type="gramStart"/>
      <w:r>
        <w:t>pretty soon</w:t>
      </w:r>
      <w:proofErr w:type="gramEnd"/>
      <w:r>
        <w:t xml:space="preserve"> he </w:t>
      </w:r>
      <w:proofErr w:type="gramStart"/>
      <w:r>
        <w:t>going</w:t>
      </w:r>
      <w:proofErr w:type="gramEnd"/>
      <w:r>
        <w:t xml:space="preserve"> to run into something. And whatever he runs into goes in his mouth. Whole. As a big fish, that's your mind. The mind of the human being. The mind of the human being is like </w:t>
      </w:r>
      <w:proofErr w:type="gramStart"/>
      <w:r>
        <w:t>the</w:t>
      </w:r>
      <w:proofErr w:type="gramEnd"/>
      <w:r>
        <w:t xml:space="preserve"> whale.</w:t>
      </w:r>
    </w:p>
    <w:p w14:paraId="2FEE4647" w14:textId="77777777" w:rsidR="00E072C1" w:rsidRDefault="00E072C1" w:rsidP="00E072C1">
      <w:pPr>
        <w:jc w:val="both"/>
      </w:pPr>
      <w:r>
        <w:t xml:space="preserve">It's open. And it doesn't chew unless you teach it to chew. It </w:t>
      </w:r>
      <w:proofErr w:type="gramStart"/>
      <w:r>
        <w:t>has to</w:t>
      </w:r>
      <w:proofErr w:type="gramEnd"/>
      <w:r>
        <w:t xml:space="preserve"> learn to chew. Its nature is just to take in. And if it doesn't have intelligence, it can't break up what it </w:t>
      </w:r>
      <w:proofErr w:type="gramStart"/>
      <w:r>
        <w:t>take</w:t>
      </w:r>
      <w:proofErr w:type="gramEnd"/>
      <w:r>
        <w:t xml:space="preserve"> in. It takes it in whole. Is that right? Yes. But said Jonah, this man, he had been on the land. You understand? Jonah had been on the land. Now </w:t>
      </w:r>
      <w:proofErr w:type="gramStart"/>
      <w:r>
        <w:t>here</w:t>
      </w:r>
      <w:proofErr w:type="gramEnd"/>
      <w:r>
        <w:t xml:space="preserve"> is water nature trying to hold him, but it couldn't. It wouldn't rest well. Jonah wouldn't rest well on the stomach of the whale. Why? </w:t>
      </w:r>
      <w:r>
        <w:lastRenderedPageBreak/>
        <w:t xml:space="preserve">Because his desire was to digest things. His desire was to piece things apart to </w:t>
      </w:r>
      <w:proofErr w:type="spellStart"/>
      <w:proofErr w:type="gramStart"/>
      <w:r>
        <w:t>no thing</w:t>
      </w:r>
      <w:proofErr w:type="spellEnd"/>
      <w:proofErr w:type="gramEnd"/>
      <w:r>
        <w:t>. And the whale's nature is not to piece things apart and to know, but to just take everything in hook, line and sinker as they used to say. So here the whale represents here the baby minded people in religion. They have the good nature that G-d has given them, but they haven't been given any knowledge. They have been robbed of knowledge.</w:t>
      </w:r>
    </w:p>
    <w:p w14:paraId="630ACDA9" w14:textId="77777777" w:rsidR="00E072C1" w:rsidRDefault="00E072C1" w:rsidP="00E072C1">
      <w:pPr>
        <w:jc w:val="both"/>
      </w:pPr>
      <w:r>
        <w:t xml:space="preserve">They're in the water. </w:t>
      </w:r>
      <w:proofErr w:type="gramStart"/>
      <w:r>
        <w:t>Throw</w:t>
      </w:r>
      <w:proofErr w:type="gramEnd"/>
      <w:r>
        <w:t xml:space="preserve"> something into him, they'll accept it. Is that right? They don't care what it </w:t>
      </w:r>
      <w:proofErr w:type="gramStart"/>
      <w:r>
        <w:t>is</w:t>
      </w:r>
      <w:proofErr w:type="gramEnd"/>
      <w:r>
        <w:t xml:space="preserve"> they'll accept it. Throw it into </w:t>
      </w:r>
      <w:proofErr w:type="gramStart"/>
      <w:r>
        <w:t>them</w:t>
      </w:r>
      <w:proofErr w:type="gramEnd"/>
      <w:r>
        <w:t xml:space="preserve"> they'll accept it </w:t>
      </w:r>
      <w:proofErr w:type="gramStart"/>
      <w:r>
        <w:t>as long as</w:t>
      </w:r>
      <w:proofErr w:type="gramEnd"/>
      <w:r>
        <w:t xml:space="preserve"> it doesn't look too bad. It can even be a sinner. But if he can show any sign that he appreciates goodness, they'll accept it. Yeah. </w:t>
      </w:r>
      <w:proofErr w:type="gramStart"/>
      <w:r>
        <w:t>So</w:t>
      </w:r>
      <w:proofErr w:type="gramEnd"/>
      <w:r>
        <w:t xml:space="preserve"> Jonah was thrown overboard and the whale swallowed him up. Jonah then </w:t>
      </w:r>
      <w:proofErr w:type="gramStart"/>
      <w:r>
        <w:t>has to</w:t>
      </w:r>
      <w:proofErr w:type="gramEnd"/>
      <w:r>
        <w:t xml:space="preserve"> go to the land, right? Because that was his mission. Okay, now look at this. The whale, Jonah represents something himself. He represents the intelligence of the human being. G-d calls the intelligence of the human being to go and fight the wickedness of the world.</w:t>
      </w:r>
    </w:p>
    <w:p w14:paraId="3080AB41" w14:textId="77777777" w:rsidR="00E072C1" w:rsidRDefault="00E072C1" w:rsidP="00E072C1">
      <w:pPr>
        <w:jc w:val="both"/>
      </w:pPr>
      <w:r>
        <w:t xml:space="preserve">The intelligence of the human world is stubborn, slow to act on G-d's behalf. The water </w:t>
      </w:r>
      <w:proofErr w:type="gramStart"/>
      <w:r>
        <w:t>obey</w:t>
      </w:r>
      <w:proofErr w:type="gramEnd"/>
      <w:r>
        <w:t xml:space="preserve">. G-d tell the water go to the </w:t>
      </w:r>
      <w:proofErr w:type="gramStart"/>
      <w:r>
        <w:t>land,</w:t>
      </w:r>
      <w:proofErr w:type="gramEnd"/>
      <w:r>
        <w:t xml:space="preserve"> the water gets up and goes. Because it can't do </w:t>
      </w:r>
      <w:proofErr w:type="gramStart"/>
      <w:r>
        <w:t>nothing</w:t>
      </w:r>
      <w:proofErr w:type="gramEnd"/>
      <w:r>
        <w:t xml:space="preserve"> but obey G-d. The sun shines on the water and lifts it up into a mist, takes it up as a cloud, carries it to the land and it rains down, leaves the land. Is that right? The </w:t>
      </w:r>
      <w:proofErr w:type="gramStart"/>
      <w:r>
        <w:t>water, it</w:t>
      </w:r>
      <w:proofErr w:type="gramEnd"/>
      <w:r>
        <w:t xml:space="preserve"> obeys G-d. It goes to the land. But human intelligence </w:t>
      </w:r>
      <w:proofErr w:type="gramStart"/>
      <w:r>
        <w:t>has to</w:t>
      </w:r>
      <w:proofErr w:type="gramEnd"/>
      <w:r>
        <w:t xml:space="preserve"> be taken out of the land and put in the water to be conditioned to obey G-d and do the job on the land. You follow? Jonah was on the land. Human intelligence was in the world of intelligence. It was told to obey G-d to do a job. Go to Nineveh, go to the wicked city, but human intelligence won't obey. It </w:t>
      </w:r>
      <w:proofErr w:type="gramStart"/>
      <w:r>
        <w:t>has to</w:t>
      </w:r>
      <w:proofErr w:type="gramEnd"/>
      <w:r>
        <w:t xml:space="preserve"> first be given its original nature back. </w:t>
      </w:r>
      <w:proofErr w:type="gramStart"/>
      <w:r>
        <w:t>So</w:t>
      </w:r>
      <w:proofErr w:type="gramEnd"/>
      <w:r>
        <w:t xml:space="preserve"> it's thrown in the water. It </w:t>
      </w:r>
      <w:proofErr w:type="gramStart"/>
      <w:r>
        <w:t>has to</w:t>
      </w:r>
      <w:proofErr w:type="gramEnd"/>
      <w:r>
        <w:t xml:space="preserve"> be taken back to its original nature and be given the human nature again. Then </w:t>
      </w:r>
      <w:proofErr w:type="gramStart"/>
      <w:r>
        <w:t>the human</w:t>
      </w:r>
      <w:proofErr w:type="gramEnd"/>
      <w:r>
        <w:t xml:space="preserve"> nature comes in it again, </w:t>
      </w:r>
      <w:proofErr w:type="gramStart"/>
      <w:r>
        <w:t>have to</w:t>
      </w:r>
      <w:proofErr w:type="gramEnd"/>
      <w:r>
        <w:t xml:space="preserve"> be punished a little bit. See, that wasn't a vacation that Jonah took. I don't think it was too comfortable being swallowed by a </w:t>
      </w:r>
      <w:proofErr w:type="gramStart"/>
      <w:r>
        <w:t>whale, and</w:t>
      </w:r>
      <w:proofErr w:type="gramEnd"/>
      <w:r>
        <w:t xml:space="preserve"> having to live in his belly for three days. </w:t>
      </w:r>
      <w:proofErr w:type="gramStart"/>
      <w:r>
        <w:t>You</w:t>
      </w:r>
      <w:proofErr w:type="gramEnd"/>
      <w:r>
        <w:t xml:space="preserve"> see? It wasn't too comfortable, but we </w:t>
      </w:r>
      <w:proofErr w:type="gramStart"/>
      <w:r>
        <w:t>have to</w:t>
      </w:r>
      <w:proofErr w:type="gramEnd"/>
      <w:r>
        <w:t xml:space="preserve"> be taken back. And that's the problem right now in the world today. We </w:t>
      </w:r>
      <w:proofErr w:type="gramStart"/>
      <w:r>
        <w:t>got</w:t>
      </w:r>
      <w:proofErr w:type="gramEnd"/>
      <w:r>
        <w:t xml:space="preserve"> people who think they know everything. They think their bookworms and brains, the great brains, </w:t>
      </w:r>
      <w:proofErr w:type="gramStart"/>
      <w:r>
        <w:t>they're</w:t>
      </w:r>
      <w:proofErr w:type="gramEnd"/>
      <w:r>
        <w:t xml:space="preserve"> geniuses, great geniuses.</w:t>
      </w:r>
    </w:p>
    <w:p w14:paraId="5336B4CE" w14:textId="77777777" w:rsidR="00E072C1" w:rsidRDefault="00E072C1" w:rsidP="00E072C1">
      <w:pPr>
        <w:jc w:val="both"/>
      </w:pPr>
      <w:r>
        <w:t xml:space="preserve">And we can't get them to accept to join us in this work for G-d, because this is too petty for them. This is not as important as being on the ship with the great merchants. And a lot of times on the ship with the great merchants, they're doing nothing but chatting, passing time, playing </w:t>
      </w:r>
      <w:proofErr w:type="gramStart"/>
      <w:r>
        <w:t>card</w:t>
      </w:r>
      <w:proofErr w:type="gramEnd"/>
      <w:r>
        <w:t xml:space="preserve">. Isn't it right? Yeah. But that's more important to them than getting down here with us and building up human life. </w:t>
      </w:r>
      <w:proofErr w:type="gramStart"/>
      <w:r>
        <w:t>So</w:t>
      </w:r>
      <w:proofErr w:type="gramEnd"/>
      <w:r>
        <w:t xml:space="preserve"> G-d has to throw them back in the original nature. Give them back to the water. What did John the Baptist do? Call the people to the Jordan and he submerged them in the water. Is that right? Even Jesus himself before he began his mission. What was done </w:t>
      </w:r>
      <w:proofErr w:type="gramStart"/>
      <w:r>
        <w:t>to</w:t>
      </w:r>
      <w:proofErr w:type="gramEnd"/>
      <w:r>
        <w:t xml:space="preserve"> him? John the Baptist submerged him in the water. And they got preachers right now that got big bathtubs.</w:t>
      </w:r>
    </w:p>
    <w:p w14:paraId="74C314A8" w14:textId="699EBA99" w:rsidR="00E072C1" w:rsidRDefault="00E072C1" w:rsidP="00E072C1">
      <w:pPr>
        <w:jc w:val="both"/>
      </w:pPr>
      <w:r>
        <w:t xml:space="preserve">I know because I made one for a preacher. Allah is my </w:t>
      </w:r>
      <w:proofErr w:type="gramStart"/>
      <w:r>
        <w:t>witness,</w:t>
      </w:r>
      <w:proofErr w:type="gramEnd"/>
      <w:r>
        <w:t xml:space="preserve"> I made a big dunking tub for a church. We welded the thing together. In fact, it was my project. I did the whole thing almost completely by myself. A big old thing. Children could use it as a small swimming food. I wonder how he </w:t>
      </w:r>
      <w:proofErr w:type="gramStart"/>
      <w:r>
        <w:t>going</w:t>
      </w:r>
      <w:proofErr w:type="gramEnd"/>
      <w:r>
        <w:t xml:space="preserve"> to get that big thing. I said, "How are you going to get this thing in this church?" But he had a way. </w:t>
      </w:r>
      <w:proofErr w:type="gramStart"/>
      <w:r>
        <w:t>So</w:t>
      </w:r>
      <w:proofErr w:type="gramEnd"/>
      <w:r>
        <w:t xml:space="preserve"> he bought it from the company I worked for. Big old fat </w:t>
      </w:r>
      <w:r>
        <w:t>dunking</w:t>
      </w:r>
      <w:r>
        <w:t xml:space="preserve"> pool. They're baptizing, but they don't know what it means. The Jacubite is laughing </w:t>
      </w:r>
      <w:r>
        <w:lastRenderedPageBreak/>
        <w:t>at him. 2,000 years and they still haven't learned what baptism means. That's right. Don't you know this is a sad world? That Jacubite is laughing at all of us, except me and the ones that believe like we do.</w:t>
      </w:r>
    </w:p>
    <w:p w14:paraId="7AFC585B" w14:textId="77777777" w:rsidR="00E072C1" w:rsidRDefault="00E072C1" w:rsidP="00E072C1">
      <w:pPr>
        <w:jc w:val="both"/>
      </w:pPr>
      <w:r>
        <w:t xml:space="preserve">I'm telling you, just laughing at the world. So that's the meaning of that. You </w:t>
      </w:r>
      <w:proofErr w:type="gramStart"/>
      <w:r>
        <w:t>have to</w:t>
      </w:r>
      <w:proofErr w:type="gramEnd"/>
      <w:r>
        <w:t xml:space="preserve"> be taken back and put into that original nature. Be given your good human nature back again. Turned on to that life again. Then from there, you can go back to the land and do your job that you're cut out to do. Use your intelligence and do the job that you're cut out to do. Yes. Now, Jesus was one who took the life out of the water and brought it on the land. Which means that he came to people who had baby knowledge </w:t>
      </w:r>
      <w:proofErr w:type="gramStart"/>
      <w:r>
        <w:t>in</w:t>
      </w:r>
      <w:proofErr w:type="gramEnd"/>
      <w:r>
        <w:t xml:space="preserve"> religion that were good people. He had </w:t>
      </w:r>
      <w:proofErr w:type="gramStart"/>
      <w:r>
        <w:t>the</w:t>
      </w:r>
      <w:proofErr w:type="gramEnd"/>
      <w:r>
        <w:t xml:space="preserve"> good human nature. And he brought those people out of that baby religion into intelligent religion, into intelligent religious life. </w:t>
      </w:r>
      <w:proofErr w:type="gramStart"/>
      <w:r>
        <w:t>You</w:t>
      </w:r>
      <w:proofErr w:type="gramEnd"/>
      <w:r>
        <w:t xml:space="preserve"> see? That was the role of Jesus. Is that the world of the church? No. So how can this church be the church of Jesus? It's doing nothing but putting people in the water and not giving them any understanding of the water, just throwing them in the water. Love everybody. Be peaceful. Suffer and keep the peace.</w:t>
      </w:r>
    </w:p>
    <w:p w14:paraId="3DD6877B" w14:textId="77777777" w:rsidR="00E072C1" w:rsidRDefault="00E072C1" w:rsidP="00E072C1">
      <w:pPr>
        <w:jc w:val="both"/>
      </w:pPr>
      <w:r>
        <w:t xml:space="preserve">In fact, they don't even let you have all the water nature. Oh, you know, we were taught that you can look in water and see cities. Some of you know about that, don't you? You look in water and see the future. The church </w:t>
      </w:r>
      <w:proofErr w:type="spellStart"/>
      <w:r>
        <w:t>ain't</w:t>
      </w:r>
      <w:proofErr w:type="spellEnd"/>
      <w:r>
        <w:t xml:space="preserve"> giving us that knowledge. Water opens the way so you can see clearly. They're not giving us that knowledge. They're giving us part of the life of the water, but not all of it. And then water is really what you call something that's progressive or continuous, always driving, never satisfied. Accepting it but never satisfied.</w:t>
      </w:r>
    </w:p>
    <w:p w14:paraId="6A184D3A" w14:textId="77777777" w:rsidR="00E072C1" w:rsidRDefault="00E072C1" w:rsidP="00E072C1">
      <w:pPr>
        <w:jc w:val="both"/>
      </w:pPr>
      <w:r>
        <w:t xml:space="preserve">Water, you put water in </w:t>
      </w:r>
      <w:proofErr w:type="gramStart"/>
      <w:r>
        <w:t>something</w:t>
      </w:r>
      <w:proofErr w:type="gramEnd"/>
      <w:r>
        <w:t xml:space="preserve"> and the water will try to ooze through it, evaporate out of it, right? Or corrode it, ram through it. Is that right? Well, that's the water nature. The </w:t>
      </w:r>
      <w:proofErr w:type="gramStart"/>
      <w:r>
        <w:t>water's</w:t>
      </w:r>
      <w:proofErr w:type="gramEnd"/>
      <w:r>
        <w:t xml:space="preserve"> in the ocean, but it seeps through the land. It can't climb over the land, but it seeps through the land. Go near the water. Go near the lake or near the ocean and just dig down. And you'll find the water. It's an ooze through the land. You can dig down and find the water there. Yeah, I know some of you have been to the beach. You dig a hole </w:t>
      </w:r>
      <w:proofErr w:type="gramStart"/>
      <w:r>
        <w:t>on</w:t>
      </w:r>
      <w:proofErr w:type="gramEnd"/>
      <w:r>
        <w:t xml:space="preserve"> the </w:t>
      </w:r>
      <w:proofErr w:type="gramStart"/>
      <w:r>
        <w:t>sand</w:t>
      </w:r>
      <w:proofErr w:type="gramEnd"/>
      <w:r>
        <w:t xml:space="preserve"> and you find the water. </w:t>
      </w:r>
      <w:proofErr w:type="gramStart"/>
      <w:r>
        <w:t>So</w:t>
      </w:r>
      <w:proofErr w:type="gramEnd"/>
      <w:r>
        <w:t xml:space="preserve"> </w:t>
      </w:r>
      <w:proofErr w:type="gramStart"/>
      <w:r>
        <w:t>it's</w:t>
      </w:r>
      <w:proofErr w:type="gramEnd"/>
      <w:r>
        <w:t xml:space="preserve"> nature is to expand. Expand to move out. But they don't let us move out. Keep us in the same old knowledge never increases. Never increases. </w:t>
      </w:r>
      <w:proofErr w:type="gramStart"/>
      <w:r>
        <w:t>You</w:t>
      </w:r>
      <w:proofErr w:type="gramEnd"/>
      <w:r>
        <w:t xml:space="preserve"> see? And they're not given the full life of the water. The church I'm talking about. So how can that be the right church? Jesus saying fish the life out of the water, taught the disciples to fish the life out of the water onto the land. This means to bring the people out of baby religious ideas, baby religious mindedness, and bring them into intelligent development. That's what it means. But they think it only means spirit. The air means spirit. The spirit is too.</w:t>
      </w:r>
    </w:p>
    <w:p w14:paraId="41579837" w14:textId="77777777" w:rsidR="00E072C1" w:rsidRDefault="00E072C1" w:rsidP="00E072C1">
      <w:pPr>
        <w:jc w:val="both"/>
      </w:pPr>
      <w:r>
        <w:t xml:space="preserve">One is the spirit of ordinary knowledge. The other one is the spirit of divine revelation. It's these spirits. And </w:t>
      </w:r>
      <w:proofErr w:type="gramStart"/>
      <w:r>
        <w:t>aren't</w:t>
      </w:r>
      <w:proofErr w:type="gramEnd"/>
      <w:r>
        <w:t xml:space="preserve"> the world moved by these two spirits? Examine everybody, and you'll find that they either fit in one or other. They are </w:t>
      </w:r>
      <w:proofErr w:type="gramStart"/>
      <w:r>
        <w:t>either under</w:t>
      </w:r>
      <w:proofErr w:type="gramEnd"/>
      <w:r>
        <w:t xml:space="preserve"> one another. They're either under the spirit of world knowledge or they are under the spirit of divine revealed knowledge. Yes. And the Bible speaks to the two breaths. The two </w:t>
      </w:r>
      <w:proofErr w:type="gramStart"/>
      <w:r>
        <w:t>life</w:t>
      </w:r>
      <w:proofErr w:type="gramEnd"/>
      <w:r>
        <w:t xml:space="preserve">, the two breaths. And you're either one or the other. But in Al Islam, there is only one breath. </w:t>
      </w:r>
      <w:proofErr w:type="gramStart"/>
      <w:r>
        <w:t>Actually, only</w:t>
      </w:r>
      <w:proofErr w:type="gramEnd"/>
      <w:r>
        <w:t xml:space="preserve"> one breath. There's one life, one breath. We don't separate the two. Divine knowledge and natural knowledge are one.</w:t>
      </w:r>
    </w:p>
    <w:p w14:paraId="58775045" w14:textId="77777777" w:rsidR="00E072C1" w:rsidRDefault="00E072C1" w:rsidP="00E072C1">
      <w:pPr>
        <w:jc w:val="both"/>
      </w:pPr>
      <w:proofErr w:type="gramStart"/>
      <w:r>
        <w:lastRenderedPageBreak/>
        <w:t>The natural</w:t>
      </w:r>
      <w:proofErr w:type="gramEnd"/>
      <w:r>
        <w:t xml:space="preserve"> knowledge, we get it directly from creation. Revealed knowledge is help from G-d to see </w:t>
      </w:r>
      <w:proofErr w:type="gramStart"/>
      <w:r>
        <w:t>more of</w:t>
      </w:r>
      <w:proofErr w:type="gramEnd"/>
      <w:r>
        <w:t xml:space="preserve"> natural knowledge. G-d hasn't given man any knowledge that's not natural. All the knowledge is natural knowledge, but the human vision is limited. We need help from G-d to see some of the things he has in His natural life. </w:t>
      </w:r>
      <w:proofErr w:type="gramStart"/>
      <w:r>
        <w:t>So</w:t>
      </w:r>
      <w:proofErr w:type="gramEnd"/>
      <w:r>
        <w:t xml:space="preserve"> He reveals it to us. It's not a different kind of knowledge, the same kind of knowledge. But if you got artificial knowledge, if you got manmade knowledge, then you have a scheme knowledge. One knowledge is manmade, man determined. It doesn't always agree with natural knowledge. And the other one is true knowledge. Is that right?</w:t>
      </w:r>
    </w:p>
    <w:p w14:paraId="744F3C2F" w14:textId="77777777" w:rsidR="00E072C1" w:rsidRDefault="00E072C1" w:rsidP="00E072C1">
      <w:pPr>
        <w:jc w:val="both"/>
      </w:pPr>
      <w:r>
        <w:t xml:space="preserve">Oh, so here you have the devil and G-d. And our world is in trouble because we are getting knowledge from the devil and knowledge from G-d. And many </w:t>
      </w:r>
      <w:proofErr w:type="gramStart"/>
      <w:r>
        <w:t>times</w:t>
      </w:r>
      <w:proofErr w:type="gramEnd"/>
      <w:r>
        <w:t xml:space="preserve"> we don't know how to distinguish between the two. Even got it all mixed up in the Bible. The devil knowledge and G-d's knowledge. Yes. </w:t>
      </w:r>
      <w:proofErr w:type="gramStart"/>
      <w:r>
        <w:t>So</w:t>
      </w:r>
      <w:proofErr w:type="gramEnd"/>
      <w:r>
        <w:t xml:space="preserve"> the water here stands for the essential nature of the human being. The air stands for the breath of life or the </w:t>
      </w:r>
      <w:proofErr w:type="spellStart"/>
      <w:r>
        <w:t>breath</w:t>
      </w:r>
      <w:proofErr w:type="spellEnd"/>
      <w:r>
        <w:t xml:space="preserve"> of knowledge. Now, when knowledge </w:t>
      </w:r>
      <w:proofErr w:type="gramStart"/>
      <w:r>
        <w:t>come</w:t>
      </w:r>
      <w:proofErr w:type="gramEnd"/>
      <w:r>
        <w:t xml:space="preserve"> into us, it's invisible like air. Air doesn't have physical presence, </w:t>
      </w:r>
      <w:proofErr w:type="gramStart"/>
      <w:r>
        <w:t>pardon</w:t>
      </w:r>
      <w:proofErr w:type="gramEnd"/>
      <w:r>
        <w:t xml:space="preserve"> me, visibility. Air has force. Is that right? Air has force. And knowledge has force. I'm not talking about just mathematics. Don't think about mathematics as strongly. That kind of thing. Any knowledge, any understanding that comes to your mind is knowledge.</w:t>
      </w:r>
    </w:p>
    <w:p w14:paraId="1EC4BE1A" w14:textId="77777777" w:rsidR="00E072C1" w:rsidRDefault="00E072C1" w:rsidP="00E072C1">
      <w:pPr>
        <w:jc w:val="both"/>
      </w:pPr>
      <w:r>
        <w:t xml:space="preserve">Knowledge has force. If I bring you knowledge of a relative, of a sister, a cousin, that you haven't seen maybe in two or three years, if that knowledge is good, it comes to you like wind. A force. Sometimes it makes you sit down, </w:t>
      </w:r>
      <w:proofErr w:type="gramStart"/>
      <w:r>
        <w:t>knock</w:t>
      </w:r>
      <w:proofErr w:type="gramEnd"/>
      <w:r>
        <w:t xml:space="preserve"> you in your seat. What!? Is that right? Yeah, I seen it. The news comes to '</w:t>
      </w:r>
      <w:proofErr w:type="spellStart"/>
      <w:r>
        <w:t>em</w:t>
      </w:r>
      <w:proofErr w:type="spellEnd"/>
      <w:r>
        <w:t xml:space="preserve"> and </w:t>
      </w:r>
      <w:proofErr w:type="gramStart"/>
      <w:r>
        <w:t>knock</w:t>
      </w:r>
      <w:proofErr w:type="gramEnd"/>
      <w:r>
        <w:t xml:space="preserve"> him down like a gush of wind, </w:t>
      </w:r>
      <w:proofErr w:type="gramStart"/>
      <w:r>
        <w:t>drive</w:t>
      </w:r>
      <w:proofErr w:type="gramEnd"/>
      <w:r>
        <w:t xml:space="preserve"> him back in the seat. And they'll start waving in the wind sometimes. I wish I could feel for myself.</w:t>
      </w:r>
    </w:p>
    <w:p w14:paraId="7CBDBBFD" w14:textId="77777777" w:rsidR="00E072C1" w:rsidRDefault="00E072C1" w:rsidP="00E072C1">
      <w:pPr>
        <w:jc w:val="both"/>
      </w:pPr>
      <w:proofErr w:type="gramStart"/>
      <w:r>
        <w:t>So</w:t>
      </w:r>
      <w:proofErr w:type="gramEnd"/>
      <w:r>
        <w:t xml:space="preserve"> the news knowledge affects us like wind. We can't see it, but it hits us with </w:t>
      </w:r>
      <w:proofErr w:type="gramStart"/>
      <w:r>
        <w:t>a force</w:t>
      </w:r>
      <w:proofErr w:type="gramEnd"/>
      <w:r>
        <w:t xml:space="preserve">. Is that right? Yes. Sometimes it won't let it stay still. Move us right up </w:t>
      </w:r>
      <w:proofErr w:type="gramStart"/>
      <w:r>
        <w:t>our</w:t>
      </w:r>
      <w:proofErr w:type="gramEnd"/>
      <w:r>
        <w:t xml:space="preserve"> of our place. We </w:t>
      </w:r>
      <w:proofErr w:type="gramStart"/>
      <w:r>
        <w:t>have to</w:t>
      </w:r>
      <w:proofErr w:type="gramEnd"/>
      <w:r>
        <w:t xml:space="preserve"> get to </w:t>
      </w:r>
      <w:proofErr w:type="gramStart"/>
      <w:r>
        <w:t>moving</w:t>
      </w:r>
      <w:proofErr w:type="gramEnd"/>
      <w:r>
        <w:t>. And some people move against it. It's going against it. But it's like wind. And then every time you speak, air comes out. Whenever you speak, you can't speak without blowing. It's impossible to speak or to utter sound without blowing, unless you're humming. And even humming, there's a slow oozing of air. Close your nose. How long can you hum? Close your nose.</w:t>
      </w:r>
    </w:p>
    <w:p w14:paraId="15E1E33B" w14:textId="77777777" w:rsidR="00E072C1" w:rsidRDefault="00E072C1" w:rsidP="00E072C1">
      <w:pPr>
        <w:jc w:val="both"/>
      </w:pPr>
      <w:r>
        <w:t xml:space="preserve">Come, hum. Everybody </w:t>
      </w:r>
      <w:proofErr w:type="gramStart"/>
      <w:r>
        <w:t>do</w:t>
      </w:r>
      <w:proofErr w:type="gramEnd"/>
      <w:r>
        <w:t xml:space="preserve"> it. How long can you hum? You </w:t>
      </w:r>
      <w:proofErr w:type="gramStart"/>
      <w:r>
        <w:t>have to</w:t>
      </w:r>
      <w:proofErr w:type="gramEnd"/>
      <w:r>
        <w:t xml:space="preserve"> let your nose go, don't you? All right. Can't even hum with your nose shut up. </w:t>
      </w:r>
      <w:proofErr w:type="gramStart"/>
      <w:r>
        <w:t>So</w:t>
      </w:r>
      <w:proofErr w:type="gramEnd"/>
      <w:r>
        <w:t xml:space="preserve"> to make sound, you </w:t>
      </w:r>
      <w:proofErr w:type="gramStart"/>
      <w:r>
        <w:t>have to</w:t>
      </w:r>
      <w:proofErr w:type="gramEnd"/>
      <w:r>
        <w:t xml:space="preserve"> let out air. And that's how </w:t>
      </w:r>
      <w:proofErr w:type="gramStart"/>
      <w:r>
        <w:t>come the wise people associated air with knowledge</w:t>
      </w:r>
      <w:proofErr w:type="gramEnd"/>
      <w:r>
        <w:t xml:space="preserve">. To receive knowledge, air </w:t>
      </w:r>
      <w:proofErr w:type="gramStart"/>
      <w:r>
        <w:t>has to</w:t>
      </w:r>
      <w:proofErr w:type="gramEnd"/>
      <w:r>
        <w:t xml:space="preserve"> be in motion. Air </w:t>
      </w:r>
      <w:proofErr w:type="gramStart"/>
      <w:r>
        <w:t>has to</w:t>
      </w:r>
      <w:proofErr w:type="gramEnd"/>
      <w:r>
        <w:t xml:space="preserve"> be in motion to receive knowledge. And to utilize that knowledge, you </w:t>
      </w:r>
      <w:proofErr w:type="gramStart"/>
      <w:r>
        <w:t>have to</w:t>
      </w:r>
      <w:proofErr w:type="gramEnd"/>
      <w:r>
        <w:t xml:space="preserve"> have some land. </w:t>
      </w:r>
      <w:proofErr w:type="gramStart"/>
      <w:r>
        <w:t>Where</w:t>
      </w:r>
      <w:proofErr w:type="gramEnd"/>
      <w:r>
        <w:t xml:space="preserve"> </w:t>
      </w:r>
      <w:proofErr w:type="gramStart"/>
      <w:r>
        <w:t>you</w:t>
      </w:r>
      <w:proofErr w:type="gramEnd"/>
      <w:r>
        <w:t xml:space="preserve"> going to build in the air? No, knowledge doesn't </w:t>
      </w:r>
      <w:proofErr w:type="gramStart"/>
      <w:r>
        <w:t>mature in itself</w:t>
      </w:r>
      <w:proofErr w:type="gramEnd"/>
      <w:r>
        <w:t xml:space="preserve">. It's a seed that matures in its own bed. You </w:t>
      </w:r>
      <w:proofErr w:type="gramStart"/>
      <w:r>
        <w:t>have to</w:t>
      </w:r>
      <w:proofErr w:type="gramEnd"/>
      <w:r>
        <w:t xml:space="preserve"> find the proper place for it. </w:t>
      </w:r>
      <w:proofErr w:type="gramStart"/>
      <w:r>
        <w:t>So</w:t>
      </w:r>
      <w:proofErr w:type="gramEnd"/>
      <w:r>
        <w:t xml:space="preserve"> the knowledge </w:t>
      </w:r>
      <w:proofErr w:type="gramStart"/>
      <w:r>
        <w:t>has to</w:t>
      </w:r>
      <w:proofErr w:type="gramEnd"/>
      <w:r>
        <w:t xml:space="preserve"> go to the land.</w:t>
      </w:r>
    </w:p>
    <w:p w14:paraId="15D70DE7" w14:textId="77777777" w:rsidR="00E072C1" w:rsidRDefault="00E072C1" w:rsidP="00E072C1">
      <w:pPr>
        <w:jc w:val="both"/>
      </w:pPr>
      <w:r>
        <w:t xml:space="preserve">Is that right? Yes. </w:t>
      </w:r>
      <w:proofErr w:type="gramStart"/>
      <w:r>
        <w:t>So</w:t>
      </w:r>
      <w:proofErr w:type="gramEnd"/>
      <w:r>
        <w:t xml:space="preserve"> look at the </w:t>
      </w:r>
      <w:proofErr w:type="gramStart"/>
      <w:r>
        <w:t>book</w:t>
      </w:r>
      <w:proofErr w:type="gramEnd"/>
      <w:r>
        <w:t xml:space="preserve"> how it talks about this. You understand human nature as it is given in these symbols in the Bible, it gives you a clear understanding of a religious life than could possibly be given to you through six, eight, or 10 years in seminaries or schools of theology. That's right. It </w:t>
      </w:r>
      <w:proofErr w:type="gramStart"/>
      <w:r>
        <w:t>waste</w:t>
      </w:r>
      <w:proofErr w:type="gramEnd"/>
      <w:r>
        <w:t xml:space="preserve"> a whole lot of time. Say Jesus was one who could stand upon the water. Is that right? He could stand upon water. Now it's </w:t>
      </w:r>
      <w:proofErr w:type="gramStart"/>
      <w:r>
        <w:t>easy</w:t>
      </w:r>
      <w:proofErr w:type="gramEnd"/>
      <w:r>
        <w:t xml:space="preserve"> to stand upon land </w:t>
      </w:r>
      <w:proofErr w:type="gramStart"/>
      <w:r>
        <w:t>then</w:t>
      </w:r>
      <w:proofErr w:type="gramEnd"/>
      <w:r>
        <w:t xml:space="preserve"> it is to stand upon water, is it? Now let's look again. If land represents intelligence </w:t>
      </w:r>
      <w:r>
        <w:lastRenderedPageBreak/>
        <w:t xml:space="preserve">development, </w:t>
      </w:r>
      <w:proofErr w:type="gramStart"/>
      <w:r>
        <w:t>the rational</w:t>
      </w:r>
      <w:proofErr w:type="gramEnd"/>
      <w:r>
        <w:t xml:space="preserve"> development, it's easy to stand on knowledge that you have understood rationally with your mind, that you can reason through it, right? Knowledge that you can reason through is easy to stand on. But knowledge that you </w:t>
      </w:r>
      <w:proofErr w:type="gramStart"/>
      <w:r>
        <w:t>have to</w:t>
      </w:r>
      <w:proofErr w:type="gramEnd"/>
      <w:r>
        <w:t xml:space="preserve"> get guess at.</w:t>
      </w:r>
    </w:p>
    <w:p w14:paraId="763D049F" w14:textId="77777777" w:rsidR="00E072C1" w:rsidRDefault="00E072C1" w:rsidP="00E072C1">
      <w:pPr>
        <w:jc w:val="both"/>
      </w:pPr>
      <w:r>
        <w:t xml:space="preserve">Knowledge that you </w:t>
      </w:r>
      <w:proofErr w:type="gramStart"/>
      <w:r>
        <w:t>have to</w:t>
      </w:r>
      <w:proofErr w:type="gramEnd"/>
      <w:r>
        <w:t xml:space="preserve"> wonder about. Knowledge that you </w:t>
      </w:r>
      <w:proofErr w:type="gramStart"/>
      <w:r>
        <w:t>have to</w:t>
      </w:r>
      <w:proofErr w:type="gramEnd"/>
      <w:r>
        <w:t xml:space="preserve"> believe in without complete answers, complete understanding. It's hard to stand on. It takes a lot of faith to stand on those waters. Is that right? And if G-d has revealed that knowledge to us that we can't completely understand, then we </w:t>
      </w:r>
      <w:proofErr w:type="gramStart"/>
      <w:r>
        <w:t>have to</w:t>
      </w:r>
      <w:proofErr w:type="gramEnd"/>
      <w:r>
        <w:t xml:space="preserve"> be good human beings obedient to G-d to have the faith to stand on those waters or to live in those waters. Is that right? Yes. Now what does the Bible say also about water? Deep </w:t>
      </w:r>
      <w:proofErr w:type="gramStart"/>
      <w:r>
        <w:t>waters are</w:t>
      </w:r>
      <w:proofErr w:type="gramEnd"/>
      <w:r>
        <w:t xml:space="preserve"> </w:t>
      </w:r>
      <w:proofErr w:type="gramStart"/>
      <w:r>
        <w:t>no</w:t>
      </w:r>
      <w:proofErr w:type="gramEnd"/>
      <w:r>
        <w:t xml:space="preserve"> good. In the Bible David prays to G-d to not let him fall to deep water. John the Baptist didn't take the people out to the ocean. He took them to the river. But it's a walk in that water. If he had </w:t>
      </w:r>
      <w:proofErr w:type="gramStart"/>
      <w:r>
        <w:t>took</w:t>
      </w:r>
      <w:proofErr w:type="gramEnd"/>
      <w:r>
        <w:t xml:space="preserve"> them out there to the Atlantic or to the Pacific, they'd have been in trouble. Some people want to live in an </w:t>
      </w:r>
      <w:proofErr w:type="gramStart"/>
      <w:r>
        <w:t>ocean</w:t>
      </w:r>
      <w:proofErr w:type="gramEnd"/>
      <w:r>
        <w:t xml:space="preserve"> and they get very far away from the land. They're so far away from intelligence that they can't see and understand </w:t>
      </w:r>
      <w:proofErr w:type="gramStart"/>
      <w:r>
        <w:t>nothing</w:t>
      </w:r>
      <w:proofErr w:type="gramEnd"/>
      <w:r>
        <w:t>. We don't want to do that. We want to stand out here in our good human nature, but we don't want to go to the peaceful, loving, G-d-fearing side of human nature so much so that we lose good senses in the world. Some people love deep water. Some right here. They used to be here before I came. Sitting way in that corner, eating burnt toast.</w:t>
      </w:r>
    </w:p>
    <w:p w14:paraId="1DE74053" w14:textId="77777777" w:rsidR="00E072C1" w:rsidRDefault="00E072C1" w:rsidP="00E072C1">
      <w:pPr>
        <w:jc w:val="both"/>
      </w:pPr>
      <w:r>
        <w:t xml:space="preserve">Aged cheese. Cheese aged so long it smelled like toe jam. And they would have their </w:t>
      </w:r>
      <w:proofErr w:type="gramStart"/>
      <w:r>
        <w:t>actual facts</w:t>
      </w:r>
      <w:proofErr w:type="gramEnd"/>
      <w:r>
        <w:t xml:space="preserve"> and everything and they were into it. Trying to find the beginning of everything. Off into deep water. Deep water. Jesus was one of faith. Jesus was a man of great faith. He could stand upon what G-d had revealed. He </w:t>
      </w:r>
      <w:proofErr w:type="gramStart"/>
      <w:r>
        <w:t>didn't have to</w:t>
      </w:r>
      <w:proofErr w:type="gramEnd"/>
      <w:r>
        <w:t xml:space="preserve"> know it all. It didn't say he changed the water to </w:t>
      </w:r>
      <w:proofErr w:type="gramStart"/>
      <w:r>
        <w:t>gas</w:t>
      </w:r>
      <w:proofErr w:type="gramEnd"/>
      <w:r>
        <w:t xml:space="preserve"> or he changed it to solids. It was still water, meaning that Jesus himself didn't understand everything, but he was able to stand upon what G-d had said, whether he understood it all or not. Jesus was a man of great faith. Peter, when he was told to stand on the water, he stood for a little while and began to </w:t>
      </w:r>
      <w:proofErr w:type="gramStart"/>
      <w:r>
        <w:t>sink .That's</w:t>
      </w:r>
      <w:proofErr w:type="gramEnd"/>
      <w:r>
        <w:t xml:space="preserve"> the man that gave us Christianity. According to the Bible, said, "On this Peter, I build my church." </w:t>
      </w:r>
      <w:proofErr w:type="gramStart"/>
      <w:r>
        <w:t>So</w:t>
      </w:r>
      <w:proofErr w:type="gramEnd"/>
      <w:r>
        <w:t xml:space="preserve"> the church was built upon a sinking Peter. I'm giving it to you straight from the Bible. I'm not adding anything. Don't think I'm adding anything. It sounds funny to you, but that's the way it is. G-d, damn you, Jacob. That's a shame. A human devil walking around on this planet have led the world crazy. Just have led the world into insanity.</w:t>
      </w:r>
    </w:p>
    <w:p w14:paraId="4B9B6DAB" w14:textId="75FA8E72" w:rsidR="00E072C1" w:rsidRDefault="00E072C1" w:rsidP="00E072C1">
      <w:pPr>
        <w:jc w:val="both"/>
      </w:pPr>
      <w:r>
        <w:t xml:space="preserve">In </w:t>
      </w:r>
      <w:r>
        <w:t>conclusion</w:t>
      </w:r>
      <w:r>
        <w:t xml:space="preserve">, concluding this, let us go to the last element which is fire. We find fire </w:t>
      </w:r>
      <w:proofErr w:type="gramStart"/>
      <w:r>
        <w:t>in</w:t>
      </w:r>
      <w:proofErr w:type="gramEnd"/>
      <w:r>
        <w:t xml:space="preserve"> the earth. Fire in the earth is usually unruly. To make fire obedient in the earth, you </w:t>
      </w:r>
      <w:proofErr w:type="gramStart"/>
      <w:r>
        <w:t>have to</w:t>
      </w:r>
      <w:proofErr w:type="gramEnd"/>
      <w:r>
        <w:t xml:space="preserve"> make an instrument to control it. Is that right? If you don't make an instrument to control it, fire is unruly. But fire in the heavens is </w:t>
      </w:r>
      <w:proofErr w:type="spellStart"/>
      <w:r>
        <w:t>ruly</w:t>
      </w:r>
      <w:proofErr w:type="spellEnd"/>
      <w:r>
        <w:t xml:space="preserve">. The sun in </w:t>
      </w:r>
      <w:proofErr w:type="gramStart"/>
      <w:r>
        <w:t>the heaven</w:t>
      </w:r>
      <w:proofErr w:type="gramEnd"/>
      <w:r>
        <w:t xml:space="preserve"> keeps its shape and keeps its order. Never </w:t>
      </w:r>
      <w:proofErr w:type="gramStart"/>
      <w:r>
        <w:t>goes</w:t>
      </w:r>
      <w:proofErr w:type="gramEnd"/>
      <w:r>
        <w:t xml:space="preserve"> out of order. Big ball of fire, but not unruly. Is that right? </w:t>
      </w:r>
      <w:proofErr w:type="gramStart"/>
      <w:r>
        <w:t>The heaven</w:t>
      </w:r>
      <w:proofErr w:type="gramEnd"/>
      <w:r>
        <w:t xml:space="preserve"> is filled with fire and it's not unruly. What does fire represent then? Fire represents a combination of two things. Fire represents intelligence or knowledge, intelligence, and fire represents also </w:t>
      </w:r>
      <w:proofErr w:type="gramStart"/>
      <w:r>
        <w:t>passions,</w:t>
      </w:r>
      <w:proofErr w:type="gramEnd"/>
      <w:r>
        <w:t xml:space="preserve"> human passion. Human knowledge and passions </w:t>
      </w:r>
      <w:proofErr w:type="gramStart"/>
      <w:r>
        <w:t>in</w:t>
      </w:r>
      <w:proofErr w:type="gramEnd"/>
      <w:r>
        <w:t xml:space="preserve"> </w:t>
      </w:r>
      <w:proofErr w:type="gramStart"/>
      <w:r>
        <w:t>the earth</w:t>
      </w:r>
      <w:proofErr w:type="gramEnd"/>
      <w:r>
        <w:t xml:space="preserve"> are unruly. We </w:t>
      </w:r>
      <w:proofErr w:type="gramStart"/>
      <w:r>
        <w:t>have to</w:t>
      </w:r>
      <w:proofErr w:type="gramEnd"/>
      <w:r>
        <w:t xml:space="preserve"> control human passion. We </w:t>
      </w:r>
      <w:proofErr w:type="gramStart"/>
      <w:r>
        <w:t>have to</w:t>
      </w:r>
      <w:proofErr w:type="gramEnd"/>
      <w:r>
        <w:t xml:space="preserve"> direct human knowledge. We </w:t>
      </w:r>
      <w:proofErr w:type="gramStart"/>
      <w:r>
        <w:t>have to</w:t>
      </w:r>
      <w:proofErr w:type="gramEnd"/>
      <w:r>
        <w:t xml:space="preserve"> control it. Is that right? Give guidance to it, put text on it, control it by principles and whatnot. But once you give your knowledge to G-d, it takes a natural form, natural order. And you don't have to struggle with that. Is that right? You don't have to struggle with it. You don't have to worry about it exploding, or burning up the land, or burning or setting the community on fire.</w:t>
      </w:r>
    </w:p>
    <w:p w14:paraId="24CB17D5" w14:textId="17C418B9" w:rsidR="00E072C1" w:rsidRDefault="00E072C1" w:rsidP="00E072C1">
      <w:pPr>
        <w:jc w:val="both"/>
      </w:pPr>
      <w:r>
        <w:lastRenderedPageBreak/>
        <w:t xml:space="preserve">Because G-d has ordered it. </w:t>
      </w:r>
      <w:proofErr w:type="gramStart"/>
      <w:r>
        <w:t>You</w:t>
      </w:r>
      <w:proofErr w:type="gramEnd"/>
      <w:r>
        <w:t xml:space="preserve"> see? G-d wants </w:t>
      </w:r>
      <w:proofErr w:type="gramStart"/>
      <w:r>
        <w:t>the human</w:t>
      </w:r>
      <w:proofErr w:type="gramEnd"/>
      <w:r>
        <w:t xml:space="preserve"> intelligence and </w:t>
      </w:r>
      <w:proofErr w:type="gramStart"/>
      <w:r>
        <w:t>the human</w:t>
      </w:r>
      <w:proofErr w:type="gramEnd"/>
      <w:r>
        <w:t xml:space="preserve"> passions to be a sign in the leadership like the stars and the sun and the stars in the heavens. Isn't that beautiful? The very human passion that gives hell on earth. G-d wants them to be a sign of light and direction in the heavens, in the leadership. Yes. This very human passion that the world says is sinful and fierce. G-d says in this thing that you call </w:t>
      </w:r>
      <w:r>
        <w:t>worthless</w:t>
      </w:r>
      <w:r>
        <w:t xml:space="preserve"> or sinful, this thing that you fear is balanced and right for the people. Yes. The same passion that makes me go and attack the brother is the passion that I need to go and rescue the brother. The substance is not bad. The use of it is bad. Is that right? They say G-d has made man inferior and it made him with terrible, ugly passions. No, these passions are the very faith that we need to build society upon.</w:t>
      </w:r>
    </w:p>
    <w:p w14:paraId="1E5E10A3" w14:textId="77777777" w:rsidR="00E072C1" w:rsidRDefault="00E072C1" w:rsidP="00E072C1">
      <w:pPr>
        <w:jc w:val="both"/>
      </w:pPr>
      <w:r>
        <w:t xml:space="preserve">Yes. And this is the meaning in Al Islam of the black stone. When the rejected stone became the corner. What this crazy religious world rejected in man is the very corner pillar that we need to build society upon. They say man is sinful. He gives himself to rages, to fits and </w:t>
      </w:r>
      <w:proofErr w:type="gramStart"/>
      <w:r>
        <w:t>to rages</w:t>
      </w:r>
      <w:proofErr w:type="gramEnd"/>
      <w:r>
        <w:t xml:space="preserve">. He gives </w:t>
      </w:r>
      <w:proofErr w:type="gramStart"/>
      <w:r>
        <w:t>himself to</w:t>
      </w:r>
      <w:proofErr w:type="gramEnd"/>
      <w:r>
        <w:t xml:space="preserve"> violence</w:t>
      </w:r>
      <w:proofErr w:type="gramStart"/>
      <w:r>
        <w:t>, to</w:t>
      </w:r>
      <w:proofErr w:type="gramEnd"/>
      <w:r>
        <w:t xml:space="preserve"> corruption. Yes, he does that because he's not guided properly. He's misguided. He's mistreated. He's abused and mistreated. He's misused. He's turned against himself. Let the man alone, let him go back to his original nature. He will seek excellence. He will seek G-d. And the very thing that you frowned upon will become the cornerstone of the world. Yes. I'm not talking about human intelligence. I'm talking about human nature. The very nature that this world condemns is the nature that we need to build society upon. Human being loves. His love is not a weakness in him. His love is a strength in him. The Christ figure. What is a symbol for that Christ figure? The human heart. Is that right? Yes. The human heart is a figure for that. And what does that mean? You've </w:t>
      </w:r>
      <w:proofErr w:type="gramStart"/>
      <w:r>
        <w:t>seen</w:t>
      </w:r>
      <w:proofErr w:type="gramEnd"/>
      <w:r>
        <w:t xml:space="preserve"> I'm sure, pictures of the human heart. It's not really drawn like this. The heart is a little different. You've seeing figures of the human heart representing Jesus. As Jonah was in the belly of the well three days and three nights, so shall the son of man be in the heart of the earth. Is that right? We think that heart means something different than H-E-A-R-T.</w:t>
      </w:r>
    </w:p>
    <w:p w14:paraId="19B0F0EB" w14:textId="77777777" w:rsidR="00E072C1" w:rsidRDefault="00E072C1" w:rsidP="00E072C1">
      <w:pPr>
        <w:jc w:val="both"/>
      </w:pPr>
      <w:r>
        <w:t xml:space="preserve">But </w:t>
      </w:r>
      <w:proofErr w:type="gramStart"/>
      <w:r>
        <w:t>actually</w:t>
      </w:r>
      <w:proofErr w:type="gramEnd"/>
      <w:r>
        <w:t xml:space="preserve"> it's HEART. In the heart of something, because of that Bible usage, in the heart of something now means also in the interior, in the core. Is that right? Of that thing. But what is the core of the human being? His heart. What is in the center of the human being? His heart. </w:t>
      </w:r>
      <w:proofErr w:type="gramStart"/>
      <w:r>
        <w:t>You</w:t>
      </w:r>
      <w:proofErr w:type="gramEnd"/>
      <w:r>
        <w:t xml:space="preserve"> see? In the heart of the earth means in the heart of the people. That's what it means. That as Jonah was in the belly of the whale three days and three nights, as Jonah was in the conscience of a baby-minded religious people, until he developed three stages, so shall the son of man be in the heart of the earth, not the belly, in the heart of the earth. Is that right? Okay. </w:t>
      </w:r>
      <w:proofErr w:type="gramStart"/>
      <w:r>
        <w:t>So</w:t>
      </w:r>
      <w:proofErr w:type="gramEnd"/>
      <w:r>
        <w:t xml:space="preserve"> it means in the heart of the people. Haven't Jesus been put into the heart of the people?</w:t>
      </w:r>
    </w:p>
    <w:p w14:paraId="34172796" w14:textId="77777777" w:rsidR="00E072C1" w:rsidRDefault="00E072C1" w:rsidP="00E072C1">
      <w:pPr>
        <w:jc w:val="both"/>
      </w:pPr>
      <w:r>
        <w:t xml:space="preserve">Was Jesus put into the mind of the people or in the heart of the people? Did they fit him </w:t>
      </w:r>
      <w:proofErr w:type="gramStart"/>
      <w:r>
        <w:t>in</w:t>
      </w:r>
      <w:proofErr w:type="gramEnd"/>
      <w:r>
        <w:t xml:space="preserve"> your intelligence or in your heart? Was Jonah left to stay in the belly of the whale? Well should Jesus be left to stay in the </w:t>
      </w:r>
      <w:proofErr w:type="gramStart"/>
      <w:r>
        <w:t>heart?</w:t>
      </w:r>
      <w:proofErr w:type="gramEnd"/>
      <w:r>
        <w:t xml:space="preserve"> Jesus </w:t>
      </w:r>
      <w:proofErr w:type="gramStart"/>
      <w:r>
        <w:t>has to</w:t>
      </w:r>
      <w:proofErr w:type="gramEnd"/>
      <w:r>
        <w:t xml:space="preserve"> be taken out of the heart, just like Jonah had to be taken out of the dead of the world. Jesus had to be taken out of the heart of the people and put on land. Put in the intelligence of the people. Allahu Akbar. Thank you. And by the grace of Allah can tell you to take that to the Pope, he can't do nothing but give you an A. If he </w:t>
      </w:r>
      <w:proofErr w:type="gramStart"/>
      <w:r>
        <w:t>don't</w:t>
      </w:r>
      <w:proofErr w:type="gramEnd"/>
      <w:r>
        <w:t xml:space="preserve"> give you an A, let me know. I'll go back and give him a D. It's time for this. It's time. And Allah is with us.</w:t>
      </w:r>
    </w:p>
    <w:p w14:paraId="77567284" w14:textId="77777777" w:rsidR="00E072C1" w:rsidRDefault="00E072C1" w:rsidP="00E072C1">
      <w:pPr>
        <w:jc w:val="both"/>
      </w:pPr>
      <w:r>
        <w:lastRenderedPageBreak/>
        <w:t xml:space="preserve">It's time for us to do this. Don't have any fear. Don't have any doubts. As much as you understand of what I tell you, tell the Christians, tell everybody, because it's time. And </w:t>
      </w:r>
      <w:proofErr w:type="gramStart"/>
      <w:r>
        <w:t>pretty soon</w:t>
      </w:r>
      <w:proofErr w:type="gramEnd"/>
      <w:r>
        <w:t xml:space="preserve">, we'll put this human being back in charge of his own human affairs. </w:t>
      </w:r>
      <w:proofErr w:type="spellStart"/>
      <w:r>
        <w:t>Asalaam</w:t>
      </w:r>
      <w:proofErr w:type="spellEnd"/>
      <w:r>
        <w:t xml:space="preserve"> Alaikum.</w:t>
      </w:r>
    </w:p>
    <w:p w14:paraId="4A7427AA" w14:textId="77777777" w:rsidR="00E072C1" w:rsidRDefault="00E072C1" w:rsidP="00E072C1">
      <w:pPr>
        <w:jc w:val="both"/>
      </w:pPr>
      <w:proofErr w:type="spellStart"/>
      <w:r>
        <w:t>Asalaam</w:t>
      </w:r>
      <w:proofErr w:type="spellEnd"/>
      <w:r>
        <w:t xml:space="preserve"> Alaikum. May I have your attention just one minute? I have had a burden on me ever since I announced that Sister B, Sister Beatrice, gave me $1,000 as charity from the work that she does. When I made the announcement, to tell you the truth, I was having some difficulty because I didn't have any names, but it seemed to me there were some people that she had included. That was my fault. She never intended to take the credit for herself. She said that they had done it. </w:t>
      </w:r>
      <w:proofErr w:type="gramStart"/>
      <w:r>
        <w:t>So</w:t>
      </w:r>
      <w:proofErr w:type="gramEnd"/>
      <w:r>
        <w:t xml:space="preserve"> sisters, forgive me for not knowing your names and right now I still don't have the names, but I want to get them so we can acknowledge all the sisters. Thank you, </w:t>
      </w:r>
      <w:proofErr w:type="spellStart"/>
      <w:r>
        <w:t>Asalaam</w:t>
      </w:r>
      <w:proofErr w:type="spellEnd"/>
      <w:r>
        <w:t xml:space="preserve"> Alaikum.</w:t>
      </w:r>
    </w:p>
    <w:p w14:paraId="65228C62" w14:textId="77777777" w:rsidR="00E072C1" w:rsidRDefault="00E072C1" w:rsidP="00E072C1">
      <w:pPr>
        <w:jc w:val="both"/>
      </w:pPr>
      <w:r>
        <w:t xml:space="preserve">Yes, upon me, there's one other thing we passed up. I told you I was going to tell you. Okay. Earlier we were waiting for more people to come in. We couldn't tell you because there was a number of </w:t>
      </w:r>
      <w:proofErr w:type="gramStart"/>
      <w:r>
        <w:t>you</w:t>
      </w:r>
      <w:proofErr w:type="gramEnd"/>
      <w:r>
        <w:t xml:space="preserve"> I knew would show up and you hadn't come in. Now we have been able to sign deeds to most of the properties. And the financial state of these properties, we will know within about five days. </w:t>
      </w:r>
      <w:proofErr w:type="gramStart"/>
      <w:r>
        <w:t>So</w:t>
      </w:r>
      <w:proofErr w:type="gramEnd"/>
      <w:r>
        <w:t xml:space="preserve"> by Friday. </w:t>
      </w:r>
      <w:proofErr w:type="gramStart"/>
      <w:r>
        <w:t>So</w:t>
      </w:r>
      <w:proofErr w:type="gramEnd"/>
      <w:r>
        <w:t xml:space="preserve"> Sunday, we hope to give you the financial state of these properties or </w:t>
      </w:r>
      <w:proofErr w:type="gramStart"/>
      <w:r>
        <w:t>either Friday</w:t>
      </w:r>
      <w:proofErr w:type="gramEnd"/>
      <w:r>
        <w:t xml:space="preserve"> at Jumah. The latest will be Tuesday, but I believe we'll be able to do </w:t>
      </w:r>
      <w:proofErr w:type="gramStart"/>
      <w:r>
        <w:t>it</w:t>
      </w:r>
      <w:proofErr w:type="gramEnd"/>
      <w:r>
        <w:t xml:space="preserve"> Friday Inshallah. I've been told by the Treasurer Haqq that he thinks that we can have that information by Friday. And we're making progress on all those things, on all those things that we had to do, we're making progress.</w:t>
      </w:r>
    </w:p>
    <w:p w14:paraId="79706D74" w14:textId="77777777" w:rsidR="00E072C1" w:rsidRDefault="00E072C1" w:rsidP="00E072C1">
      <w:pPr>
        <w:jc w:val="both"/>
      </w:pPr>
      <w:proofErr w:type="gramStart"/>
      <w:r>
        <w:t>So</w:t>
      </w:r>
      <w:proofErr w:type="gramEnd"/>
      <w:r>
        <w:t xml:space="preserve"> I'm satisfied that all this is going to clear up </w:t>
      </w:r>
      <w:proofErr w:type="gramStart"/>
      <w:r>
        <w:t>pretty soon</w:t>
      </w:r>
      <w:proofErr w:type="gramEnd"/>
      <w:r>
        <w:t xml:space="preserve">. We have some problems, but we're going to conquer those things. Allah with us, and I'm sure we can conquer these small problems. And we're going to get this community on </w:t>
      </w:r>
      <w:proofErr w:type="gramStart"/>
      <w:r>
        <w:t>really strong</w:t>
      </w:r>
      <w:proofErr w:type="gramEnd"/>
      <w:r>
        <w:t xml:space="preserve"> footing and pick up the pieces, put them together, and just move ahead and make progress behind progress. So dear beloved Muslims, never forget Allah. Thank Allah because Allah has been with us before and Allah is with us now. And it's Allah that is moving us ahead and nothing can stop us if we just obey and do all we can. </w:t>
      </w:r>
      <w:proofErr w:type="spellStart"/>
      <w:r>
        <w:t>Asalaam</w:t>
      </w:r>
      <w:proofErr w:type="spellEnd"/>
      <w:r>
        <w:t xml:space="preserve"> Alaikum.</w:t>
      </w:r>
    </w:p>
    <w:p w14:paraId="692403E2" w14:textId="77777777" w:rsidR="00E072C1" w:rsidRDefault="00E072C1" w:rsidP="00E072C1">
      <w:pPr>
        <w:jc w:val="both"/>
      </w:pPr>
      <w:r>
        <w:t>Brothers and sisters, will you hold your places just for just a few seconds? I hope that it won't be more than just a few seconds.</w:t>
      </w:r>
    </w:p>
    <w:p w14:paraId="25B5E1F9" w14:textId="78E9E85A" w:rsidR="00E072C1" w:rsidRDefault="00E072C1" w:rsidP="00E072C1">
      <w:pPr>
        <w:jc w:val="both"/>
      </w:pPr>
      <w:r>
        <w:t xml:space="preserve">Devil Muslim, I understand that we want to select some people tonight, nominate some people, to make people to be given responsibility of collecting charities on Sunday. And I would suggest that these </w:t>
      </w:r>
      <w:proofErr w:type="gramStart"/>
      <w:r>
        <w:t>persons</w:t>
      </w:r>
      <w:proofErr w:type="gramEnd"/>
      <w:r>
        <w:t xml:space="preserve"> that are put in those positions hold the position no more than 90 days, say three months only, or better than that, a month. A month. A month. And then after a month, we get a new group. That way it rotates around because we don't have to hold people to those positions. And that way, if people are tempted, they're not tempted too long. And we also needed to select some person to serve as trustees here at Masjid number two. Trustees, these people's names will go on corporate, be a part of the corporate structure. And they will be responsible really for the whole community. Very important position. Under the Honorable Elijah Muhammad, Sheik </w:t>
      </w:r>
      <w:r>
        <w:t>Shabazz</w:t>
      </w:r>
      <w:r>
        <w:t xml:space="preserve"> was a trustee. John Hassan was a trustee.</w:t>
      </w:r>
    </w:p>
    <w:p w14:paraId="4DAAE460" w14:textId="77777777" w:rsidR="00E072C1" w:rsidRDefault="00E072C1" w:rsidP="00E072C1">
      <w:pPr>
        <w:jc w:val="both"/>
      </w:pPr>
      <w:r>
        <w:t xml:space="preserve">Raymond Sharif, I </w:t>
      </w:r>
      <w:proofErr w:type="gramStart"/>
      <w:r>
        <w:t>believe</w:t>
      </w:r>
      <w:proofErr w:type="gramEnd"/>
      <w:r>
        <w:t xml:space="preserve"> was a trustee. Is that right? Yes. And it might have been another one, but I know they were trustees. </w:t>
      </w:r>
      <w:proofErr w:type="gramStart"/>
      <w:r>
        <w:t>So</w:t>
      </w:r>
      <w:proofErr w:type="gramEnd"/>
      <w:r>
        <w:t xml:space="preserve"> you </w:t>
      </w:r>
      <w:proofErr w:type="gramStart"/>
      <w:r>
        <w:t>have to</w:t>
      </w:r>
      <w:proofErr w:type="gramEnd"/>
      <w:r>
        <w:t xml:space="preserve"> select these people very carefully. And I </w:t>
      </w:r>
      <w:r>
        <w:lastRenderedPageBreak/>
        <w:t xml:space="preserve">think we should even give the trustees terms. Not forever, give them a term. And after the end of that term, they should be given a vote of confidence. If the confidence is not here, they should be taken out of those positions and </w:t>
      </w:r>
      <w:proofErr w:type="gramStart"/>
      <w:r>
        <w:t>getting</w:t>
      </w:r>
      <w:proofErr w:type="gramEnd"/>
      <w:r>
        <w:t xml:space="preserve"> new trustees. </w:t>
      </w:r>
      <w:proofErr w:type="gramStart"/>
      <w:r>
        <w:t>So</w:t>
      </w:r>
      <w:proofErr w:type="gramEnd"/>
      <w:r>
        <w:t xml:space="preserve"> the trustees could run for say yearly, every year, review. Every year we review and see if they kept the trust. If they haven't, the next year </w:t>
      </w:r>
      <w:proofErr w:type="gramStart"/>
      <w:r>
        <w:t>put</w:t>
      </w:r>
      <w:proofErr w:type="gramEnd"/>
      <w:r>
        <w:t xml:space="preserve"> them out. We put them out that year, </w:t>
      </w:r>
      <w:proofErr w:type="gramStart"/>
      <w:r>
        <w:t>put them out then</w:t>
      </w:r>
      <w:proofErr w:type="gramEnd"/>
      <w:r>
        <w:t xml:space="preserve">. Next </w:t>
      </w:r>
      <w:proofErr w:type="gramStart"/>
      <w:r>
        <w:t>year</w:t>
      </w:r>
      <w:proofErr w:type="gramEnd"/>
      <w:r>
        <w:t xml:space="preserve"> have a new trustee. </w:t>
      </w:r>
      <w:proofErr w:type="gramStart"/>
      <w:r>
        <w:t>So</w:t>
      </w:r>
      <w:proofErr w:type="gramEnd"/>
      <w:r>
        <w:t xml:space="preserve"> if we can select some people, </w:t>
      </w:r>
      <w:proofErr w:type="gramStart"/>
      <w:r>
        <w:t>good</w:t>
      </w:r>
      <w:proofErr w:type="gramEnd"/>
      <w:r>
        <w:t>. And I understand that some want to start tonight. They want to select some people for trustees, also select some people to take up charity.</w:t>
      </w:r>
    </w:p>
    <w:p w14:paraId="30080554" w14:textId="77777777" w:rsidR="00E072C1" w:rsidRDefault="00E072C1" w:rsidP="00E072C1">
      <w:pPr>
        <w:jc w:val="both"/>
      </w:pPr>
      <w:r>
        <w:t xml:space="preserve">Well, if you already have these </w:t>
      </w:r>
      <w:proofErr w:type="gramStart"/>
      <w:r>
        <w:t>person's</w:t>
      </w:r>
      <w:proofErr w:type="gramEnd"/>
      <w:r>
        <w:t xml:space="preserve"> names in your mind right now, if you don't have to come here and start thinking about it, good. But if you </w:t>
      </w:r>
      <w:proofErr w:type="gramStart"/>
      <w:r>
        <w:t>have to</w:t>
      </w:r>
      <w:proofErr w:type="gramEnd"/>
      <w:r>
        <w:t xml:space="preserve"> think about it, let's go home tonight and come </w:t>
      </w:r>
      <w:proofErr w:type="gramStart"/>
      <w:r>
        <w:t>back</w:t>
      </w:r>
      <w:proofErr w:type="gramEnd"/>
      <w:r>
        <w:t xml:space="preserve"> Friday. And Friday after Jumu'ah we can do it. Or I don't know, Friday everybody can't come out. We can do </w:t>
      </w:r>
      <w:proofErr w:type="gramStart"/>
      <w:r>
        <w:t>it</w:t>
      </w:r>
      <w:proofErr w:type="gramEnd"/>
      <w:r>
        <w:t xml:space="preserve"> Sunday or either Tuesday. Sunday or next Tuesday. And those who have </w:t>
      </w:r>
      <w:proofErr w:type="gramStart"/>
      <w:r>
        <w:t>persons</w:t>
      </w:r>
      <w:proofErr w:type="gramEnd"/>
      <w:r>
        <w:t xml:space="preserve"> in mind, you can select them, write their names down. There's the buzzer there saying you've already dismissed, let's go. Next Tuesday, when you come out, have the names of those </w:t>
      </w:r>
      <w:proofErr w:type="gramStart"/>
      <w:r>
        <w:t>persons</w:t>
      </w:r>
      <w:proofErr w:type="gramEnd"/>
      <w:r>
        <w:t xml:space="preserve"> so you can quickly go to it. Write it on a little piece of paper so you don't have to think about it. And next Tuesday or whenever we meet, you say, "I nominate brother so- and-so, sister so and so, and get it over with quick." And all of you do the same thing. And I might have a couple of nominations myself. I don't know. I think I'll let you pick, I'll let you jumble around. I believe you </w:t>
      </w:r>
      <w:proofErr w:type="gramStart"/>
      <w:r>
        <w:t>going</w:t>
      </w:r>
      <w:proofErr w:type="gramEnd"/>
      <w:r>
        <w:t xml:space="preserve"> to come up with a couple of people I have in mind. So yeah, I don't know. I might have a couple. If so, I'll throw in a couple of names </w:t>
      </w:r>
      <w:proofErr w:type="gramStart"/>
      <w:r>
        <w:t>myself, but</w:t>
      </w:r>
      <w:proofErr w:type="gramEnd"/>
      <w:r>
        <w:t xml:space="preserve"> let us come up with some names for trustees and some names for the </w:t>
      </w:r>
      <w:proofErr w:type="gramStart"/>
      <w:r>
        <w:t>persons</w:t>
      </w:r>
      <w:proofErr w:type="gramEnd"/>
      <w:r>
        <w:t xml:space="preserve"> who will collect the money on Sunday.</w:t>
      </w:r>
    </w:p>
    <w:p w14:paraId="3EC121CF" w14:textId="77777777" w:rsidR="00E072C1" w:rsidRDefault="00E072C1" w:rsidP="00E072C1">
      <w:pPr>
        <w:jc w:val="both"/>
      </w:pPr>
      <w:r>
        <w:t xml:space="preserve">And really, you don't need a lot of people. It doesn't take a whole lot of people to count that little money that </w:t>
      </w:r>
      <w:proofErr w:type="gramStart"/>
      <w:r>
        <w:t>come</w:t>
      </w:r>
      <w:proofErr w:type="gramEnd"/>
      <w:r>
        <w:t xml:space="preserve"> up there. I believe two people should be enough. </w:t>
      </w:r>
      <w:proofErr w:type="gramStart"/>
      <w:r>
        <w:t>Two</w:t>
      </w:r>
      <w:proofErr w:type="gramEnd"/>
      <w:r>
        <w:t xml:space="preserve"> </w:t>
      </w:r>
      <w:proofErr w:type="gramStart"/>
      <w:r>
        <w:t>people should be enough</w:t>
      </w:r>
      <w:proofErr w:type="gramEnd"/>
      <w:r>
        <w:t xml:space="preserve">. You have two people, one sister and one brother. That's enough. And they can count the money and that's it. And they have the </w:t>
      </w:r>
      <w:proofErr w:type="gramStart"/>
      <w:r>
        <w:t>treasurer</w:t>
      </w:r>
      <w:proofErr w:type="gramEnd"/>
      <w:r>
        <w:t xml:space="preserve"> to be there. He'll be watching and recording. So that's a third person. I don't know. I </w:t>
      </w:r>
      <w:proofErr w:type="gramStart"/>
      <w:r>
        <w:t>have to</w:t>
      </w:r>
      <w:proofErr w:type="gramEnd"/>
      <w:r>
        <w:t xml:space="preserve"> take a whole lot of money to need more than two people. All right, so let us see </w:t>
      </w:r>
      <w:proofErr w:type="gramStart"/>
      <w:r>
        <w:t>can we</w:t>
      </w:r>
      <w:proofErr w:type="gramEnd"/>
      <w:r>
        <w:t xml:space="preserve"> do that next Sunday or Tuesday, next Tuesday. Is that okay? Is that okay with everybody? All right, so we'll do it next Tuesday. All right.</w:t>
      </w:r>
    </w:p>
    <w:p w14:paraId="1CD5F58E" w14:textId="77777777" w:rsidR="006F0309" w:rsidRPr="007E7A5E" w:rsidRDefault="006F0309" w:rsidP="00550F71">
      <w:pPr>
        <w:jc w:val="both"/>
      </w:pPr>
    </w:p>
    <w:sectPr w:rsidR="006F0309" w:rsidRPr="007E7A5E" w:rsidSect="00580B11">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6E85FF" w14:textId="77777777" w:rsidR="00E57B87" w:rsidRDefault="00E57B87" w:rsidP="007E7A5E">
      <w:r>
        <w:separator/>
      </w:r>
    </w:p>
  </w:endnote>
  <w:endnote w:type="continuationSeparator" w:id="0">
    <w:p w14:paraId="7F4C0D4F" w14:textId="77777777" w:rsidR="00E57B87" w:rsidRDefault="00E57B87" w:rsidP="007E7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52683"/>
      <w:docPartObj>
        <w:docPartGallery w:val="Page Numbers (Bottom of Page)"/>
        <w:docPartUnique/>
      </w:docPartObj>
    </w:sdtPr>
    <w:sdtContent>
      <w:p w14:paraId="51BDC45F" w14:textId="77777777" w:rsidR="008C6AF0" w:rsidRDefault="00EA54C4" w:rsidP="00593ECC">
        <w:pPr>
          <w:pStyle w:val="Footer"/>
          <w:jc w:val="center"/>
        </w:pPr>
        <w:r>
          <w:fldChar w:fldCharType="begin"/>
        </w:r>
        <w:r w:rsidR="005D7DE4">
          <w:instrText xml:space="preserve"> PAGE   \* MERGEFORMAT </w:instrText>
        </w:r>
        <w:r>
          <w:fldChar w:fldCharType="separate"/>
        </w:r>
        <w:r w:rsidR="0022724F">
          <w:rPr>
            <w:noProof/>
          </w:rPr>
          <w:t>37</w:t>
        </w:r>
        <w:r>
          <w:rPr>
            <w:noProof/>
          </w:rPr>
          <w:fldChar w:fldCharType="end"/>
        </w:r>
      </w:p>
    </w:sdtContent>
  </w:sdt>
  <w:p w14:paraId="7823640C" w14:textId="77777777" w:rsidR="008C6AF0" w:rsidRDefault="008C6AF0" w:rsidP="007E7A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709BC8" w14:textId="77777777" w:rsidR="00E57B87" w:rsidRDefault="00E57B87" w:rsidP="007E7A5E">
      <w:r>
        <w:separator/>
      </w:r>
    </w:p>
  </w:footnote>
  <w:footnote w:type="continuationSeparator" w:id="0">
    <w:p w14:paraId="3487E442" w14:textId="77777777" w:rsidR="00E57B87" w:rsidRDefault="00E57B87" w:rsidP="007E7A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TQ2MTE2szAxsDA2MTNR0lEKTi0uzszPAykwrQUAY3hawCwAAAA="/>
  </w:docVars>
  <w:rsids>
    <w:rsidRoot w:val="00E072C1"/>
    <w:rsid w:val="00037705"/>
    <w:rsid w:val="0006009B"/>
    <w:rsid w:val="00063736"/>
    <w:rsid w:val="00065192"/>
    <w:rsid w:val="00094E84"/>
    <w:rsid w:val="000E15E1"/>
    <w:rsid w:val="000E4EE2"/>
    <w:rsid w:val="000F7FF4"/>
    <w:rsid w:val="001246A7"/>
    <w:rsid w:val="001262EF"/>
    <w:rsid w:val="00147DCB"/>
    <w:rsid w:val="001759E0"/>
    <w:rsid w:val="00180030"/>
    <w:rsid w:val="0019170F"/>
    <w:rsid w:val="001B0C0B"/>
    <w:rsid w:val="001D3E2E"/>
    <w:rsid w:val="002023FD"/>
    <w:rsid w:val="002123C3"/>
    <w:rsid w:val="0021282E"/>
    <w:rsid w:val="00215703"/>
    <w:rsid w:val="0022724F"/>
    <w:rsid w:val="00241BA0"/>
    <w:rsid w:val="002424E0"/>
    <w:rsid w:val="002426D5"/>
    <w:rsid w:val="002C4B57"/>
    <w:rsid w:val="002C6085"/>
    <w:rsid w:val="002E778F"/>
    <w:rsid w:val="002F75B5"/>
    <w:rsid w:val="00316DE4"/>
    <w:rsid w:val="003209D6"/>
    <w:rsid w:val="003345CC"/>
    <w:rsid w:val="00356736"/>
    <w:rsid w:val="00387E71"/>
    <w:rsid w:val="00391AEA"/>
    <w:rsid w:val="003B06C0"/>
    <w:rsid w:val="003C0C02"/>
    <w:rsid w:val="003E3AED"/>
    <w:rsid w:val="003E51A6"/>
    <w:rsid w:val="003F5010"/>
    <w:rsid w:val="0040519E"/>
    <w:rsid w:val="0040654C"/>
    <w:rsid w:val="004239EA"/>
    <w:rsid w:val="00436946"/>
    <w:rsid w:val="004711A0"/>
    <w:rsid w:val="00492904"/>
    <w:rsid w:val="004B590D"/>
    <w:rsid w:val="004E2967"/>
    <w:rsid w:val="004F3FD9"/>
    <w:rsid w:val="00527231"/>
    <w:rsid w:val="00550F71"/>
    <w:rsid w:val="00550FC7"/>
    <w:rsid w:val="0056659F"/>
    <w:rsid w:val="00580B11"/>
    <w:rsid w:val="00587360"/>
    <w:rsid w:val="00593ECC"/>
    <w:rsid w:val="0059657C"/>
    <w:rsid w:val="005D7DE4"/>
    <w:rsid w:val="0060069A"/>
    <w:rsid w:val="006B2459"/>
    <w:rsid w:val="006B5BEB"/>
    <w:rsid w:val="006F0309"/>
    <w:rsid w:val="0071039E"/>
    <w:rsid w:val="00733248"/>
    <w:rsid w:val="007379C4"/>
    <w:rsid w:val="00765B71"/>
    <w:rsid w:val="00790E8A"/>
    <w:rsid w:val="00791ABC"/>
    <w:rsid w:val="007A0EC2"/>
    <w:rsid w:val="007B5335"/>
    <w:rsid w:val="007E7A5E"/>
    <w:rsid w:val="008025F9"/>
    <w:rsid w:val="00814A45"/>
    <w:rsid w:val="00843D6C"/>
    <w:rsid w:val="00845866"/>
    <w:rsid w:val="0089246B"/>
    <w:rsid w:val="00896E9D"/>
    <w:rsid w:val="008A0DB0"/>
    <w:rsid w:val="008C5A94"/>
    <w:rsid w:val="008C6AF0"/>
    <w:rsid w:val="008D7CDD"/>
    <w:rsid w:val="008F18D9"/>
    <w:rsid w:val="008F7A45"/>
    <w:rsid w:val="00923282"/>
    <w:rsid w:val="00931647"/>
    <w:rsid w:val="00931AA4"/>
    <w:rsid w:val="009735D4"/>
    <w:rsid w:val="00981ED3"/>
    <w:rsid w:val="00997D64"/>
    <w:rsid w:val="009E2EF7"/>
    <w:rsid w:val="009E587D"/>
    <w:rsid w:val="00A13C0A"/>
    <w:rsid w:val="00A16B31"/>
    <w:rsid w:val="00A24C8C"/>
    <w:rsid w:val="00A307FB"/>
    <w:rsid w:val="00A62034"/>
    <w:rsid w:val="00A96FDF"/>
    <w:rsid w:val="00AC527F"/>
    <w:rsid w:val="00AD0DE0"/>
    <w:rsid w:val="00AE59B8"/>
    <w:rsid w:val="00B04C40"/>
    <w:rsid w:val="00BD4376"/>
    <w:rsid w:val="00BE5948"/>
    <w:rsid w:val="00C1422E"/>
    <w:rsid w:val="00C41932"/>
    <w:rsid w:val="00C874AA"/>
    <w:rsid w:val="00CA3704"/>
    <w:rsid w:val="00CB4FC7"/>
    <w:rsid w:val="00CC4D2F"/>
    <w:rsid w:val="00CC7B6B"/>
    <w:rsid w:val="00D013B8"/>
    <w:rsid w:val="00D25C40"/>
    <w:rsid w:val="00D303B6"/>
    <w:rsid w:val="00D41377"/>
    <w:rsid w:val="00D41F73"/>
    <w:rsid w:val="00D91DA3"/>
    <w:rsid w:val="00DA7E0D"/>
    <w:rsid w:val="00DC4C06"/>
    <w:rsid w:val="00DC4E9C"/>
    <w:rsid w:val="00DD17DD"/>
    <w:rsid w:val="00E002CB"/>
    <w:rsid w:val="00E072C1"/>
    <w:rsid w:val="00E370D7"/>
    <w:rsid w:val="00E57B87"/>
    <w:rsid w:val="00EA54C4"/>
    <w:rsid w:val="00EC3BDC"/>
    <w:rsid w:val="00EE676D"/>
    <w:rsid w:val="00F325F1"/>
    <w:rsid w:val="00F43E58"/>
    <w:rsid w:val="00F6570F"/>
    <w:rsid w:val="00FD14D1"/>
    <w:rsid w:val="00FE3D4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153D22"/>
  <w15:docId w15:val="{A01CD073-14D6-4F93-BA28-C4EE70321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82E"/>
    <w:rPr>
      <w:rFonts w:ascii="Verdana" w:hAnsi="Verdana" w:cs="Times New Roman"/>
      <w:sz w:val="20"/>
    </w:rPr>
  </w:style>
  <w:style w:type="paragraph" w:styleId="Heading1">
    <w:name w:val="heading 1"/>
    <w:basedOn w:val="Title"/>
    <w:next w:val="Normal"/>
    <w:link w:val="Heading1Char"/>
    <w:uiPriority w:val="9"/>
    <w:qFormat/>
    <w:rsid w:val="007E7A5E"/>
    <w:pPr>
      <w:jc w:val="center"/>
      <w:outlineLvl w:val="0"/>
    </w:pPr>
  </w:style>
  <w:style w:type="paragraph" w:styleId="Heading2">
    <w:name w:val="heading 2"/>
    <w:basedOn w:val="Normal"/>
    <w:next w:val="Normal"/>
    <w:link w:val="Heading2Char"/>
    <w:uiPriority w:val="9"/>
    <w:unhideWhenUsed/>
    <w:qFormat/>
    <w:rsid w:val="007E7A5E"/>
    <w:pPr>
      <w:jc w:val="center"/>
      <w:outlineLvl w:val="1"/>
    </w:pPr>
    <w:rPr>
      <w:rFonts w:ascii="Arial Black" w:hAnsi="Arial Black"/>
      <w:sz w:val="48"/>
      <w:szCs w:val="48"/>
    </w:rPr>
  </w:style>
  <w:style w:type="paragraph" w:styleId="Heading3">
    <w:name w:val="heading 3"/>
    <w:basedOn w:val="Heading2"/>
    <w:next w:val="Normal"/>
    <w:link w:val="Heading3Char"/>
    <w:uiPriority w:val="9"/>
    <w:unhideWhenUsed/>
    <w:qFormat/>
    <w:rsid w:val="007E7A5E"/>
    <w:pPr>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1422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422E"/>
  </w:style>
  <w:style w:type="paragraph" w:styleId="Footer">
    <w:name w:val="footer"/>
    <w:basedOn w:val="Normal"/>
    <w:link w:val="FooterChar"/>
    <w:uiPriority w:val="99"/>
    <w:unhideWhenUsed/>
    <w:rsid w:val="00C142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422E"/>
  </w:style>
  <w:style w:type="paragraph" w:styleId="Title">
    <w:name w:val="Title"/>
    <w:basedOn w:val="Normal"/>
    <w:next w:val="Normal"/>
    <w:link w:val="TitleChar"/>
    <w:uiPriority w:val="10"/>
    <w:qFormat/>
    <w:rsid w:val="003345C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5CC"/>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E7A5E"/>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7E7A5E"/>
    <w:rPr>
      <w:rFonts w:ascii="Arial Black" w:hAnsi="Arial Black"/>
      <w:sz w:val="48"/>
      <w:szCs w:val="48"/>
    </w:rPr>
  </w:style>
  <w:style w:type="character" w:customStyle="1" w:styleId="Heading3Char">
    <w:name w:val="Heading 3 Char"/>
    <w:basedOn w:val="DefaultParagraphFont"/>
    <w:link w:val="Heading3"/>
    <w:uiPriority w:val="9"/>
    <w:rsid w:val="007E7A5E"/>
    <w:rPr>
      <w:rFonts w:ascii="Arial Black" w:hAnsi="Arial Black"/>
      <w:sz w:val="2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ubaa\Documents\Custom%20Office%20Templates\IWDM%20Study%20Library%20Transcrip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IWDM Study Library Transcript Template.dotx</Template>
  <TotalTime>10</TotalTime>
  <Pages>16</Pages>
  <Words>8633</Words>
  <Characters>49213</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57731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Mubaashir Uqdah</dc:creator>
  <cp:lastModifiedBy>Mubaashir Uqdah</cp:lastModifiedBy>
  <cp:revision>1</cp:revision>
  <dcterms:created xsi:type="dcterms:W3CDTF">2026-01-20T04:06:00Z</dcterms:created>
  <dcterms:modified xsi:type="dcterms:W3CDTF">2026-01-20T04:16:00Z</dcterms:modified>
</cp:coreProperties>
</file>